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faf8" w14:paraId="066faf8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postupka nad dužnikom </w:t>
      </w:r>
      <w:r w:rsidR="00611684" w:rsidRPr="00946429">
        <w:rPr>
          <w:lang w:val="hr-HR"/>
        </w:rPr>
        <w:t>MALI BERLIN, d.o.o., Gornja Tijarica (Grad Trilj), Tijarica 52, OIB: 45821488082,  MBS: 060100585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F35A20">
        <w:rPr>
          <w:lang w:val="hr-HR"/>
        </w:rPr>
        <w:t>27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611684" w:rsidRPr="00946429">
        <w:rPr>
          <w:lang w:val="hr-HR"/>
        </w:rPr>
        <w:t>MALI BERLIN, d.o.o., Gornja Tijarica (Grad Trilj), Tijarica 52, OIB: 45821488082,  MBS: 060100585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F35A20">
        <w:rPr>
          <w:lang w:val="hr-HR"/>
        </w:rPr>
        <w:t>27</w:t>
      </w:r>
      <w:r w:rsidR="00F80EC3" w:rsidRPr="00D42D19">
        <w:rPr>
          <w:lang w:val="hr-HR"/>
        </w:rPr>
        <w:t xml:space="preserve">.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451399">
        <w:rPr>
          <w:lang w:val="hr-HR"/>
        </w:rPr>
        <w:t>13,01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451399">
        <w:rPr>
          <w:lang w:val="hr-HR"/>
        </w:rPr>
        <w:t>Nada Mikulandra, Šibenik, Bilice, Stubalj 238, OIB: 01343352417</w:t>
      </w:r>
      <w:r w:rsidR="008227DA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611684" w:rsidRPr="00946429">
        <w:rPr>
          <w:lang w:val="hr-HR"/>
        </w:rPr>
        <w:t>MALI BERLIN, d.o.o., Gornja Tijarica (Grad Trilj), Tijarica 52, OIB: 45821488082,  MBS: 060100585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611684">
        <w:rPr>
          <w:lang w:val="hr-HR"/>
        </w:rPr>
        <w:t>01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611684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075110" w:rsidRPr="00D42D19">
        <w:rPr>
          <w:lang w:val="hr-HR"/>
        </w:rPr>
        <w:t xml:space="preserve">tečajnog postupka nad dužnikom </w:t>
      </w:r>
      <w:r w:rsidR="00611684" w:rsidRPr="00946429">
        <w:rPr>
          <w:lang w:val="hr-HR"/>
        </w:rPr>
        <w:t>MALI BERLIN, d.o.o., Gornja Tijarica (Grad Trilj), Tijarica 52, OIB: 45821488082,  MBS: 060100585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611684">
        <w:rPr>
          <w:lang w:val="hr-HR"/>
        </w:rPr>
        <w:t>546</w:t>
      </w:r>
      <w:r w:rsidR="00DA4DF4" w:rsidRPr="008F0183">
        <w:rPr>
          <w:lang w:val="hr-HR"/>
        </w:rPr>
        <w:t xml:space="preserve"> </w:t>
      </w:r>
      <w:r w:rsidR="00170B5C" w:rsidRPr="004B4F6C">
        <w:rPr>
          <w:lang w:val="hr-HR"/>
        </w:rPr>
        <w:t xml:space="preserve">dana, u ukupnom iznosu od </w:t>
      </w:r>
      <w:r w:rsidR="00611684">
        <w:rPr>
          <w:lang w:val="hr-HR"/>
        </w:rPr>
        <w:t>6</w:t>
      </w:r>
      <w:r w:rsidR="00DA4DF4">
        <w:rPr>
          <w:lang w:val="hr-HR"/>
        </w:rPr>
        <w:t>.</w:t>
      </w:r>
      <w:r w:rsidR="00611684">
        <w:rPr>
          <w:lang w:val="hr-HR"/>
        </w:rPr>
        <w:t>160</w:t>
      </w:r>
      <w:r w:rsidR="00DA4DF4" w:rsidRPr="008F0183">
        <w:rPr>
          <w:lang w:val="hr-HR"/>
        </w:rPr>
        <w:t>,</w:t>
      </w:r>
      <w:r w:rsidR="00611684">
        <w:rPr>
          <w:lang w:val="hr-HR"/>
        </w:rPr>
        <w:t>95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611684">
        <w:rPr>
          <w:b/>
          <w:lang w:val="hr-HR"/>
        </w:rPr>
        <w:t>22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F35A20">
        <w:rPr>
          <w:lang w:val="hr-HR"/>
        </w:rPr>
        <w:t>27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451399" w:rsidR="008227DA">
      <w:pPr>
        <w:ind w:left="6372"/>
      </w:pPr>
      <w:r>
        <w:t>Goran Radanović</w:t>
      </w:r>
    </w:p>
    <w:p w:rsidRDefault="00611684" w:rsidP="0075245C" w:rsidR="00611684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45DCD" w:rsidRPr="00F45DCD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611684">
      <w:t>2451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611684">
      <w:t>2451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1399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5DCD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C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C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2451</izvorni_sadrzaj>
    <derivirana_varijabla naziv="DomainObject.Predmet.Broj_1">2451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St-2451/2015</izvorni_sadrzaj>
    <derivirana_varijabla naziv="DomainObject.Predmet.OznakaBroj_1">St-2451/2015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BERLIN, d.o.o. za ugostiteljstvo i trgovinu</izvorni_sadrzaj>
    <derivirana_varijabla naziv="DomainObject.Predmet.ProtustrankaFormated_1">  MALI BERLIN, d.o.o. za ugostiteljstvo i trgovinu</derivirana_varijabla>
  </DomainObject.Predmet.ProtustrankaFormated>
  <DomainObject.Predmet.ProtustrankaFormatedOIB>
    <izvorni_sadrzaj>  MALI BERLIN, d.o.o. za ugostiteljstvo i trgovinu, OIB 45821488082</izvorni_sadrzaj>
    <derivirana_varijabla naziv="DomainObject.Predmet.ProtustrankaFormatedOIB_1">  MALI BERLIN, d.o.o. za ugostiteljstvo i trgovinu, OIB 45821488082</derivirana_varijabla>
  </DomainObject.Predmet.ProtustrankaFormatedOIB>
  <DomainObject.Predmet.ProtustrankaFormatedWithAdress>
    <izvorni_sadrzaj> MALI BERLIN, d.o.o. za ugostiteljstvo i trgovinu, Tijarica 52, 21245 Gornja Tijarica</izvorni_sadrzaj>
    <derivirana_varijabla naziv="DomainObject.Predmet.ProtustrankaFormatedWithAdress_1"> MALI BERLIN, d.o.o. za ugostiteljstvo i trgovinu, Tijarica 52, 21245 Gornja Tijarica</derivirana_varijabla>
  </DomainObject.Predmet.ProtustrankaFormatedWithAdress>
  <DomainObject.Predmet.ProtustrankaFormatedWithAdressOIB>
    <izvorni_sadrzaj> MALI BERLIN, d.o.o. za ugostiteljstvo i trgovinu, OIB 45821488082, Tijarica 52, 21245 Gornja Tijarica</izvorni_sadrzaj>
    <derivirana_varijabla naziv="DomainObject.Predmet.ProtustrankaFormatedWithAdressOIB_1"> MALI BERLIN, d.o.o. za ugostiteljstvo i trgovinu, OIB 45821488082, Tijarica 52, 21245 Gornja Tijarica</derivirana_varijabla>
  </DomainObject.Predmet.ProtustrankaFormatedWithAdressOIB>
  <DomainObject.Predmet.ProtustrankaWithAdress>
    <izvorni_sadrzaj>MALI BERLIN, d.o.o. za ugostiteljstvo i trgovinu Tijarica 52, 21245 Gornja Tijarica</izvorni_sadrzaj>
    <derivirana_varijabla naziv="DomainObject.Predmet.ProtustrankaWithAdress_1">MALI BERLIN, d.o.o. za ugostiteljstvo i trgovinu Tijarica 52, 21245 Gornja Tijarica</derivirana_varijabla>
  </DomainObject.Predmet.ProtustrankaWithAdress>
  <DomainObject.Predmet.ProtustrankaWithAdressOIB>
    <izvorni_sadrzaj>MALI BERLIN, d.o.o. za ugostiteljstvo i trgovinu, OIB 45821488082, Tijarica 52, 21245 Gornja Tijarica</izvorni_sadrzaj>
    <derivirana_varijabla naziv="DomainObject.Predmet.ProtustrankaWithAdressOIB_1">MALI BERLIN, d.o.o. za ugostiteljstvo i trgovinu, OIB 45821488082, Tijarica 52, 21245 Gornja Tijarica</derivirana_varijabla>
  </DomainObject.Predmet.ProtustrankaWithAdressOIB>
  <DomainObject.Predmet.ProtustrankaNazivFormated>
    <izvorni_sadrzaj>MALI BERLIN, d.o.o. za ugostiteljstvo i trgovinu</izvorni_sadrzaj>
    <derivirana_varijabla naziv="DomainObject.Predmet.ProtustrankaNazivFormated_1">MALI BERLIN, d.o.o. za ugostiteljstvo i trgovinu</derivirana_varijabla>
  </DomainObject.Predmet.ProtustrankaNazivFormated>
  <DomainObject.Predmet.ProtustrankaNazivFormatedOIB>
    <izvorni_sadrzaj>MALI BERLIN, d.o.o. za ugostiteljstvo i trgovinu, OIB 45821488082</izvorni_sadrzaj>
    <derivirana_varijabla naziv="DomainObject.Predmet.ProtustrankaNazivFormatedOIB_1">MALI BERLIN, d.o.o. za ugostiteljstvo i trgovinu, OIB 45821488082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6160.95</izvorni_sadrzaj>
    <derivirana_varijabla naziv="DomainObject.Predmet.TrenutnaVrijednost_1">6160.95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MALI BERLIN, d.o.o. za ugostiteljstvo i trgovinu</item>
    </izvorni_sadrzaj>
    <derivirana_varijabla naziv="DomainObject.Predmet.ProtuStrankaListFormated_1">
      <item>MALI BERLIN, d.o.o. za ugostiteljstvo i trgovinu</item>
    </derivirana_varijabla>
  </DomainObject.Predmet.ProtuStrankaListFormated>
  <DomainObject.Predmet.ProtuStrankaListFormatedOIB>
    <izvorni_sadrzaj>
      <item>MALI BERLIN, d.o.o. za ugostiteljstvo i trgovinu, OIB 45821488082</item>
    </izvorni_sadrzaj>
    <derivirana_varijabla naziv="DomainObject.Predmet.ProtuStrankaListFormatedOIB_1">
      <item>MALI BERLIN, d.o.o. za ugostiteljstvo i trgovinu, OIB 45821488082</item>
    </derivirana_varijabla>
  </DomainObject.Predmet.ProtuStrankaListFormatedOIB>
  <DomainObject.Predmet.ProtuStrankaListFormatedWithAdress>
    <izvorni_sadrzaj>
      <item>MALI BERLIN, d.o.o. za ugostiteljstvo i trgovinu, Tijarica 52, 21245 Gornja Tijarica</item>
    </izvorni_sadrzaj>
    <derivirana_varijabla naziv="DomainObject.Predmet.ProtuStrankaListFormatedWithAdress_1">
      <item>MALI BERLIN, d.o.o. za ugostiteljstvo i trgovinu, Tijarica 52, 21245 Gornja Tijarica</item>
    </derivirana_varijabla>
  </DomainObject.Predmet.ProtuStrankaListFormatedWithAdress>
  <DomainObject.Predmet.ProtuStrankaListFormatedWithAdressOIB>
    <izvorni_sadrzaj>
      <item>MALI BERLIN, d.o.o. za ugostiteljstvo i trgovinu, OIB 45821488082, Tijarica 52, 21245 Gornja Tijarica</item>
    </izvorni_sadrzaj>
    <derivirana_varijabla naziv="DomainObject.Predmet.ProtuStrankaListFormatedWithAdressOIB_1">
      <item>MALI BERLIN, d.o.o. za ugostiteljstvo i trgovinu, OIB 45821488082, Tijarica 52, 21245 Gornja Tijarica</item>
    </derivirana_varijabla>
  </DomainObject.Predmet.ProtuStrankaListFormatedWithAdressOIB>
  <DomainObject.Predmet.ProtuStrankaListNazivFormated>
    <izvorni_sadrzaj>
      <item>MALI BERLIN, d.o.o. za ugostiteljstvo i trgovinu</item>
    </izvorni_sadrzaj>
    <derivirana_varijabla naziv="DomainObject.Predmet.ProtuStrankaListNazivFormated_1">
      <item>MALI BERLIN, d.o.o. za ugostiteljstvo i trgovinu</item>
    </derivirana_varijabla>
  </DomainObject.Predmet.ProtuStrankaListNazivFormated>
  <DomainObject.Predmet.ProtuStrankaListNazivFormatedOIB>
    <izvorni_sadrzaj>
      <item>MALI BERLIN, d.o.o. za ugostiteljstvo i trgovinu, OIB 45821488082</item>
    </izvorni_sadrzaj>
    <derivirana_varijabla naziv="DomainObject.Predmet.ProtuStrankaListNazivFormatedOIB_1">
      <item>MALI BERLIN, d.o.o. za ugostiteljstvo i trgovinu, OIB 45821488082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MALI BERLIN, d.o.o. za ugostiteljstvo i trgovinu</izvorni_sadrzaj>
    <derivirana_varijabla naziv="DomainObject.Predmet.ProtustrankaIDrugi_1">MALI BERLIN,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MALI BERLIN, d.o.o. za ugostiteljstvo i trgovinu, OIB 45821488082, Tijarica 52, 21245 Gornja Tijarica</izvorni_sadrzaj>
    <derivirana_varijabla naziv="DomainObject.Predmet.ProtustrankaIDrugiAdressOIB_1">MALI BERLIN, d.o.o. za ugostiteljstvo i trgovinu, OIB 45821488082, Tijarica 52, 21245 Gornja Tijarica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BERLIN, d.o.o. za ugostiteljstvo i trgovinu</item>
      <item>FINANCIJSKA AGENCIJA, RC SPLIT</item>
    </izvorni_sadrzaj>
    <derivirana_varijabla naziv="DomainObject.Predmet.SudioniciListNaziv_1">
      <item>MALI BERLIN, d.o.o. za ugostiteljstvo i trgovinu</item>
      <item>FINANCIJSKA AGENCIJA, RC SPLIT</item>
    </derivirana_varijabla>
  </DomainObject.Predmet.SudioniciListNaziv>
  <DomainObject.Predmet.SudioniciListAdressOIB>
    <izvorni_sadrzaj>
      <item>MALI BERLIN, d.o.o. za ugostiteljstvo i trgovinu, OIB 45821488082, Tijarica 52,21245 Gornja Tijarica</item>
      <item>FINANCIJSKA AGENCIJA, RC SPLIT, OIB 85821130368, Mažuranićevo šetalište 24 b,21000 Split</item>
    </izvorni_sadrzaj>
    <derivirana_varijabla naziv="DomainObject.Predmet.SudioniciListAdressOIB_1">
      <item>MALI BERLIN, d.o.o. za ugostiteljstvo i trgovinu, OIB 45821488082, Tijarica 52,21245 Gornja Tijarica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45821488082</item>
      <item>, OIB 85821130368</item>
    </izvorni_sadrzaj>
    <derivirana_varijabla naziv="DomainObject.Predmet.SudioniciListNazivOIB_1">
      <item>, OIB 45821488082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F94BD-E199-4812-A3F0-53CB3DBF4E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798</properties:Words>
  <properties:Characters>4317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2016-06-27T08:36:00Z</dcterms:created>
  <dc:creator>wsadmin</dc:creator>
  <cp:lastModifiedBy>Goran Radanović</cp:lastModifiedBy>
  <cp:lastPrinted>2016-06-27T10:45:00Z</cp:lastPrinted>
  <dcterms:modified xmlns:xsi="http://www.w3.org/2001/XMLSchema-instance" xsi:type="dcterms:W3CDTF">2016-06-27T10:48:00Z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