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2359" w14:paraId="ac72359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Trgovački sud u Varaždinu po sutkinji toga suda Meliti Poljanec-Bubaš, kao stečajnom sucu u predmetu u povodu zahtjeva Financijske agencije Regionalni centar Zagreb, Podružnica Varaždin, Augusta Cesarca 2, Varaždin, za pokretanje skraćenog ste</w:t>
      </w:r>
      <w:r w:rsidR="00F60ABF">
        <w:rPr>
          <w:szCs w:val="24"/>
        </w:rPr>
        <w:t xml:space="preserve">čajnog </w:t>
      </w:r>
      <w:r w:rsidR="000B6E11">
        <w:rPr>
          <w:szCs w:val="24"/>
        </w:rPr>
        <w:t>postupk</w:t>
      </w:r>
      <w:r w:rsidR="00AA2357">
        <w:rPr>
          <w:szCs w:val="24"/>
        </w:rPr>
        <w:t>a protiv dužnika HT-IZOLACIJE d.o.o.</w:t>
      </w:r>
      <w:r w:rsidR="00AA2357">
        <w:rPr>
          <w:color w:themeColor="text1" w:val="000000"/>
          <w:szCs w:val="24"/>
        </w:rPr>
        <w:t>, Slivarsko</w:t>
      </w:r>
      <w:r w:rsidR="00413300">
        <w:rPr>
          <w:color w:themeColor="text1" w:val="000000"/>
          <w:szCs w:val="24"/>
        </w:rPr>
        <w:t xml:space="preserve">, </w:t>
      </w:r>
      <w:r w:rsidR="00AA2357">
        <w:rPr>
          <w:color w:themeColor="text1" w:val="000000"/>
          <w:szCs w:val="24"/>
        </w:rPr>
        <w:t>Slivarsko 37 C</w:t>
      </w:r>
      <w:r w:rsidR="002C0093">
        <w:rPr>
          <w:color w:themeColor="text1" w:val="000000"/>
          <w:szCs w:val="24"/>
        </w:rPr>
        <w:t>, OIB</w:t>
      </w:r>
      <w:r w:rsidR="00AA2357">
        <w:rPr>
          <w:color w:themeColor="text1" w:val="000000"/>
          <w:szCs w:val="24"/>
        </w:rPr>
        <w:t>: 80240351252</w:t>
      </w:r>
      <w:r w:rsidR="002C0093" w:rsidRPr="002161F0">
        <w:rPr>
          <w:szCs w:val="24"/>
        </w:rPr>
        <w:t xml:space="preserve">, dana </w:t>
      </w:r>
      <w:r w:rsidR="00645113">
        <w:rPr>
          <w:color w:themeColor="text1" w:val="000000"/>
          <w:szCs w:val="24"/>
        </w:rPr>
        <w:t>29</w:t>
      </w:r>
      <w:r w:rsidR="00413300">
        <w:rPr>
          <w:color w:themeColor="text1" w:val="000000"/>
          <w:szCs w:val="24"/>
        </w:rPr>
        <w:t>. ožujka 2016.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</w:t>
      </w:r>
      <w:r w:rsidR="00413300">
        <w:rPr>
          <w:szCs w:val="24"/>
        </w:rPr>
        <w:t xml:space="preserve"> dužnikom</w:t>
      </w:r>
      <w:r w:rsidR="00AA2357" w:rsidRPr="00AA2357">
        <w:rPr>
          <w:szCs w:val="24"/>
        </w:rPr>
        <w:t xml:space="preserve"> </w:t>
      </w:r>
      <w:r w:rsidR="00AA2357">
        <w:rPr>
          <w:szCs w:val="24"/>
        </w:rPr>
        <w:t>HT-IZOLACIJE d.o.o.</w:t>
      </w:r>
      <w:r w:rsidR="00AA2357">
        <w:rPr>
          <w:color w:themeColor="text1" w:val="000000"/>
          <w:szCs w:val="24"/>
        </w:rPr>
        <w:t>, Slivarsko, Slivarsko 37 C, OIB: 80240351252</w:t>
      </w:r>
      <w:r w:rsidRPr="002161F0">
        <w:rPr>
          <w:szCs w:val="24"/>
        </w:rPr>
        <w:t xml:space="preserve">, s danom 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ožujka 2016. </w:t>
      </w:r>
      <w:r w:rsidR="00F2139A">
        <w:rPr>
          <w:szCs w:val="24"/>
        </w:rPr>
        <w:t>u 13</w:t>
      </w:r>
      <w:r w:rsidR="00615C58">
        <w:rPr>
          <w:szCs w:val="24"/>
        </w:rPr>
        <w:t>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F60ABF" w:rsidR="00F60ABF" w:rsidRPr="002161F0">
      <w:pPr>
        <w:jc w:val="both"/>
        <w:rPr>
          <w:szCs w:val="24"/>
        </w:rPr>
      </w:pPr>
      <w:r w:rsidRPr="002161F0">
        <w:rPr>
          <w:szCs w:val="24"/>
        </w:rPr>
        <w:tab/>
        <w:t>II Zaključuje se stečajni postupak nad stečajnim dužnikom</w:t>
      </w:r>
      <w:r w:rsidR="00AA2357" w:rsidRPr="00AA2357">
        <w:rPr>
          <w:szCs w:val="24"/>
        </w:rPr>
        <w:t xml:space="preserve"> </w:t>
      </w:r>
      <w:r w:rsidR="00AA2357">
        <w:rPr>
          <w:szCs w:val="24"/>
        </w:rPr>
        <w:t>HT-IZOLACIJE d.o.o.</w:t>
      </w:r>
      <w:r w:rsidR="00AA2357">
        <w:rPr>
          <w:color w:themeColor="text1" w:val="000000"/>
          <w:szCs w:val="24"/>
        </w:rPr>
        <w:t>, Slivarsko, Slivarsko 37 C, OIB: 80240351252</w:t>
      </w:r>
      <w:r w:rsidR="00F60ABF">
        <w:rPr>
          <w:color w:themeColor="text1" w:val="000000"/>
          <w:szCs w:val="24"/>
        </w:rPr>
        <w:t xml:space="preserve">, </w:t>
      </w:r>
      <w:r w:rsidR="00F60ABF" w:rsidRPr="002161F0">
        <w:rPr>
          <w:szCs w:val="24"/>
        </w:rPr>
        <w:t xml:space="preserve">s danom  </w:t>
      </w:r>
      <w:r w:rsidR="00645113">
        <w:rPr>
          <w:color w:themeColor="text1" w:val="000000"/>
          <w:szCs w:val="24"/>
        </w:rPr>
        <w:t>29</w:t>
      </w:r>
      <w:r w:rsidR="00F60ABF" w:rsidRPr="002161F0">
        <w:rPr>
          <w:color w:themeColor="text1" w:val="000000"/>
          <w:szCs w:val="24"/>
        </w:rPr>
        <w:t xml:space="preserve">. ožujka 2016. </w:t>
      </w:r>
      <w:r w:rsidR="00F2139A">
        <w:rPr>
          <w:szCs w:val="24"/>
        </w:rPr>
        <w:t>u 13</w:t>
      </w:r>
      <w:r w:rsidR="00F60ABF">
        <w:rPr>
          <w:szCs w:val="24"/>
        </w:rPr>
        <w:t>,0</w:t>
      </w:r>
      <w:r w:rsidR="00F60ABF" w:rsidRPr="002161F0">
        <w:rPr>
          <w:szCs w:val="24"/>
        </w:rPr>
        <w:t>0</w:t>
      </w:r>
      <w:r w:rsidR="00F60ABF" w:rsidRPr="002161F0">
        <w:rPr>
          <w:color w:themeShade="BF" w:themeColor="accent6" w:val="E36C0A"/>
          <w:szCs w:val="24"/>
        </w:rPr>
        <w:t xml:space="preserve"> </w:t>
      </w:r>
      <w:r w:rsidR="00F60ABF" w:rsidRPr="002161F0">
        <w:rPr>
          <w:szCs w:val="24"/>
        </w:rPr>
        <w:t>sati.</w:t>
      </w:r>
    </w:p>
    <w:p w:rsidRDefault="00F60ABF" w:rsidP="00F60ABF" w:rsidR="00F60ABF" w:rsidRPr="002161F0">
      <w:pPr>
        <w:jc w:val="both"/>
        <w:rPr>
          <w:color w:themeShade="BF" w:themeColor="accent6" w:val="E36C0A"/>
          <w:szCs w:val="24"/>
        </w:rPr>
      </w:pPr>
    </w:p>
    <w:p w:rsidRDefault="00F60ABF" w:rsidP="000B6E11" w:rsidR="000B6E11">
      <w:pPr>
        <w:jc w:val="both"/>
      </w:pPr>
      <w:r>
        <w:rPr>
          <w:color w:themeColor="text1" w:val="000000"/>
          <w:szCs w:val="24"/>
        </w:rPr>
        <w:t xml:space="preserve">           </w:t>
      </w:r>
      <w:r w:rsidR="00EE16FD" w:rsidRPr="002161F0">
        <w:rPr>
          <w:szCs w:val="24"/>
        </w:rPr>
        <w:t xml:space="preserve">III Za stečajnog upravitelja imenuje se </w:t>
      </w:r>
      <w:r w:rsidR="00AA2357">
        <w:t>Jelenko Lehki, Pavla Hatza 10, Zagreb, OIB: 96068307857.</w:t>
      </w:r>
    </w:p>
    <w:p w:rsidRDefault="00AA2357" w:rsidP="000B6E11" w:rsidR="00AA2357">
      <w:pPr>
        <w:jc w:val="both"/>
      </w:pPr>
    </w:p>
    <w:p w:rsidRDefault="00EE16FD" w:rsidP="000B6E11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AA2357" w:rsidRPr="00AA2357">
        <w:rPr>
          <w:szCs w:val="24"/>
        </w:rPr>
        <w:t xml:space="preserve"> </w:t>
      </w:r>
      <w:r w:rsidR="00AA2357">
        <w:rPr>
          <w:szCs w:val="24"/>
        </w:rPr>
        <w:t>HT-IZOLACIJE d.o.o.</w:t>
      </w:r>
      <w:r w:rsidR="00AA2357">
        <w:rPr>
          <w:color w:themeColor="text1" w:val="000000"/>
          <w:szCs w:val="24"/>
        </w:rPr>
        <w:t>, Slivarsko, Slivarsko 37 C, OIB: 80240351252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AA2357">
        <w:rPr>
          <w:color w:themeColor="text1" w:val="000000"/>
          <w:szCs w:val="24"/>
        </w:rPr>
        <w:t>17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U Varaždinu</w:t>
      </w:r>
      <w:r w:rsidR="00413300">
        <w:rPr>
          <w:szCs w:val="24"/>
        </w:rPr>
        <w:t>,</w:t>
      </w:r>
      <w:r w:rsidRPr="002161F0">
        <w:rPr>
          <w:szCs w:val="24"/>
        </w:rPr>
        <w:t xml:space="preserve">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>. ožujka 2016</w:t>
      </w:r>
      <w:r w:rsidR="00E5214D">
        <w:rPr>
          <w:color w:themeColor="text1" w:val="000000"/>
          <w:szCs w:val="24"/>
        </w:rPr>
        <w:t>.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</w:t>
      </w:r>
      <w:r w:rsidR="00F60ABF">
        <w:rPr>
          <w:szCs w:val="24"/>
        </w:rPr>
        <w:t xml:space="preserve">                </w:t>
      </w:r>
      <w:r w:rsidR="00EE16FD" w:rsidRPr="002161F0">
        <w:rPr>
          <w:szCs w:val="24"/>
        </w:rPr>
        <w:t>Sutkinja</w:t>
      </w:r>
    </w:p>
    <w:p w:rsidRDefault="00EE16FD" w:rsidP="00EE16FD" w:rsidR="00EE16FD" w:rsidRPr="002161F0">
      <w:pPr>
        <w:rPr>
          <w:szCs w:val="24"/>
        </w:rPr>
      </w:pPr>
    </w:p>
    <w:p w:rsidRDefault="00F60ABF" w:rsidP="00F60ABF" w:rsidR="00EE16FD">
      <w:pPr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E16FD" w:rsidRPr="002161F0">
        <w:rPr>
          <w:szCs w:val="24"/>
        </w:rPr>
        <w:t>Melita Poljanec-Bubaš</w:t>
      </w:r>
    </w:p>
    <w:p w:rsidRDefault="00413300" w:rsidP="00EE16FD" w:rsidR="00413300">
      <w:pPr>
        <w:rPr>
          <w:szCs w:val="24"/>
        </w:rPr>
      </w:pPr>
    </w:p>
    <w:p w:rsidRDefault="00413300" w:rsidP="00EE16FD" w:rsidR="00413300">
      <w:pPr>
        <w:rPr>
          <w:szCs w:val="24"/>
        </w:rPr>
      </w:pPr>
    </w:p>
    <w:p w:rsidRDefault="00413300" w:rsidP="00EE16FD" w:rsidR="00413300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Dužnik </w:t>
      </w:r>
      <w:r w:rsidR="00AA2357">
        <w:rPr>
          <w:szCs w:val="24"/>
        </w:rPr>
        <w:t>HT-IZOLACIJE d.o.o.</w:t>
      </w:r>
      <w:r w:rsidR="00AA2357">
        <w:rPr>
          <w:color w:themeColor="text1" w:val="000000"/>
          <w:szCs w:val="24"/>
        </w:rPr>
        <w:t>, Slivarsko, Slivarsko 37 C</w:t>
      </w:r>
    </w:p>
    <w:p w:rsidRDefault="00AA2357" w:rsidP="00AA2357" w:rsidR="003B3CC8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 xml:space="preserve">Direktor </w:t>
      </w:r>
      <w:r w:rsidR="002C0093" w:rsidRPr="00F60ABF">
        <w:rPr>
          <w:szCs w:val="24"/>
        </w:rPr>
        <w:t xml:space="preserve">dužnika </w:t>
      </w:r>
      <w:r>
        <w:rPr>
          <w:szCs w:val="24"/>
        </w:rPr>
        <w:t>Elvis Ernečić</w:t>
      </w:r>
      <w:r w:rsidR="000B6E11">
        <w:rPr>
          <w:szCs w:val="24"/>
        </w:rPr>
        <w:t xml:space="preserve">, </w:t>
      </w:r>
      <w:r>
        <w:rPr>
          <w:color w:themeColor="text1" w:val="000000"/>
          <w:szCs w:val="24"/>
        </w:rPr>
        <w:t>Slivarsko, Slivarsko 37 C</w:t>
      </w:r>
    </w:p>
    <w:p w:rsidRDefault="00EE16FD" w:rsidP="00EE16FD" w:rsidR="00EE16FD" w:rsidRP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color w:themeColor="text1" w:val="000000"/>
          <w:szCs w:val="24"/>
        </w:rPr>
        <w:t xml:space="preserve">Sudski registar </w:t>
      </w:r>
      <w:r w:rsidRPr="003B3CC8">
        <w:rPr>
          <w:szCs w:val="24"/>
        </w:rPr>
        <w:t>ovog suda radi zabilježbe (odmah i nakon pravomoćnosti)</w:t>
      </w:r>
      <w:r w:rsidRPr="003B3CC8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="000B6E11">
        <w:rPr>
          <w:color w:themeColor="text1" w:val="000000"/>
          <w:szCs w:val="24"/>
        </w:rPr>
        <w:t>Varaždin, Graberje 1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Stečajni upravitelj </w:t>
      </w:r>
      <w:r w:rsidR="00AA2357">
        <w:t>Jelenko Lehki, Pavla Hatza 10, Zagreb</w:t>
      </w:r>
    </w:p>
    <w:p w:rsidRDefault="00EE16FD" w:rsidP="00EE16FD" w:rsidR="00EE16FD" w:rsidRP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E6141D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B84" w:rsidP="00EE16FD" w:rsidR="00CE0B84">
      <w:r>
        <w:separator/>
      </w:r>
    </w:p>
  </w:endnote>
  <w:endnote w:id="0" w:type="continuationSeparator">
    <w:p w:rsidRDefault="00CE0B84" w:rsidP="00EE16FD" w:rsidR="00CE0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B84" w:rsidP="00EE16FD" w:rsidR="00CE0B84">
      <w:r>
        <w:separator/>
      </w:r>
    </w:p>
  </w:footnote>
  <w:footnote w:id="0" w:type="continuationSeparator">
    <w:p w:rsidRDefault="00CE0B84" w:rsidP="00EE16FD" w:rsidR="00CE0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ABF" w:rsidP="00EE16FD" w:rsidR="00EE16FD">
    <w:pPr>
      <w:pStyle w:val="Zaglavlje"/>
      <w:jc w:val="right"/>
    </w:pPr>
    <w:r>
      <w:t xml:space="preserve">Poslovni broj: 2 </w:t>
    </w:r>
    <w:r w:rsidR="00AA2357">
      <w:t>St-1102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B6E11"/>
    <w:rsid w:val="000D3B33"/>
    <w:rsid w:val="00107F19"/>
    <w:rsid w:val="002161F0"/>
    <w:rsid w:val="00292CE8"/>
    <w:rsid w:val="002B3097"/>
    <w:rsid w:val="002C0093"/>
    <w:rsid w:val="00317457"/>
    <w:rsid w:val="00351255"/>
    <w:rsid w:val="003802A0"/>
    <w:rsid w:val="003B3CC8"/>
    <w:rsid w:val="00413300"/>
    <w:rsid w:val="004D3DC1"/>
    <w:rsid w:val="00615C58"/>
    <w:rsid w:val="00645113"/>
    <w:rsid w:val="0078635F"/>
    <w:rsid w:val="0079610A"/>
    <w:rsid w:val="007D0B88"/>
    <w:rsid w:val="00860EE3"/>
    <w:rsid w:val="00927BC6"/>
    <w:rsid w:val="009A12C5"/>
    <w:rsid w:val="00A40E3F"/>
    <w:rsid w:val="00AA2357"/>
    <w:rsid w:val="00C335AD"/>
    <w:rsid w:val="00CE0B84"/>
    <w:rsid w:val="00DA23AB"/>
    <w:rsid w:val="00DA3493"/>
    <w:rsid w:val="00E5214D"/>
    <w:rsid w:val="00E6141D"/>
    <w:rsid w:val="00EB2328"/>
    <w:rsid w:val="00EE16FD"/>
    <w:rsid w:val="00F116FA"/>
    <w:rsid w:val="00F2139A"/>
    <w:rsid w:val="00F60ABF"/>
    <w:rsid w:val="00F80915"/>
    <w:rsid w:val="00FD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0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E3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E3F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E3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E3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0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E3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E3F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E3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E3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54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St-1102/2015-5</izvorni_sadrzaj>
    <derivirana_varijabla naziv="DomainObject.Oznaka_1">St-1102/2015-5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HT-IZOLACIJE društvo s ograničenom odgovornošću za graditeljstvo, trgovinu i usluge</izvorni_sadrzaj>
    <derivirana_varijabla naziv="DomainObject.Predmet.ProtustrankaFormated_1">  HT-IZOLACIJE društvo s ograničenom odgovornošću za graditeljstvo, trgovinu i usluge</derivirana_varijabla>
  </DomainObject.Predmet.ProtustrankaFormated>
  <DomainObject.Predmet.ProtustrankaFormatedOIB>
    <izvorni_sadrzaj>  HT-IZOLACIJE društvo s ograničenom odgovornošću za graditeljstvo, trgovinu i usluge, OIB 80240351252</izvorni_sadrzaj>
    <derivirana_varijabla naziv="DomainObject.Predmet.ProtustrankaFormatedOIB_1">  HT-IZOLACIJE društvo s ograničenom odgovornošću za graditeljstvo, trgovinu i usluge, OIB 80240351252</derivirana_varijabla>
  </DomainObject.Predmet.ProtustrankaFormatedOIB>
  <DomainObject.Predmet.ProtustrankaFormatedWithAdress>
    <izvorni_sadrzaj> HT-IZOLACIJE društvo s ograničenom odgovornošću za graditeljstvo, trgovinu i usluge, Slivarsko 37 C, 42245 Slivarsko</izvorni_sadrzaj>
    <derivirana_varijabla naziv="DomainObject.Predmet.ProtustrankaFormatedWithAdress_1"> HT-IZOLACIJE društvo s ograničenom odgovornošću za graditeljstvo, trgovinu i usluge, Slivarsko 37 C, 42245 Slivarsko</derivirana_varijabla>
  </DomainObject.Predmet.ProtustrankaFormatedWithAdress>
  <DomainObject.Predmet.ProtustrankaFormatedWithAdressOIB>
    <izvorni_sadrzaj> HT-IZOLACIJE društvo s ograničenom odgovornošću za graditeljstvo, trgovinu i usluge, OIB 80240351252, Slivarsko 37 C, 42245 Slivarsko</izvorni_sadrzaj>
    <derivirana_varijabla naziv="DomainObject.Predmet.ProtustrankaFormatedWithAdressOIB_1"> HT-IZOLACIJE društvo s ograničenom odgovornošću za graditeljstvo, trgovinu i usluge, OIB 80240351252, Slivarsko 37 C, 42245 Slivarsko</derivirana_varijabla>
  </DomainObject.Predmet.ProtustrankaFormatedWithAdressOIB>
  <DomainObject.Predmet.ProtustrankaWithAdress>
    <izvorni_sadrzaj>HT-IZOLACIJE društvo s ograničenom odgovornošću za graditeljstvo, trgovinu i usluge Slivarsko 37 C, 42245 Slivarsko</izvorni_sadrzaj>
    <derivirana_varijabla naziv="DomainObject.Predmet.ProtustrankaWithAdress_1">HT-IZOLACIJE društvo s ograničenom odgovornošću za graditeljstvo, trgovinu i usluge Slivarsko 37 C, 42245 Slivarsko</derivirana_varijabla>
  </DomainObject.Predmet.ProtustrankaWithAdress>
  <DomainObject.Predmet.ProtustrankaWithAdressOIB>
    <izvorni_sadrzaj>HT-IZOLACIJE društvo s ograničenom odgovornošću za graditeljstvo, trgovinu i usluge, OIB 80240351252, Slivarsko 37 C, 42245 Slivarsko</izvorni_sadrzaj>
    <derivirana_varijabla naziv="DomainObject.Predmet.ProtustrankaWithAdressOIB_1">HT-IZOLACIJE društvo s ograničenom odgovornošću za graditeljstvo, trgovinu i usluge, OIB 80240351252, Slivarsko 37 C, 42245 Slivarsko</derivirana_varijabla>
  </DomainObject.Predmet.ProtustrankaWithAdressOIB>
  <DomainObject.Predmet.ProtustrankaNazivFormated>
    <izvorni_sadrzaj>HT-IZOLACIJE društvo s ograničenom odgovornošću za graditeljstvo, trgovinu i usluge</izvorni_sadrzaj>
    <derivirana_varijabla naziv="DomainObject.Predmet.ProtustrankaNazivFormated_1">HT-IZOLACIJE društvo s ograničenom odgovornošću za graditeljstvo, trgovinu i usluge</derivirana_varijabla>
  </DomainObject.Predmet.ProtustrankaNazivFormated>
  <DomainObject.Predmet.ProtustrankaNazivFormatedOIB>
    <izvorni_sadrzaj>HT-IZOLACIJE društvo s ograničenom odgovornošću za graditeljstvo, trgovinu i usluge, OIB 80240351252</izvorni_sadrzaj>
    <derivirana_varijabla naziv="DomainObject.Predmet.ProtustrankaNazivFormatedOIB_1">HT-IZOLACIJE društvo s ograničenom odgovornošću za graditeljstvo, trgovinu i usluge, OIB 80240351252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10603.79</izvorni_sadrzaj>
    <derivirana_varijabla naziv="DomainObject.Predmet.TrenutnaVrijednost_1">10603.79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HT-IZOLACIJE društvo s ograničenom odgovornošću za graditeljstvo, trgovinu i usluge</item>
    </izvorni_sadrzaj>
    <derivirana_varijabla naziv="DomainObject.Predmet.ProtuStrankaListFormated_1">
      <item>HT-IZOLACIJE društvo s ograničenom odgovornošću za graditeljstvo, trgovinu i usluge</item>
    </derivirana_varijabla>
  </DomainObject.Predmet.ProtuStrankaListFormated>
  <DomainObject.Predmet.ProtuStrankaListFormatedOIB>
    <izvorni_sadrzaj>
      <item>HT-IZOLACIJE društvo s ograničenom odgovornošću za graditeljstvo, trgovinu i usluge, OIB 80240351252</item>
    </izvorni_sadrzaj>
    <derivirana_varijabla naziv="DomainObject.Predmet.ProtuStrankaListFormatedOIB_1">
      <item>HT-IZOLACIJE društvo s ograničenom odgovornošću za graditeljstvo, trgovinu i usluge, OIB 80240351252</item>
    </derivirana_varijabla>
  </DomainObject.Predmet.ProtuStrankaListFormatedOIB>
  <DomainObject.Predmet.ProtuStrankaListFormatedWithAdress>
    <izvorni_sadrzaj>
      <item>HT-IZOLACIJE društvo s ograničenom odgovornošću za graditeljstvo, trgovinu i usluge, Slivarsko 37 C, 42245 Slivarsko</item>
    </izvorni_sadrzaj>
    <derivirana_varijabla naziv="DomainObject.Predmet.ProtuStrankaListFormatedWithAdress_1">
      <item>HT-IZOLACIJE društvo s ograničenom odgovornošću za graditeljstvo, trgovinu i usluge, Slivarsko 37 C, 42245 Slivarsko</item>
    </derivirana_varijabla>
  </DomainObject.Predmet.ProtuStrankaListFormatedWithAdress>
  <DomainObject.Predmet.ProtuStrankaListFormatedWithAdressOIB>
    <izvorni_sadrzaj>
      <item>HT-IZOLACIJE društvo s ograničenom odgovornošću za graditeljstvo, trgovinu i usluge, OIB 80240351252, Slivarsko 37 C, 42245 Slivarsko</item>
    </izvorni_sadrzaj>
    <derivirana_varijabla naziv="DomainObject.Predmet.ProtuStrankaListFormatedWithAdressOIB_1">
      <item>HT-IZOLACIJE društvo s ograničenom odgovornošću za graditeljstvo, trgovinu i usluge, OIB 80240351252, Slivarsko 37 C, 42245 Slivarsko</item>
    </derivirana_varijabla>
  </DomainObject.Predmet.ProtuStrankaListFormatedWithAdressOIB>
  <DomainObject.Predmet.ProtuStrankaListNazivFormated>
    <izvorni_sadrzaj>
      <item>HT-IZOLACIJE društvo s ograničenom odgovornošću za graditeljstvo, trgovinu i usluge</item>
    </izvorni_sadrzaj>
    <derivirana_varijabla naziv="DomainObject.Predmet.ProtuStrankaListNazivFormated_1">
      <item>HT-IZOLACIJE društvo s ograničenom odgovornošću za graditeljstvo, trgovinu i usluge</item>
    </derivirana_varijabla>
  </DomainObject.Predmet.ProtuStrankaListNazivFormated>
  <DomainObject.Predmet.ProtuStrankaListNazivFormatedOIB>
    <izvorni_sadrzaj>
      <item>HT-IZOLACIJE društvo s ograničenom odgovornošću za graditeljstvo, trgovinu i usluge, OIB 80240351252</item>
    </izvorni_sadrzaj>
    <derivirana_varijabla naziv="DomainObject.Predmet.ProtuStrankaListNazivFormatedOIB_1">
      <item>HT-IZOLACIJE društvo s ograničenom odgovornošću za graditeljstvo, trgovinu i usluge, OIB 80240351252</item>
    </derivirana_varijabla>
  </DomainObject.Predmet.ProtuStrankaListNazivFormatedOIB>
  <DomainObject.Predmet.OstaliListFormated>
    <izvorni_sadrzaj>
      <item>E-oglasna ploča</item>
      <item>Sudski registar, Trgovački sud u Varaždinu</item>
      <item>Elvis Ernečić</item>
      <item>Županijsko državno odvjetništvo u Varaždinu</item>
      <item>Porezna uprava, Područni ured Sjeverna Hrvatska, Varaždin</item>
    </izvorni_sadrzaj>
    <derivirana_varijabla naziv="DomainObject.Predmet.OstaliListFormated_1">
      <item>E-oglasna ploča</item>
      <item>Sudski registar, Trgovački sud u Varaždinu</item>
      <item>Elvis Ernečić</item>
      <item>Županijsko državno odvjetništvo u Varaždinu</item>
      <item>Porezna uprava, Područni ured Sjeverna Hrvatska, Varaždin</item>
    </derivirana_varijabla>
  </DomainObject.Predmet.OstaliListFormated>
  <DomainObject.Predmet.OstaliListFormatedOIB>
    <izvorni_sadrzaj>
      <item>E-oglasna ploča</item>
      <item>Sudski registar, Trgovački sud u Varaždinu</item>
      <item>Elvis Ernečić, OIB 59155542749</item>
      <item>Županijsko državno odvjetništvo u Varaždinu</item>
      <item>Porezna uprava, Područni ured Sjeverna Hrvatska, Varaždin</item>
    </izvorni_sadrzaj>
    <derivirana_varijabla naziv="DomainObject.Predmet.OstaliListFormatedOIB_1">
      <item>E-oglasna ploča</item>
      <item>Sudski registar, Trgovački sud u Varaždinu</item>
      <item>Elvis Ernečić, OIB 59155542749</item>
      <item>Županijsko državno odvjetništvo u Varaždinu</item>
      <item>Porezna uprava, Područni ured Sjeverna Hrvatska,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Elvis Ernečić, Slivarsko 37 C, 42245 Slivarsko</item>
      <item>Županijsko državno odvjetništvo u Varaždinu</item>
      <item>Porezna uprava, Područni ured Sjeverna Hrvatska, Varaždin, Graberje 1, 42000 Varaždin</item>
    </izvorni_sadrzaj>
    <derivirana_varijabla naziv="DomainObject.Predmet.OstaliListFormatedWithAdress_1">
      <item>E-oglasna ploča</item>
      <item>Sudski registar, Trgovački sud u Varaždinu</item>
      <item>Elvis Ernečić, Slivarsko 37 C, 42245 Slivarsko</item>
      <item>Županijsko državno odvjetništvo u Varaždinu</item>
      <item>Porezna uprava, Područni ured Sjeverna Hrvatska, Varaždin, Graberje 1,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Elvis Ernečić, OIB 59155542749, Slivarsko 37 C, 42245 Slivarsko</item>
      <item>Županijsko državno odvjetništvo u Varaždinu</item>
      <item>Porezna uprava, Područni ured Sjeverna Hrvatska, Varaždin, Graberje 1, 42000 Varaždin</item>
    </izvorni_sadrzaj>
    <derivirana_varijabla naziv="DomainObject.Predmet.OstaliListFormatedWithAdressOIB_1">
      <item>E-oglasna ploča</item>
      <item>Sudski registar, Trgovački sud u Varaždinu</item>
      <item>Elvis Ernečić, OIB 59155542749, Slivarsko 37 C, 42245 Slivarsko</item>
      <item>Županijsko državno odvjetništvo u Varaždinu</item>
      <item>Porezna uprava, Područni ured Sjeverna Hrvatska, Varaždin, Graberje 1,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Elvis Ernečić</item>
      <item>Županijsko državno odvjetništvo u Varaždinu</item>
      <item>Porezna uprava, Područni ured Sjeverna Hrvatska, Varaždin</item>
    </izvorni_sadrzaj>
    <derivirana_varijabla naziv="DomainObject.Predmet.OstaliListNazivFormated_1">
      <item>E-oglasna ploča</item>
      <item>Sudski registar, Trgovački sud u Varaždinu</item>
      <item>Elvis Ernečić</item>
      <item>Županijsko državno odvjetništvo u Varaždinu</item>
      <item>Porezna uprava, Područni ured Sjeverna Hrvatska,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Elvis Ernečić, OIB 59155542749</item>
      <item>Županijsko državno odvjetništvo u Varaždinu</item>
      <item>Porezna uprava, Područni ured Sjeverna Hrvatska, Varaždin</item>
    </izvorni_sadrzaj>
    <derivirana_varijabla naziv="DomainObject.Predmet.OstaliListNazivFormatedOIB_1">
      <item>E-oglasna ploča</item>
      <item>Sudski registar, Trgovački sud u Varaždinu</item>
      <item>Elvis Ernečić, OIB 59155542749</item>
      <item>Županijsko državno odvjetništvo u Varaždinu</item>
      <item>Porezna uprava, Područni ured Sjeverna Hrvatska,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St-1102/2015-5</izvorni_sadrzaj>
    <derivirana_varijabla naziv="DomainObject.PoslovniBrojDokumenta_1">St-1102/2015-5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HT-IZOLACIJE društvo s ograničenom odgovornošću za graditeljstvo, trgovinu i usluge</izvorni_sadrzaj>
    <derivirana_varijabla naziv="DomainObject.Predmet.ProtustrankaIDrugi_1">HT-IZOLACIJE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HT-IZOLACIJE društvo s ograničenom odgovornošću za graditeljstvo, trgovinu i usluge, OIB 80240351252, Slivarsko 37 C, 42245 Slivarsko</izvorni_sadrzaj>
    <derivirana_varijabla naziv="DomainObject.Predmet.ProtustrankaIDrugiAdressOIB_1">HT-IZOLACIJE društvo s ograničenom odgovornošću za graditeljstvo, trgovinu i usluge, OIB 80240351252, Slivarsko 37 C, 42245 Slivarsko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HT-IZOLACIJE društvo s ograničenom odgovornošću za graditeljstvo, trgovinu i usluge</item>
      <item>E-oglasna ploča</item>
      <item>Sudski registar, Trgovački sud u Varaždinu</item>
      <item>Elvis Ernečić</item>
      <item>Županijsko državno odvjetništvo u Varaždinu</item>
      <item>Porezna uprava, Područni ured Sjeverna Hrvatska, Varaždin</item>
    </izvorni_sadrzaj>
    <derivirana_varijabla naziv="DomainObject.Predmet.SudioniciListNaziv_1">
      <item>Financijska agencija</item>
      <item>HT-IZOLACIJE društvo s ograničenom odgovornošću za graditeljstvo, trgovinu i usluge</item>
      <item>E-oglasna ploča</item>
      <item>Sudski registar, Trgovački sud u Varaždinu</item>
      <item>Elvis Ernečić</item>
      <item>Županijsko državno odvjetništvo u Varaždinu</item>
      <item>Porezna uprava, Područni ured Sjeverna Hrvatska, Varaždin</item>
    </derivirana_varijabla>
  </DomainObject.Predmet.SudioniciListNaziv>
  <DomainObject.Predmet.SudioniciListAdressOIB>
    <izvorni_sadrzaj>
      <item>Financijska agencija, OIB 85821130368, A. Cesarca 2,42000 Varaždin</item>
      <item>HT-IZOLACIJE društvo s ograničenom odgovornošću za graditeljstvo, trgovinu i usluge, OIB 80240351252, Slivarsko 37 C,42245 Slivarsko</item>
      <item>E-oglasna ploča</item>
      <item>Sudski registar, Trgovački sud u Varaždinu</item>
      <item>Elvis Ernečić, OIB 59155542749, Slivarsko 37 C,42245 Slivarsko</item>
      <item>Županijsko državno odvjetništvo u Varaždinu</item>
      <item>Porezna uprava, Područni ured Sjeverna Hrvatska, Varaždin, Graberje 1,42000 Varaždin</item>
    </izvorni_sadrzaj>
    <derivirana_varijabla naziv="DomainObject.Predmet.SudioniciListAdressOIB_1">
      <item>Financijska agencija, OIB 85821130368, A. Cesarca 2,42000 Varaždin</item>
      <item>HT-IZOLACIJE društvo s ograničenom odgovornošću za graditeljstvo, trgovinu i usluge, OIB 80240351252, Slivarsko 37 C,42245 Slivarsko</item>
      <item>E-oglasna ploča</item>
      <item>Sudski registar, Trgovački sud u Varaždinu</item>
      <item>Elvis Ernečić, OIB 59155542749, Slivarsko 37 C,42245 Slivarsko</item>
      <item>Županijsko državno odvjetništvo u Varaždinu</item>
      <item>Porezna uprava, Područni ured Sjeverna Hrvatska,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80240351252</item>
      <item>, OIB null</item>
      <item>, OIB null</item>
      <item>, OIB 59155542749</item>
      <item>, OIB null</item>
      <item>, OIB null</item>
    </izvorni_sadrzaj>
    <derivirana_varijabla naziv="DomainObject.Predmet.SudioniciListNazivOIB_1">
      <item>, OIB 85821130368</item>
      <item>, OIB 80240351252</item>
      <item>, OIB null</item>
      <item>, OIB null</item>
      <item>, OIB 59155542749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2711</properties:Characters>
  <properties:Lines>82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2016-03-25T10:45:00Z</dcterms:created>
  <dc:creator>Maja Kovačić</dc:creator>
  <cp:lastModifiedBy>Maja Marčec</cp:lastModifiedBy>
  <cp:lastPrinted>2016-03-29T07:30:00Z</cp:lastPrinted>
  <dcterms:modified xmlns:xsi="http://www.w3.org/2001/XMLSchema-instance" xsi:type="dcterms:W3CDTF">2016-03-31T10:00:00Z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St-1102/2015-5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