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f5da" w14:paraId="b6af5da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 xml:space="preserve">Zagreb, </w:t>
      </w:r>
      <w:proofErr w:type="spellStart"/>
      <w:r w:rsidRPr="006A0ED3">
        <w:t>Amruševa</w:t>
      </w:r>
      <w:proofErr w:type="spellEnd"/>
      <w:r w:rsidRPr="006A0ED3">
        <w:t xml:space="preserve">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9423A">
        <w:t>1</w:t>
      </w:r>
      <w:r w:rsidR="00F80D61">
        <w:t>3</w:t>
      </w:r>
      <w:r w:rsidR="00652F20">
        <w:t>55</w:t>
      </w:r>
      <w:r w:rsidR="00B9423A">
        <w:t>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8F0D18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362A20" w:rsidR="00362A20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</w:t>
      </w:r>
      <w:r w:rsidR="00535CF7">
        <w:t xml:space="preserve"> </w:t>
      </w:r>
      <w:r w:rsidR="00043C97">
        <w:rPr>
          <w:b/>
        </w:rPr>
        <w:t>RETRO DOMUS d.o.o.,</w:t>
      </w:r>
      <w:r w:rsidR="007B4450">
        <w:rPr>
          <w:b/>
        </w:rPr>
        <w:t xml:space="preserve"> </w:t>
      </w:r>
      <w:r w:rsidR="00043C97">
        <w:t>OIB: 11440051077</w:t>
      </w:r>
      <w:r w:rsidR="00043C97">
        <w:rPr>
          <w:b/>
        </w:rPr>
        <w:t xml:space="preserve">, </w:t>
      </w:r>
      <w:r w:rsidR="00043C97">
        <w:t xml:space="preserve"> Medulićeva 18A, Zagreb.</w:t>
      </w:r>
    </w:p>
    <w:p w:rsidRDefault="00043C97" w:rsidP="00043C97" w:rsidR="00043C97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Iznos duga evidentiran na temelju ne</w:t>
      </w:r>
      <w:r w:rsidR="005F652F">
        <w:t xml:space="preserve">izvršenih osnova za plaćanje je </w:t>
      </w:r>
      <w:r w:rsidR="00043C97">
        <w:t>20.430,69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362A20">
      <w:rPr>
        <w:b/>
        <w:color w:themeColor="text1" w:val="000000"/>
      </w:rPr>
      <w:t>13</w:t>
    </w:r>
    <w:r w:rsidR="00652F20">
      <w:rPr>
        <w:b/>
        <w:color w:themeColor="text1" w:val="000000"/>
      </w:rPr>
      <w:t>55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C97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2A20"/>
    <w:rsid w:val="003673AE"/>
    <w:rsid w:val="0038246E"/>
    <w:rsid w:val="003958B3"/>
    <w:rsid w:val="003D35F9"/>
    <w:rsid w:val="003E1AB9"/>
    <w:rsid w:val="003E33E5"/>
    <w:rsid w:val="003E3A15"/>
    <w:rsid w:val="00405B7C"/>
    <w:rsid w:val="00413F4C"/>
    <w:rsid w:val="00464FD9"/>
    <w:rsid w:val="0048485E"/>
    <w:rsid w:val="004A6089"/>
    <w:rsid w:val="004B337A"/>
    <w:rsid w:val="004E1A86"/>
    <w:rsid w:val="004F3962"/>
    <w:rsid w:val="0053446F"/>
    <w:rsid w:val="00535CF7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5F652F"/>
    <w:rsid w:val="00627F6A"/>
    <w:rsid w:val="00641FF2"/>
    <w:rsid w:val="00652F20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4450"/>
    <w:rsid w:val="007B5AFD"/>
    <w:rsid w:val="007D2F3E"/>
    <w:rsid w:val="007D5A5D"/>
    <w:rsid w:val="007E10B3"/>
    <w:rsid w:val="007F5118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8F0D18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7292E"/>
    <w:rsid w:val="00A93B12"/>
    <w:rsid w:val="00AB343E"/>
    <w:rsid w:val="00AC165C"/>
    <w:rsid w:val="00AC4528"/>
    <w:rsid w:val="00AC77E1"/>
    <w:rsid w:val="00AD027A"/>
    <w:rsid w:val="00B150C0"/>
    <w:rsid w:val="00B55A60"/>
    <w:rsid w:val="00B652B5"/>
    <w:rsid w:val="00B71A7F"/>
    <w:rsid w:val="00B82F18"/>
    <w:rsid w:val="00B9423A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97193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80D61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1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1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1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1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1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1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1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1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St-1355/2019</izvorni_sadrzaj>
    <derivirana_varijabla naziv="DomainObject.Predmet.OznakaBroj_1">St-1355/2019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RETRO DOMUS jednostavno društvo s ograničenom odgovornošću za usluge zastupanog po punomoćniku Iva Kučanda Sirovica</izvorni_sadrzaj>
    <derivirana_varijabla naziv="DomainObject.Predmet.ProtustrankaFormated_1">  RETRO DOMUS jednostavno društvo s ograničenom odgovornošću za usluge zastupanog po punomoćniku Iva Kučanda Sirovica</derivirana_varijabla>
  </DomainObject.Predmet.ProtustrankaFormated>
  <DomainObject.Predmet.ProtustrankaFormatedOIB>
    <izvorni_sadrzaj>  RETRO DOMUS jednostavno društvo s ograničenom odgovornošću za usluge, OIB 11440051077 zastupanog po punomoćniku Iva Kučanda Sirovica</izvorni_sadrzaj>
    <derivirana_varijabla naziv="DomainObject.Predmet.ProtustrankaFormatedOIB_1">  RETRO DOMUS jednostavno društvo s ograničenom odgovornošću za usluge, OIB 11440051077 zastupanog po punomoćniku Iva Kučanda Sirovica</derivirana_varijabla>
  </DomainObject.Predmet.ProtustrankaFormatedOIB>
  <DomainObject.Predmet.ProtustrankaFormatedWithAdress>
    <izvorni_sadrzaj> RETRO DOMUS jednostavno društvo s ograničenom odgovornošću za usluge, Medulićeva 18/A, 10000 Zagreb zastupanog po punomoćniku Iva Kučanda Sirovica</izvorni_sadrzaj>
    <derivirana_varijabla naziv="DomainObject.Predmet.ProtustrankaFormatedWithAdress_1"> RETRO DOMUS jednostavno društvo s ograničenom odgovornošću za usluge, Medulićeva 18/A, 10000 Zagreb zastupanog po punomoćniku Iva Kučanda Sirovica</derivirana_varijabla>
  </DomainObject.Predmet.ProtustrankaFormatedWithAdress>
  <DomainObject.Predmet.ProtustrankaFormatedWithAdressOIB>
    <izvorni_sadrzaj> RETRO DOMUS jednostavno društvo s ograničenom odgovornošću za usluge, OIB 11440051077, Medulićeva 18/A, 10000 Zagreb zastupanog po punomoćniku Iva Kučanda Sirovica</izvorni_sadrzaj>
    <derivirana_varijabla naziv="DomainObject.Predmet.ProtustrankaFormatedWithAdressOIB_1"> RETRO DOMUS jednostavno društvo s ograničenom odgovornošću za usluge, OIB 11440051077, Medulićeva 18/A, 10000 Zagreb zastupanog po punomoćniku Iva Kučanda Sirovica</derivirana_varijabla>
  </DomainObject.Predmet.ProtustrankaFormatedWithAdressOIB>
  <DomainObject.Predmet.ProtustrankaWithAdress>
    <izvorni_sadrzaj>RETRO DOMUS jednostavno društvo s ograničenom odgovornošću za usluge Medulićeva 18/A, 10000 Zagreb</izvorni_sadrzaj>
    <derivirana_varijabla naziv="DomainObject.Predmet.ProtustrankaWithAdress_1">RETRO DOMUS jednostavno društvo s ograničenom odgovornošću za usluge Medulićeva 18/A, 10000 Zagreb</derivirana_varijabla>
  </DomainObject.Predmet.ProtustrankaWithAdress>
  <DomainObject.Predmet.ProtustrankaWithAdressOIB>
    <izvorni_sadrzaj>RETRO DOMUS jednostavno društvo s ograničenom odgovornošću za usluge, OIB 11440051077, Medulićeva 18/A, 10000 Zagreb</izvorni_sadrzaj>
    <derivirana_varijabla naziv="DomainObject.Predmet.ProtustrankaWithAdressOIB_1">RETRO DOMUS jednostavno društvo s ograničenom odgovornošću za usluge, OIB 11440051077, Medulićeva 18/A, 10000 Zagreb</derivirana_varijabla>
  </DomainObject.Predmet.ProtustrankaWithAdressOIB>
  <DomainObject.Predmet.ProtustrankaNazivFormated>
    <izvorni_sadrzaj>RETRO DOMUS jednostavno društvo s ograničenom odgovornošću za usluge</izvorni_sadrzaj>
    <derivirana_varijabla naziv="DomainObject.Predmet.ProtustrankaNazivFormated_1">RETRO DOMUS jednostavno društvo s ograničenom odgovornošću za usluge</derivirana_varijabla>
  </DomainObject.Predmet.ProtustrankaNazivFormated>
  <DomainObject.Predmet.ProtustrankaNazivFormatedOIB>
    <izvorni_sadrzaj>RETRO DOMUS jednostavno društvo s ograničenom odgovornošću za usluge, OIB 11440051077</izvorni_sadrzaj>
    <derivirana_varijabla naziv="DomainObject.Predmet.ProtustrankaNazivFormatedOIB_1">RETRO DOMUS jednostavno društvo s ograničenom odgovornošću za usluge, OIB 11440051077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RETRO DOMUS jednostavno društvo s ograničenom odgovornošću za usluge zastupanog po punomoćniku Iva Kučanda Sirovica</item>
    </izvorni_sadrzaj>
    <derivirana_varijabla naziv="DomainObject.Predmet.ProtuStrankaListFormated_1">
      <item>RETRO DOMUS jednostavno društvo s ograničenom odgovornošću za usluge zastupanog po punomoćniku Iva Kučanda Sirovica</item>
    </derivirana_varijabla>
  </DomainObject.Predmet.ProtuStrankaListFormated>
  <DomainObject.Predmet.ProtuStrankaListFormatedOIB>
    <izvorni_sadrzaj>
      <item>RETRO DOMUS jednostavno društvo s ograničenom odgovornošću za usluge, OIB 11440051077 zastupanog po punomoćniku Iva Kučanda Sirovica</item>
    </izvorni_sadrzaj>
    <derivirana_varijabla naziv="DomainObject.Predmet.ProtuStrankaListFormatedOIB_1">
      <item>RETRO DOMUS jednostavno društvo s ograničenom odgovornošću za usluge, OIB 11440051077 zastupanog po punomoćniku Iva Kučanda Sirovica</item>
    </derivirana_varijabla>
  </DomainObject.Predmet.ProtuStrankaListFormatedOIB>
  <DomainObject.Predmet.ProtuStrankaListFormatedWithAdress>
    <izvorni_sadrzaj>
      <item>RETRO DOMUS jednostavno društvo s ograničenom odgovornošću za usluge, Medulićeva 18/A, 10000 Zagreb zastupanog po punomoćniku Iva Kučanda Sirovica</item>
    </izvorni_sadrzaj>
    <derivirana_varijabla naziv="DomainObject.Predmet.ProtuStrankaListFormatedWithAdress_1">
      <item>RETRO DOMUS jednostavno društvo s ograničenom odgovornošću za usluge, Medulićeva 18/A, 10000 Zagreb zastupanog po punomoćniku Iva Kučanda Sirovica</item>
    </derivirana_varijabla>
  </DomainObject.Predmet.ProtuStrankaListFormatedWithAdress>
  <DomainObject.Predmet.ProtuStrankaListFormatedWithAdressOIB>
    <izvorni_sadrzaj>
      <item>RETRO DOMUS jednostavno društvo s ograničenom odgovornošću za usluge, OIB 11440051077, Medulićeva 18/A, 10000 Zagreb zastupanog po punomoćniku Iva Kučanda Sirovica</item>
    </izvorni_sadrzaj>
    <derivirana_varijabla naziv="DomainObject.Predmet.ProtuStrankaListFormatedWithAdressOIB_1">
      <item>RETRO DOMUS jednostavno društvo s ograničenom odgovornošću za usluge, OIB 11440051077, Medulićeva 18/A, 10000 Zagreb zastupanog po punomoćniku Iva Kučanda Sirovica</item>
    </derivirana_varijabla>
  </DomainObject.Predmet.ProtuStrankaListFormatedWithAdressOIB>
  <DomainObject.Predmet.ProtuStrankaListNazivFormated>
    <izvorni_sadrzaj>
      <item>RETRO DOMUS jednostavno društvo s ograničenom odgovornošću za usluge</item>
    </izvorni_sadrzaj>
    <derivirana_varijabla naziv="DomainObject.Predmet.ProtuStrankaListNazivFormated_1">
      <item>RETRO DOMUS jednostavno društvo s ograničenom odgovornošću za usluge</item>
    </derivirana_varijabla>
  </DomainObject.Predmet.ProtuStrankaListNazivFormated>
  <DomainObject.Predmet.ProtuStrankaListNazivFormatedOIB>
    <izvorni_sadrzaj>
      <item>RETRO DOMUS jednostavno društvo s ograničenom odgovornošću za usluge, OIB 11440051077</item>
    </izvorni_sadrzaj>
    <derivirana_varijabla naziv="DomainObject.Predmet.ProtuStrankaListNazivFormatedOIB_1">
      <item>RETRO DOMUS jednostavno društvo s ograničenom odgovornošću za usluge, OIB 11440051077</item>
    </derivirana_varijabla>
  </DomainObject.Predmet.ProtuStrankaListNazivFormatedOIB>
  <DomainObject.Predmet.OstaliListFormated>
    <izvorni_sadrzaj>
      <item>Iva Kučanda Sirovica punomoćnica sudionika u postupku RETRO DOMUS jednostavno društvo s ograničenom odgovornošću za usluge</item>
    </izvorni_sadrzaj>
    <derivirana_varijabla naziv="DomainObject.Predmet.OstaliListFormated_1">
      <item>Iva Kučanda Sirovica punomoćnica sudionika u postupku RETRO DOMUS jednostavno društvo s ograničenom odgovornošću za usluge</item>
    </derivirana_varijabla>
  </DomainObject.Predmet.OstaliListFormated>
  <DomainObject.Predmet.OstaliListFormatedOIB>
    <izvorni_sadrzaj>
      <item>Iva Kučanda Sirovica, OIB 90966116186 punomoćnica sudionika u postupku RETRO DOMUS jednostavno društvo s ograničenom odgovornošću za usluge</item>
    </izvorni_sadrzaj>
    <derivirana_varijabla naziv="DomainObject.Predmet.OstaliListFormatedOIB_1">
      <item>Iva Kučanda Sirovica, OIB 90966116186 punomoćnica sudionika u postupku RETRO DOMUS jednostavno društvo s ograničenom odgovornošću za usluge</item>
    </derivirana_varijabla>
  </DomainObject.Predmet.OstaliListFormatedOIB>
  <DomainObject.Predmet.OstaliListFormatedWithAdress>
    <izvorni_sadrzaj>
      <item>Iva Kučanda Sirovica, Medulićeva Ulica 18 A, 10000 Zagreb punomoćnica sudionika u postupku RETRO DOMUS jednostavno društvo s ograničenom odgovornošću za usluge</item>
    </izvorni_sadrzaj>
    <derivirana_varijabla naziv="DomainObject.Predmet.OstaliListFormatedWithAdress_1">
      <item>Iva Kučanda Sirovica, Medulićeva Ulica 18 A, 10000 Zagreb punomoćnica sudionika u postupku RETRO DOMUS jednostavno društvo s ograničenom odgovornošću za usluge</item>
    </derivirana_varijabla>
  </DomainObject.Predmet.OstaliListFormatedWithAdress>
  <DomainObject.Predmet.OstaliListFormatedWithAdressOIB>
    <izvorni_sadrzaj>
      <item>Iva Kučanda Sirovica, OIB 90966116186, Medulićeva Ulica 18 A, 10000 Zagreb punomoćnica sudionika u postupku RETRO DOMUS jednostavno društvo s ograničenom odgovornošću za usluge</item>
    </izvorni_sadrzaj>
    <derivirana_varijabla naziv="DomainObject.Predmet.OstaliListFormatedWithAdressOIB_1">
      <item>Iva Kučanda Sirovica, OIB 90966116186, Medulićeva Ulica 18 A, 10000 Zagreb punomoćnica sudionika u postupku RETRO DOMUS jednostavno društvo s ograničenom odgovornošću za usluge</item>
    </derivirana_varijabla>
  </DomainObject.Predmet.OstaliListFormatedWithAdressOIB>
  <DomainObject.Predmet.OstaliListNazivFormated>
    <izvorni_sadrzaj>
      <item>Iva Kučanda Sirovica</item>
    </izvorni_sadrzaj>
    <derivirana_varijabla naziv="DomainObject.Predmet.OstaliListNazivFormated_1">
      <item>Iva Kučanda Sirovica</item>
    </derivirana_varijabla>
  </DomainObject.Predmet.OstaliListNazivFormated>
  <DomainObject.Predmet.OstaliListNazivFormatedOIB>
    <izvorni_sadrzaj>
      <item>Iva Kučanda Sirovica, OIB 90966116186</item>
    </izvorni_sadrzaj>
    <derivirana_varijabla naziv="DomainObject.Predmet.OstaliListNazivFormatedOIB_1">
      <item>Iva Kučanda Sirovica, OIB 90966116186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RETRO DOMUS jednostavno društvo s ograničenom odgovornošću za usluge</izvorni_sadrzaj>
    <derivirana_varijabla naziv="DomainObject.Predmet.ProtustrankaIDrugi_1">RETRO DOMUS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RETRO DOMUS jednostavno društvo s ograničenom odgovornošću za usluge, OIB 11440051077, Medulićeva 18/A, 10000 Zagreb</izvorni_sadrzaj>
    <derivirana_varijabla naziv="DomainObject.Predmet.ProtustrankaIDrugiAdressOIB_1">RETRO DOMUS jednostavno društvo s ograničenom odgovornošću za usluge, OIB 11440051077, Medulićeva 18/A,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RETRO DOMUS jednostavno društvo s ograničenom odgovornošću za usluge</item>
      <item>Iva Kučanda Sirovica</item>
    </izvorni_sadrzaj>
    <derivirana_varijabla naziv="DomainObject.Predmet.SudioniciListNaziv_1">
      <item>FINA Regionalni centar Zagreb</item>
      <item>RETRO DOMUS jednostavno društvo s ograničenom odgovornošću za usluge</item>
      <item>Iva Kučanda Sirovica</item>
    </derivirana_varijabla>
  </DomainObject.Predmet.SudioniciListNaziv>
  <DomainObject.Predmet.SudioniciListAdressOIB>
    <izvorni_sadrzaj>
      <item>FINA Regionalni centar Zagreb, OIB 85821130368, Trg svibanjskih žrtava 1995. 1,10000 Zagreb</item>
      <item>RETRO DOMUS jednostavno društvo s ograničenom odgovornošću za usluge, OIB 11440051077, Medulićeva 18/A,10000 Zagreb</item>
      <item>Iva Kučanda Sirovica, OIB 90966116186, Medulićeva Ulica 18 A,10000 Zagreb</item>
    </izvorni_sadrzaj>
    <derivirana_varijabla naziv="DomainObject.Predmet.SudioniciListAdressOIB_1">
      <item>FINA Regionalni centar Zagreb, OIB 85821130368, Trg svibanjskih žrtava 1995. 1,10000 Zagreb</item>
      <item>RETRO DOMUS jednostavno društvo s ograničenom odgovornošću za usluge, OIB 11440051077, Medulićeva 18/A,10000 Zagreb</item>
      <item>Iva Kučanda Sirovica, OIB 90966116186, Medulićeva Ulica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11440051077</item>
      <item>, OIB 90966116186</item>
    </izvorni_sadrzaj>
    <derivirana_varijabla naziv="DomainObject.Predmet.SudioniciListNazivOIB_1">
      <item>, OIB 85821130368</item>
      <item>, OIB 11440051077</item>
      <item>, OIB 90966116186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1329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2019-07-18T08:59:00Z</dcterms:created>
  <dc:creator>ilukac</dc:creator>
  <cp:lastModifiedBy>Irena Benko</cp:lastModifiedBy>
  <cp:lastPrinted>2019-07-18T08:59:00Z</cp:lastPrinted>
  <dcterms:modified xmlns:xsi="http://www.w3.org/2001/XMLSchema-instance" xsi:type="dcterms:W3CDTF">2019-07-18T09:21:00Z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