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7a2b" w14:paraId="ad87a2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931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3B01BD">
        <w:t>WEALTH AG</w:t>
      </w:r>
      <w:r w:rsidR="009A403C">
        <w:t xml:space="preserve"> </w:t>
      </w:r>
      <w:r w:rsidR="003B01BD">
        <w:t>j.</w:t>
      </w:r>
      <w:r w:rsidR="009A403C">
        <w:t>d.o.o.</w:t>
      </w:r>
      <w:r w:rsidR="00E46A18">
        <w:t xml:space="preserve"> </w:t>
      </w:r>
      <w:r>
        <w:t xml:space="preserve">OIB: </w:t>
      </w:r>
      <w:r w:rsidR="003B01BD">
        <w:t>66755475697</w:t>
      </w:r>
      <w:r w:rsidR="009A403C">
        <w:t>,</w:t>
      </w:r>
      <w:r>
        <w:t xml:space="preserve"> MBS: </w:t>
      </w:r>
      <w:r w:rsidR="009A403C">
        <w:t>080</w:t>
      </w:r>
      <w:r w:rsidR="003B01BD">
        <w:t>949788</w:t>
      </w:r>
      <w:r w:rsidR="00E46A18">
        <w:t>,</w:t>
      </w:r>
      <w:r>
        <w:t xml:space="preserve"> </w:t>
      </w:r>
      <w:r w:rsidR="003B01BD">
        <w:t>Zagreb, Dedovići 3,</w:t>
      </w:r>
      <w:r>
        <w:t xml:space="preserve"> temeljem članka 430. Stečajnog zakona („Narodne novine“ 71/15), dana </w:t>
      </w:r>
      <w:r w:rsidR="00E34ABC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9A403C">
        <w:t xml:space="preserve">SCHÖNDORFER </w:t>
      </w:r>
      <w:r w:rsidR="003B01BD">
        <w:t>WEALTH AG j.d.o.o. OIB: 66755475697, MBS: 080949788, Zagreb, Dedovići 3</w:t>
      </w:r>
      <w:r w:rsidR="002E0488">
        <w:t>,</w:t>
      </w:r>
      <w:r w:rsidR="00883980">
        <w:t xml:space="preserve"> </w:t>
      </w:r>
      <w:r w:rsidR="00F66CA4">
        <w:t xml:space="preserve">iznosi </w:t>
      </w:r>
      <w:r w:rsidR="003B01BD">
        <w:t>11.950,00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3B01BD">
        <w:t>WEALTH AG j.d.o.o. OIB: 66755475697, MBS: 080949788, Zagreb, Dedovići 3,  direktor NEVEN JURKOVIĆ, O</w:t>
      </w:r>
      <w:r w:rsidR="00A36F2A">
        <w:t xml:space="preserve">IB: </w:t>
      </w:r>
      <w:r w:rsidR="003B01BD">
        <w:t>57986690384</w:t>
      </w:r>
      <w:r w:rsidR="00E85AED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3B01BD">
        <w:t>31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4ABC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ABC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34ABC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4BA3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4ABC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St-1931/2016-3</izvorni_sadrzaj>
    <derivirana_varijabla naziv="DomainObject.Oznaka_1">St-1931/2016-3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WEALTH AG  jednostavno društvo s ograničenom odgovornošću za usluge</izvorni_sadrzaj>
    <derivirana_varijabla naziv="DomainObject.Predmet.ProtustrankaFormated_1">  WEALTH AG  jednostavno društvo s ograničenom odgovornošću za usluge</derivirana_varijabla>
  </DomainObject.Predmet.ProtustrankaFormated>
  <DomainObject.Predmet.ProtustrankaFormatedOIB>
    <izvorni_sadrzaj>  WEALTH AG  jednostavno društvo s ograničenom odgovornošću za usluge, OIB 66755475697</izvorni_sadrzaj>
    <derivirana_varijabla naziv="DomainObject.Predmet.ProtustrankaFormatedOIB_1">  WEALTH AG  jednostavno društvo s ograničenom odgovornošću za usluge, OIB 66755475697</derivirana_varijabla>
  </DomainObject.Predmet.ProtustrankaFormatedOIB>
  <DomainObject.Predmet.ProtustrankaFormatedWithAdress>
    <izvorni_sadrzaj> WEALTH AG  jednostavno društvo s ograničenom odgovornošću za usluge, Dedovići 3, 10000 Zagreb</izvorni_sadrzaj>
    <derivirana_varijabla naziv="DomainObject.Predmet.ProtustrankaFormatedWithAdress_1"> WEALTH AG  jednostavno društvo s ograničenom odgovornošću za usluge, Dedovići 3, 10000 Zagreb</derivirana_varijabla>
  </DomainObject.Predmet.ProtustrankaFormatedWithAdress>
  <DomainObject.Predmet.ProtustrankaFormatedWithAdressOIB>
    <izvorni_sadrzaj> WEALTH AG  jednostavno društvo s ograničenom odgovornošću za usluge, OIB 66755475697, Dedovići 3, 10000 Zagreb</izvorni_sadrzaj>
    <derivirana_varijabla naziv="DomainObject.Predmet.ProtustrankaFormatedWithAdressOIB_1"> WEALTH AG  jednostavno društvo s ograničenom odgovornošću za usluge, OIB 66755475697, Dedovići 3, 10000 Zagreb</derivirana_varijabla>
  </DomainObject.Predmet.ProtustrankaFormatedWithAdressOIB>
  <DomainObject.Predmet.ProtustrankaWithAdress>
    <izvorni_sadrzaj>WEALTH AG  jednostavno društvo s ograničenom odgovornošću za usluge Dedovići 3, 10000 Zagreb</izvorni_sadrzaj>
    <derivirana_varijabla naziv="DomainObject.Predmet.ProtustrankaWithAdress_1">WEALTH AG  jednostavno društvo s ograničenom odgovornošću za usluge Dedovići 3, 10000 Zagreb</derivirana_varijabla>
  </DomainObject.Predmet.ProtustrankaWithAdress>
  <DomainObject.Predmet.ProtustrankaWithAdressOIB>
    <izvorni_sadrzaj>WEALTH AG  jednostavno društvo s ograničenom odgovornošću za usluge, OIB 66755475697, Dedovići 3, 10000 Zagreb</izvorni_sadrzaj>
    <derivirana_varijabla naziv="DomainObject.Predmet.ProtustrankaWithAdressOIB_1">WEALTH AG  jednostavno društvo s ograničenom odgovornošću za usluge, OIB 66755475697, Dedovići 3, 10000 Zagreb</derivirana_varijabla>
  </DomainObject.Predmet.ProtustrankaWithAdressOIB>
  <DomainObject.Predmet.ProtustrankaNazivFormated>
    <izvorni_sadrzaj>WEALTH AG  jednostavno društvo s ograničenom odgovornošću za usluge</izvorni_sadrzaj>
    <derivirana_varijabla naziv="DomainObject.Predmet.ProtustrankaNazivFormated_1">WEALTH AG  jednostavno društvo s ograničenom odgovornošću za usluge</derivirana_varijabla>
  </DomainObject.Predmet.ProtustrankaNazivFormated>
  <DomainObject.Predmet.ProtustrankaNazivFormatedOIB>
    <izvorni_sadrzaj>WEALTH AG  jednostavno društvo s ograničenom odgovornošću za usluge, OIB 66755475697</izvorni_sadrzaj>
    <derivirana_varijabla naziv="DomainObject.Predmet.ProtustrankaNazivFormatedOIB_1">WEALTH AG  jednostavno društvo s ograničenom odgovornošću za usluge, OIB 66755475697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WEALTH AG  jednostavno društvo s ograničenom odgovornošću za usluge</item>
    </izvorni_sadrzaj>
    <derivirana_varijabla naziv="DomainObject.Predmet.ProtuStrankaListFormated_1">
      <item>WEALTH AG  jednostavno društvo s ograničenom odgovornošću za usluge</item>
    </derivirana_varijabla>
  </DomainObject.Predmet.ProtuStrankaListFormated>
  <DomainObject.Predmet.ProtuStrankaListFormatedOIB>
    <izvorni_sadrzaj>
      <item>WEALTH AG  jednostavno društvo s ograničenom odgovornošću za usluge, OIB 66755475697</item>
    </izvorni_sadrzaj>
    <derivirana_varijabla naziv="DomainObject.Predmet.ProtuStrankaListFormatedOIB_1">
      <item>WEALTH AG  jednostavno društvo s ograničenom odgovornošću za usluge, OIB 66755475697</item>
    </derivirana_varijabla>
  </DomainObject.Predmet.ProtuStrankaListFormatedOIB>
  <DomainObject.Predmet.ProtuStrankaListFormatedWithAdress>
    <izvorni_sadrzaj>
      <item>WEALTH AG  jednostavno društvo s ograničenom odgovornošću za usluge, Dedovići 3, 10000 Zagreb</item>
    </izvorni_sadrzaj>
    <derivirana_varijabla naziv="DomainObject.Predmet.ProtuStrankaListFormatedWithAdress_1">
      <item>WEALTH AG  jednostavno društvo s ograničenom odgovornošću za usluge, Dedovići 3, 10000 Zagreb</item>
    </derivirana_varijabla>
  </DomainObject.Predmet.ProtuStrankaListFormatedWithAdress>
  <DomainObject.Predmet.ProtuStrankaListFormatedWithAdressOIB>
    <izvorni_sadrzaj>
      <item>WEALTH AG  jednostavno društvo s ograničenom odgovornošću za usluge, OIB 66755475697, Dedovići 3, 10000 Zagreb</item>
    </izvorni_sadrzaj>
    <derivirana_varijabla naziv="DomainObject.Predmet.ProtuStrankaListFormatedWithAdressOIB_1">
      <item>WEALTH AG  jednostavno društvo s ograničenom odgovornošću za usluge, OIB 66755475697, Dedovići 3, 10000 Zagreb</item>
    </derivirana_varijabla>
  </DomainObject.Predmet.ProtuStrankaListFormatedWithAdressOIB>
  <DomainObject.Predmet.ProtuStrankaListNazivFormated>
    <izvorni_sadrzaj>
      <item>WEALTH AG  jednostavno društvo s ograničenom odgovornošću za usluge</item>
    </izvorni_sadrzaj>
    <derivirana_varijabla naziv="DomainObject.Predmet.ProtuStrankaListNazivFormated_1">
      <item>WEALTH AG  jednostavno društvo s ograničenom odgovornošću za usluge</item>
    </derivirana_varijabla>
  </DomainObject.Predmet.ProtuStrankaListNazivFormated>
  <DomainObject.Predmet.ProtuStrankaListNazivFormatedOIB>
    <izvorni_sadrzaj>
      <item>WEALTH AG  jednostavno društvo s ograničenom odgovornošću za usluge, OIB 66755475697</item>
    </izvorni_sadrzaj>
    <derivirana_varijabla naziv="DomainObject.Predmet.ProtuStrankaListNazivFormatedOIB_1">
      <item>WEALTH AG  jednostavno društvo s ograničenom odgovornošću za usluge, OIB 66755475697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St-1931/2016-3</izvorni_sadrzaj>
    <derivirana_varijabla naziv="DomainObject.PoslovniBrojDokumenta_1">St-1931/2016-3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WEALTH AG  jednostavno društvo s ograničenom odgovornošću za usluge</izvorni_sadrzaj>
    <derivirana_varijabla naziv="DomainObject.Predmet.ProtustrankaIDrugi_1">WEALTH AG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WEALTH AG  jednostavno društvo s ograničenom odgovornošću za usluge, OIB 66755475697, Dedovići 3, 10000 Zagreb</izvorni_sadrzaj>
    <derivirana_varijabla naziv="DomainObject.Predmet.ProtustrankaIDrugiAdressOIB_1">WEALTH AG  jednostavno društvo s ograničenom odgovornošću za usluge, OIB 66755475697,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WEALTH AG  jednostavno društvo s ograničenom odgovornošću za usluge</item>
      <item>FINA Regionalni centar Zagreb</item>
    </izvorni_sadrzaj>
    <derivirana_varijabla naziv="DomainObject.Predmet.SudioniciListNaziv_1">
      <item>WEALTH AG  jednostavno društvo s ograničenom odgovornošću za usluge</item>
      <item>FINA Regionalni centar Zagreb</item>
    </derivirana_varijabla>
  </DomainObject.Predmet.SudioniciListNaziv>
  <DomainObject.Predmet.SudioniciListAdressOIB>
    <izvorni_sadrzaj>
      <item>WEALTH AG  jednostavno društvo s ograničenom odgovornošću za usluge, OIB 66755475697, Dedovići 3,10000 Zagreb</item>
      <item>FINA Regionalni centar Zagreb, OIB 85821130368, Trg svibanjskih žrtava 1995. br. 1,10000 Zagreb</item>
    </izvorni_sadrzaj>
    <derivirana_varijabla naziv="DomainObject.Predmet.SudioniciListAdressOIB_1">
      <item>WEALTH AG  jednostavno društvo s ograničenom odgovornošću za usluge, OIB 66755475697, Dedovići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66755475697</item>
      <item>, OIB 85821130368</item>
    </izvorni_sadrzaj>
    <derivirana_varijabla naziv="DomainObject.Predmet.SudioniciListNazivOIB_1">
      <item>, OIB 66755475697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2016-07-11T07:39:00Z</dcterms:created>
  <dc:creator>Snježana Andrijanić</dc:creator>
  <cp:lastModifiedBy>Snježana Andrijanić</cp:lastModifiedBy>
  <cp:lastPrinted>2016-07-11T07:39:00Z</cp:lastPrinted>
  <dcterms:modified xmlns:xsi="http://www.w3.org/2001/XMLSchema-instance" xsi:type="dcterms:W3CDTF">2016-07-11T07:59:00Z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