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d0b0" w14:paraId="a3dd0b0" w:rsidRDefault="00970155" w:rsidP="00910611" w:rsidR="0097015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155" w:rsidP="00910611" w:rsidR="00970155" w:rsidRPr="00970155">
      <w:pPr>
        <w:rPr>
          <w:rFonts w:hAnsi="Times New Roman" w:ascii="Times New Roman"/>
          <w:b w:val="false"/>
        </w:rPr>
      </w:pPr>
      <w:r w:rsidRPr="00970155">
        <w:rPr>
          <w:rFonts w:eastAsia="MS Mincho" w:hAnsi="Times New Roman" w:ascii="Times New Roman"/>
          <w:b w:val="false"/>
        </w:rPr>
        <w:t xml:space="preserve">   REPUBLIKA HRVATSKA</w:t>
      </w:r>
    </w:p>
    <w:p w:rsidRDefault="00970155" w:rsidP="00910611" w:rsidR="00970155" w:rsidRPr="00970155">
      <w:pPr>
        <w:rPr>
          <w:rFonts w:hAnsi="Times New Roman" w:ascii="Times New Roman"/>
          <w:b w:val="false"/>
        </w:rPr>
      </w:pPr>
      <w:r w:rsidRPr="00970155">
        <w:rPr>
          <w:rFonts w:eastAsia="MS Mincho" w:hAnsi="Times New Roman" w:ascii="Times New Roman"/>
          <w:b w:val="false"/>
        </w:rPr>
        <w:t>TRGOVAČKI SUD U RIJECI</w:t>
      </w:r>
    </w:p>
    <w:p w:rsidRDefault="00970155" w:rsidR="00970155" w:rsidRPr="00970155">
      <w:pPr>
        <w:rPr>
          <w:rFonts w:eastAsia="MS Mincho" w:hAnsi="Times New Roman" w:ascii="Times New Roman"/>
          <w:b w:val="false"/>
        </w:rPr>
      </w:pPr>
      <w:r w:rsidRPr="0097015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33B14" w:rsidRPr="00D33B14">
        <w:rPr>
          <w:rFonts w:hAnsi="Times New Roman" w:ascii="Times New Roman"/>
        </w:rPr>
        <w:t>FUŽINE HOTELI I ODMARALIŠTA društvo s ograničenom odgovornošću za ugostiteljstvo i usluge, turistička agencija, Fužine, Franje Račkoga 19, OIB 74891113492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33B1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33B14" w:rsidRPr="00D33B14">
        <w:rPr>
          <w:rFonts w:hAnsi="Times New Roman" w:ascii="Times New Roman"/>
        </w:rPr>
        <w:t>FUŽINE HOTELI I ODMARALIŠTA društvo s ograničenom odgovornošću za ugostiteljstvo i usluge, turistička agencija, Fužine, Franje Račkoga 19, OIB 74891113492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35F8D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390899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832638">
        <w:rPr>
          <w:rFonts w:hAnsi="Times New Roman" w:ascii="Times New Roman"/>
          <w:b w:val="false"/>
        </w:rPr>
        <w:t xml:space="preserve"> </w:t>
      </w:r>
      <w:r w:rsidR="00D33B14">
        <w:rPr>
          <w:rFonts w:hAnsi="Times New Roman" w:ascii="Times New Roman"/>
          <w:b w:val="false"/>
        </w:rPr>
        <w:t>Krešimir Maretić iz Zagreba, Šimuna Starčevića 7, OIB 66108961276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33B1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33B14" w:rsidRPr="00D33B14">
        <w:rPr>
          <w:rFonts w:hAnsi="Times New Roman" w:ascii="Times New Roman"/>
        </w:rPr>
        <w:t>FUŽINE HOTELI I ODMARALIŠTA društvo s ograničenom odgovornošću za ugostiteljstvo i usluge, turistička agencija, Fužine, Franje Račkoga 19, OIB 74891113492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33B14" w:rsidRPr="00D33B14">
        <w:rPr>
          <w:rFonts w:hAnsi="Times New Roman" w:ascii="Times New Roman"/>
          <w:b w:val="false"/>
        </w:rPr>
        <w:t xml:space="preserve">FUŽINE HOTELI I ODMARALIŠTA društvo s ograničenom odgovornošću za ugostiteljstvo i usluge, turistička agencija, Fužine, Franje Račkoga 19, OIB 74891113492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390899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970155" w:rsidR="00D33B14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970155">
        <w:rPr>
          <w:rFonts w:hAnsi="Times New Roman" w:ascii="Times New Roman"/>
          <w:b w:val="false"/>
        </w:rPr>
        <w:t xml:space="preserve"> </w:t>
      </w:r>
    </w:p>
    <w:p w:rsidRDefault="00970155" w:rsidP="00970155" w:rsidR="00970155">
      <w:pPr>
        <w:ind w:firstLine="708" w:left="1416"/>
        <w:jc w:val="right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774EFD">
        <w:rPr>
          <w:rFonts w:hAnsi="Times New Roman" w:ascii="Times New Roman"/>
          <w:b w:val="false"/>
          <w:sz w:val="20"/>
          <w:szCs w:val="20"/>
        </w:rPr>
        <w:t xml:space="preserve">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7015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33B14">
      <w:rPr>
        <w:rFonts w:hAnsi="Times New Roman" w:ascii="Times New Roman"/>
      </w:rPr>
      <w:t>57</w:t>
    </w:r>
    <w:r w:rsidR="0013506B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155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35F8D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1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1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FUŽINE HOTELI I ODMARALIŠTA d.o.o.</izvorni_sadrzaj>
    <derivirana_varijabla naziv="DomainObject.Predmet.ProtustrankaFormated_1">  FUŽINE HOTELI I ODMARALIŠTA d.o.o.</derivirana_varijabla>
  </DomainObject.Predmet.ProtustrankaFormated>
  <DomainObject.Predmet.ProtustrankaFormatedOIB>
    <izvorni_sadrzaj>  FUŽINE HOTELI I ODMARALIŠTA d.o.o., OIB 74891113492</izvorni_sadrzaj>
    <derivirana_varijabla naziv="DomainObject.Predmet.ProtustrankaFormatedOIB_1">  FUŽINE HOTELI I ODMARALIŠTA d.o.o., OIB 74891113492</derivirana_varijabla>
  </DomainObject.Predmet.ProtustrankaFormatedOIB>
  <DomainObject.Predmet.ProtustrankaFormatedWithAdress>
    <izvorni_sadrzaj> FUŽINE HOTELI I ODMARALIŠTA d.o.o., Franje Račkoga 19, 51322 Fužine</izvorni_sadrzaj>
    <derivirana_varijabla naziv="DomainObject.Predmet.ProtustrankaFormatedWithAdress_1"> FUŽINE HOTELI I ODMARALIŠTA d.o.o., Franje Račkoga 19, 51322 Fužine</derivirana_varijabla>
  </DomainObject.Predmet.ProtustrankaFormatedWithAdress>
  <DomainObject.Predmet.ProtustrankaFormatedWithAdressOIB>
    <izvorni_sadrzaj> FUŽINE HOTELI I ODMARALIŠTA d.o.o., OIB 74891113492, Franje Račkoga 19, 51322 Fužine</izvorni_sadrzaj>
    <derivirana_varijabla naziv="DomainObject.Predmet.ProtustrankaFormatedWithAdressOIB_1"> FUŽINE HOTELI I ODMARALIŠTA d.o.o., OIB 74891113492, Franje Račkoga 19, 51322 Fužine</derivirana_varijabla>
  </DomainObject.Predmet.ProtustrankaFormatedWithAdressOIB>
  <DomainObject.Predmet.ProtustrankaWithAdress>
    <izvorni_sadrzaj>FUŽINE HOTELI I ODMARALIŠTA d.o.o. Franje Račkoga 19, 51322 Fužine</izvorni_sadrzaj>
    <derivirana_varijabla naziv="DomainObject.Predmet.ProtustrankaWithAdress_1">FUŽINE HOTELI I ODMARALIŠTA d.o.o. Franje Račkoga 19, 51322 Fužine</derivirana_varijabla>
  </DomainObject.Predmet.ProtustrankaWithAdress>
  <DomainObject.Predmet.ProtustrankaWithAdressOIB>
    <izvorni_sadrzaj>FUŽINE HOTELI I ODMARALIŠTA d.o.o., OIB 74891113492, Franje Račkoga 19, 51322 Fužine</izvorni_sadrzaj>
    <derivirana_varijabla naziv="DomainObject.Predmet.ProtustrankaWithAdressOIB_1">FUŽINE HOTELI I ODMARALIŠTA d.o.o., OIB 74891113492, Franje Račkoga 19, 51322 Fužine</derivirana_varijabla>
  </DomainObject.Predmet.ProtustrankaWithAdressOIB>
  <DomainObject.Predmet.ProtustrankaNazivFormated>
    <izvorni_sadrzaj>FUŽINE HOTELI I ODMARALIŠTA d.o.o.</izvorni_sadrzaj>
    <derivirana_varijabla naziv="DomainObject.Predmet.ProtustrankaNazivFormated_1">FUŽINE HOTELI I ODMARALIŠTA d.o.o.</derivirana_varijabla>
  </DomainObject.Predmet.ProtustrankaNazivFormated>
  <DomainObject.Predmet.ProtustrankaNazivFormatedOIB>
    <izvorni_sadrzaj>FUŽINE HOTELI I ODMARALIŠTA d.o.o., OIB 74891113492</izvorni_sadrzaj>
    <derivirana_varijabla naziv="DomainObject.Predmet.ProtustrankaNazivFormatedOIB_1">FUŽINE HOTELI I ODMARALIŠTA d.o.o., OIB 74891113492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FUŽINE HOTELI I ODMARALIŠTA d.o.o.</item>
    </izvorni_sadrzaj>
    <derivirana_varijabla naziv="DomainObject.Predmet.ProtuStrankaListFormated_1">
      <item>FUŽINE HOTELI I ODMARALIŠTA d.o.o.</item>
    </derivirana_varijabla>
  </DomainObject.Predmet.ProtuStrankaListFormated>
  <DomainObject.Predmet.ProtuStrankaListFormatedOIB>
    <izvorni_sadrzaj>
      <item>FUŽINE HOTELI I ODMARALIŠTA d.o.o., OIB 74891113492</item>
    </izvorni_sadrzaj>
    <derivirana_varijabla naziv="DomainObject.Predmet.ProtuStrankaListFormatedOIB_1">
      <item>FUŽINE HOTELI I ODMARALIŠTA d.o.o., OIB 74891113492</item>
    </derivirana_varijabla>
  </DomainObject.Predmet.ProtuStrankaListFormatedOIB>
  <DomainObject.Predmet.ProtuStrankaListFormatedWithAdress>
    <izvorni_sadrzaj>
      <item>FUŽINE HOTELI I ODMARALIŠTA d.o.o., Franje Račkoga 19, 51322 Fužine</item>
    </izvorni_sadrzaj>
    <derivirana_varijabla naziv="DomainObject.Predmet.ProtuStrankaListFormatedWithAdress_1">
      <item>FUŽINE HOTELI I ODMARALIŠTA d.o.o., Franje Račkoga 19, 51322 Fužine</item>
    </derivirana_varijabla>
  </DomainObject.Predmet.ProtuStrankaListFormatedWithAdress>
  <DomainObject.Predmet.ProtuStrankaListFormatedWithAdressOIB>
    <izvorni_sadrzaj>
      <item>FUŽINE HOTELI I ODMARALIŠTA d.o.o., OIB 74891113492, Franje Račkoga 19, 51322 Fužine</item>
    </izvorni_sadrzaj>
    <derivirana_varijabla naziv="DomainObject.Predmet.ProtuStrankaListFormatedWithAdressOIB_1">
      <item>FUŽINE HOTELI I ODMARALIŠTA d.o.o., OIB 74891113492, Franje Račkoga 19, 51322 Fužine</item>
    </derivirana_varijabla>
  </DomainObject.Predmet.ProtuStrankaListFormatedWithAdressOIB>
  <DomainObject.Predmet.ProtuStrankaListNazivFormated>
    <izvorni_sadrzaj>
      <item>FUŽINE HOTELI I ODMARALIŠTA d.o.o.</item>
    </izvorni_sadrzaj>
    <derivirana_varijabla naziv="DomainObject.Predmet.ProtuStrankaListNazivFormated_1">
      <item>FUŽINE HOTELI I ODMARALIŠTA d.o.o.</item>
    </derivirana_varijabla>
  </DomainObject.Predmet.ProtuStrankaListNazivFormated>
  <DomainObject.Predmet.ProtuStrankaListNazivFormatedOIB>
    <izvorni_sadrzaj>
      <item>FUŽINE HOTELI I ODMARALIŠTA d.o.o., OIB 74891113492</item>
    </izvorni_sadrzaj>
    <derivirana_varijabla naziv="DomainObject.Predmet.ProtuStrankaListNazivFormatedOIB_1">
      <item>FUŽINE HOTELI I ODMARALIŠTA d.o.o., OIB 74891113492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FUŽINE HOTELI I ODMARALIŠTA d.o.o.</izvorni_sadrzaj>
    <derivirana_varijabla naziv="DomainObject.Predmet.ProtustrankaIDrugi_1">FUŽINE HOTELI I ODMARALIŠTA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FUŽINE HOTELI I ODMARALIŠTA d.o.o., OIB 74891113492, Franje Račkoga 19, 51322 Fužine</izvorni_sadrzaj>
    <derivirana_varijabla naziv="DomainObject.Predmet.ProtustrankaIDrugiAdressOIB_1">FUŽINE HOTELI I ODMARALIŠTA d.o.o., OIB 74891113492, Franje Račkoga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FUŽINE HOTELI I ODMARALIŠTA d.o.o.</item>
    </izvorni_sadrzaj>
    <derivirana_varijabla naziv="DomainObject.Predmet.SudioniciListNaziv_1">
      <item>FINA  Rijeka</item>
      <item>FUŽINE HOTELI I ODMARALIŠTA d.o.o.</item>
    </derivirana_varijabla>
  </DomainObject.Predmet.SudioniciListNaziv>
  <DomainObject.Predmet.SudioniciListAdressOIB>
    <izvorni_sadrzaj>
      <item>FINA  Rijeka, OIB 85821130368, Frana Kurelca 8,51000 Rijeka</item>
      <item>FUŽINE HOTELI I ODMARALIŠTA d.o.o., OIB 74891113492, Franje Račkoga 19,51322 Fužine</item>
    </izvorni_sadrzaj>
    <derivirana_varijabla naziv="DomainObject.Predmet.SudioniciListAdressOIB_1">
      <item>FINA  Rijeka, OIB 85821130368, Frana Kurelca 8,51000 Rijeka</item>
      <item>FUŽINE HOTELI I ODMARALIŠTA d.o.o., OIB 74891113492, Franje Račkoga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74891113492</item>
    </izvorni_sadrzaj>
    <derivirana_varijabla naziv="DomainObject.Predmet.SudioniciListNazivOIB_1">
      <item>, OIB 85821130368</item>
      <item>, OIB 74891113492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B2811-05B7-4A06-A26B-8DEDAE8B3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3056</properties:Characters>
  <properties:Lines>91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2016-07-20T12:19:00Z</dcterms:created>
  <dc:creator>ksarlija</dc:creator>
  <cp:lastModifiedBy>Jasna Radulović</cp:lastModifiedBy>
  <cp:lastPrinted>2016-07-20T12:17:00Z</cp:lastPrinted>
  <dcterms:modified xmlns:xsi="http://www.w3.org/2001/XMLSchema-instance" xsi:type="dcterms:W3CDTF">2016-07-20T12:24:00Z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