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60b7" w14:paraId="5eb60b7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903E75">
        <w:t>368</w:t>
      </w:r>
      <w:r w:rsidR="00172436">
        <w:t>/</w:t>
      </w:r>
      <w:r w:rsidR="00903E75">
        <w:t>13</w:t>
      </w:r>
      <w:r w:rsidRPr="007D37BA">
        <w:t>-</w:t>
      </w:r>
      <w:r w:rsidR="00903E75">
        <w:t>173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903E75" w:rsidRPr="00285F0B">
        <w:t>MERIDIJAN YACHTING d.o.o.</w:t>
      </w:r>
      <w:r w:rsidR="00903E75">
        <w:t>,</w:t>
      </w:r>
      <w:r w:rsidR="00903E75" w:rsidRPr="00285F0B">
        <w:t xml:space="preserve"> Zadar u stečaju, OIB:</w:t>
      </w:r>
      <w:r w:rsidR="00903E75">
        <w:t xml:space="preserve"> </w:t>
      </w:r>
      <w:r w:rsidR="00903E75" w:rsidRPr="00285F0B">
        <w:t>62035202549</w:t>
      </w:r>
      <w:r w:rsidR="00903E75">
        <w:t>, koga zastupa stečajni upravitelj Milan Ljubičić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903E75">
        <w:t>11</w:t>
      </w:r>
      <w:r w:rsidR="005E1C64">
        <w:t>. srpnja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903E75" w:rsidP="00A9193B" w:rsidR="00860C24" w:rsidRPr="007D37BA">
      <w:pPr>
        <w:ind w:firstLine="708"/>
        <w:jc w:val="center"/>
      </w:pPr>
      <w:r>
        <w:t>31. kolovoza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>
        <w:t>09</w:t>
      </w:r>
      <w:r w:rsidR="00C12769">
        <w:t>,</w:t>
      </w:r>
      <w:r w:rsidR="00181682">
        <w:t>00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903E75" w:rsidP="00903E75" w:rsidR="004A6F4F">
      <w:pPr>
        <w:pStyle w:val="Odlomakpopisa"/>
        <w:numPr>
          <w:ilvl w:val="0"/>
          <w:numId w:val="5"/>
        </w:numPr>
        <w:jc w:val="both"/>
      </w:pPr>
      <w:r>
        <w:t>Očitovanje stečajnih vjerovnika o prijedlogu stečajnog upravitelja za obustavu i zaključenje stečajnog postupka po čl. 293. Stečajnog zakona (Narodne novine 71/15).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903E75">
        <w:t>11</w:t>
      </w:r>
      <w:r w:rsidR="005E1C64">
        <w:t>. srpnja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903E75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72436"/>
    <w:rsid w:val="00181682"/>
    <w:rsid w:val="001F7388"/>
    <w:rsid w:val="00282E78"/>
    <w:rsid w:val="00322C8A"/>
    <w:rsid w:val="0035517A"/>
    <w:rsid w:val="00380924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6DB5"/>
    <w:rsid w:val="00C836D6"/>
    <w:rsid w:val="00CB253E"/>
    <w:rsid w:val="00CD562B"/>
    <w:rsid w:val="00CD76F4"/>
    <w:rsid w:val="00CE35C9"/>
    <w:rsid w:val="00DC4F3A"/>
    <w:rsid w:val="00DF04FF"/>
    <w:rsid w:val="00E82DF1"/>
    <w:rsid w:val="00ED4CA0"/>
    <w:rsid w:val="00F1024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 od 01.07.16.</izvorni_sadrzaj>
    <derivirana_varijabla naziv="DomainObject.Predmet.PrimjedbaSuca_1">Kopija spisa na VTS-u od 01.07.16.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YACHTING d.o.o. za turizam zastupanog po punomoćniku Slaven Luštica</izvorni_sadrzaj>
    <derivirana_varijabla naziv="DomainObject.Predmet.ProtustrankaFormated_1">  MERIDIJAN YACHTING d.o.o. za turizam zastupanog po punomoćniku Slaven Luštica</derivirana_varijabla>
  </DomainObject.Predmet.ProtustrankaFormated>
  <DomainObject.Predmet.ProtustrankaFormatedOIB>
    <izvorni_sadrzaj>  MERIDIJAN YACHTING d.o.o. za turizam, OIB 62035202549 zastupanog po punomoćniku Slaven Luštica</izvorni_sadrzaj>
    <derivirana_varijabla naziv="DomainObject.Predmet.ProtustrankaFormatedOIB_1">  MERIDIJAN YACHTING d.o.o. za turizam, OIB 62035202549 zastupanog po punomoćniku Slaven Luštica</derivirana_varijabla>
  </DomainObject.Predmet.ProtustrankaFormatedOIB>
  <DomainObject.Predmet.ProtustrankaFormatedWithAdress>
    <izvorni_sadrzaj> MERIDIJAN YACHTING d.o.o. za turizam, Ive Senjanina 14/B, Zadar zastupanog po punomoćniku Slaven Luštica</izvorni_sadrzaj>
    <derivirana_varijabla naziv="DomainObject.Predmet.ProtustrankaFormatedWithAdress_1"> MERIDIJAN YACHTING d.o.o. za turizam, Ive Senjanina 14/B, Zadar zastupanog po punomoćniku Slaven Luštica</derivirana_varijabla>
  </DomainObject.Predmet.ProtustrankaFormatedWithAdress>
  <DomainObject.Predmet.ProtustrankaFormatedWithAdressOIB>
    <izvorni_sadrzaj> MERIDIJAN YACHTING d.o.o. za turizam, OIB 62035202549, Ive Senjanina 14/B, Zadar zastupanog po punomoćniku Slaven Luštica</izvorni_sadrzaj>
    <derivirana_varijabla naziv="DomainObject.Predmet.ProtustrankaFormatedWithAdressOIB_1"> MERIDIJAN YACHTING d.o.o. za turizam, OIB 62035202549, Ive Senjanina 14/B, Zadar zastupanog po punomoćniku Slaven Luštica</derivirana_varijabla>
  </DomainObject.Predmet.ProtustrankaFormatedWithAdressOIB>
  <DomainObject.Predmet.ProtustrankaWithAdress>
    <izvorni_sadrzaj>MERIDIJAN YACHTING d.o.o. za turizam Ive Senjanina 14/B, Zadar</izvorni_sadrzaj>
    <derivirana_varijabla naziv="DomainObject.Predmet.ProtustrankaWithAdress_1">MERIDIJAN YACHTING d.o.o. za turizam Ive Senjanina 14/B, Zadar</derivirana_varijabla>
  </DomainObject.Predmet.ProtustrankaWithAdress>
  <DomainObject.Predmet.ProtustrankaWithAdressOIB>
    <izvorni_sadrzaj>MERIDIJAN YACHTING d.o.o. za turizam, OIB 62035202549, Ive Senjanina 14/B, Zadar</izvorni_sadrzaj>
    <derivirana_varijabla naziv="DomainObject.Predmet.ProtustrankaWithAdressOIB_1">MERIDIJAN YACHTING d.o.o. za turizam, OIB 62035202549, Ive Senjanina 14/B, Zadar</derivirana_varijabla>
  </DomainObject.Predmet.ProtustrankaWithAdressOIB>
  <DomainObject.Predmet.ProtustrankaNazivFormated>
    <izvorni_sadrzaj>MERIDIJAN YACHTING d.o.o. za turizam</izvorni_sadrzaj>
    <derivirana_varijabla naziv="DomainObject.Predmet.ProtustrankaNazivFormated_1">MERIDIJAN YACHTING d.o.o. za turizam</derivirana_varijabla>
  </DomainObject.Predmet.ProtustrankaNazivFormated>
  <DomainObject.Predmet.ProtustrankaNazivFormatedOIB>
    <izvorni_sadrzaj>MERIDIJAN YACHTING d.o.o. za turizam, OIB 62035202549</izvorni_sadrzaj>
    <derivirana_varijabla naziv="DomainObject.Predmet.ProtustrankaNazivFormatedOIB_1">MERIDIJAN YACHTING d.o.o. za turizam, OIB 62035202549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srpnja 2016.</izvorni_sadrzaj>
    <derivirana_varijabla naziv="DomainObject.Predmet.SpisIzvanSuda.DatumIzlazaSpisa_1">1.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MARINA, poljoprivredna zadruga; GENERALI OSIGURANJE dioničko društvo; Slaven Luštica; ERSTE&amp;STEIERMÄRKISCHE BANKA dioničko društvo zastupanog po punomoćniku BUTERIN &amp; POSAVEC, odvjetničko društvo, javno trgovačko društvo</izvorni_sadrzaj>
    <derivirana_varijabla naziv="DomainObject.Predmet.StrankaFormated_1">  FINA; MARINA, poljoprivredna zadruga; GENERALI OSIGURANJE dioničko društvo; Slaven Luštica; ERSTE&amp;STEIERMÄRKISCHE BANKA dioničko društvo zastupanog po punomoćniku BUTERIN &amp; POSAVEC, odvjetničko društvo, javno trgovačko društvo</derivirana_varijabla>
  </DomainObject.Predmet.StrankaFormated>
  <DomainObject.Predmet.StrankaFormatedOIB>
    <izvorni_sadrzaj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izvorni_sadrzaj>
    <derivirana_varijabla naziv="DomainObject.Predmet.StrankaFormatedOIB_1"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derivirana_varijabla>
  </DomainObject.Predmet.StrankaFormatedOIB>
  <DomainObject.Predmet.StrankaFormatedWithAdress>
    <izvorni_sadrzaj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izvorni_sadrzaj>
    <derivirana_varijabla naziv="DomainObject.Predmet.StrankaFormatedWithAdress_1"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derivirana_varijabla>
  </DomainObject.Predmet.StrankaFormatedWithAdress>
  <DomainObject.Predmet.StrankaFormatedWithAdressOIB>
    <izvorni_sadrzaj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izvorni_sadrzaj>
    <derivirana_varijabla naziv="DomainObject.Predmet.StrankaFormatedWithAdressOIB_1"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derivirana_varijabla>
  </DomainObject.Predmet.StrankaFormatedWithAdressOIB>
  <DomainObject.Predmet.StrankaWithAdress>
    <izvorni_sadrzaj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izvorni_sadrzaj>
    <derivirana_varijabla naziv="DomainObject.Predmet.StrankaWithAdress_1"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derivirana_varijabla>
  </DomainObject.Predmet.StrankaWithAdress>
  <DomainObject.Predmet.StrankaWithAdressOIB>
    <izvorni_sadrzaj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izvorni_sadrzaj>
    <derivirana_varijabla naziv="DomainObject.Predmet.StrankaWithAdressOIB_1"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derivirana_varijabla>
  </DomainObject.Predmet.StrankaWithAdressOIB>
  <DomainObject.Predmet.StrankaNazivFormated>
    <izvorni_sadrzaj>FINA,MARINA, poljoprivredna zadruga,GENERALI OSIGURANJE dioničko društvo,Slaven Luštica,ERSTE&amp;STEIERMÄRKISCHE BANKA dioničko društvo</izvorni_sadrzaj>
    <derivirana_varijabla naziv="DomainObject.Predmet.StrankaNazivFormated_1">FINA,MARINA, poljoprivredna zadruga,GENERALI OSIGURANJE dioničko društvo,Slaven Luštica,ERSTE&amp;STEIERMÄRKISCHE BANKA dioničko društvo</derivirana_varijabla>
  </DomainObject.Predmet.StrankaNazivFormated>
  <DomainObject.Predmet.StrankaNazivFormatedOIB>
    <izvorni_sadrzaj>FINA, OIB 85821130368,MARINA, poljoprivredna zadruga, OIB 59032583983,GENERALI OSIGURANJE dioničko društvo, OIB 10840749604,Slaven Luštica, OIB 31484787381,ERSTE&amp;STEIERMÄRKISCHE BANKA dioničko društvo, OIB 23057039320</izvorni_sadrzaj>
    <derivirana_varijabla naziv="DomainObject.Predmet.StrankaNazivFormatedOIB_1">FINA, OIB 85821130368,MARINA, poljoprivredna zadruga, OIB 59032583983,GENERALI OSIGURANJE dioničko društvo, OIB 10840749604,Slaven Luštica, OIB 31484787381,ERSTE&amp;STEIERMÄRKISCHE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izvorni_sadrzaj>
    <derivirana_varijabla naziv="DomainObject.Predmet.StrankaListFormated_1"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derivirana_varijabla>
  </DomainObject.Predmet.StrankaListFormated>
  <DomainObject.Predmet.StrankaList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izvorni_sadrzaj>
    <derivirana_varijabla naziv="DomainObject.Predmet.StrankaList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derivirana_varijabla>
  </DomainObject.Predmet.StrankaListFormatedOIB>
  <DomainObject.Predmet.StrankaListFormatedWithAdress>
    <izvorni_sadrzaj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izvorni_sadrzaj>
    <derivirana_varijabla naziv="DomainObject.Predmet.StrankaListFormatedWithAdress_1"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izvorni_sadrzaj>
    <derivirana_varijabla naziv="DomainObject.Predmet.StrankaListFormatedWithAdressOIB_1"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derivirana_varijabla>
  </DomainObject.Predmet.StrankaListFormatedWithAdressOIB>
  <DomainObject.Predmet.StrankaListNazivFormated>
    <izvorni_sadrzaj>
      <item>FINA</item>
      <item>MARINA, poljoprivredna zadruga</item>
      <item>GENERALI OSIGURANJE dioničko društvo</item>
      <item>Slaven Luštica</item>
      <item>ERSTE&amp;STEIERMÄRKISCHE BANKA dioničko društvo</item>
    </izvorni_sadrzaj>
    <derivirana_varijabla naziv="DomainObject.Predmet.StrankaListNazivFormated_1">
      <item>FINA</item>
      <item>MARINA, poljoprivredna zadruga</item>
      <item>GENERALI OSIGURANJE dioničko društvo</item>
      <item>Slaven Luštica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izvorni_sadrzaj>
    <derivirana_varijabla naziv="DomainObject.Predmet.StrankaListNaziv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derivirana_varijabla>
  </DomainObject.Predmet.StrankaListNazivFormatedOIB>
  <DomainObject.Predmet.ProtuStrankaListFormated>
    <izvorni_sadrzaj>
      <item>MERIDIJAN YACHTING d.o.o. za turizam zastupanog po punomoćniku Slaven Luštica</item>
    </izvorni_sadrzaj>
    <derivirana_varijabla naziv="DomainObject.Predmet.ProtuStrankaListFormated_1">
      <item>MERIDIJAN YACHTING d.o.o. za turizam zastupanog po punomoćniku Slaven Luštica</item>
    </derivirana_varijabla>
  </DomainObject.Predmet.ProtuStrankaListFormated>
  <DomainObject.Predmet.ProtuStrankaListFormatedOIB>
    <izvorni_sadrzaj>
      <item>MERIDIJAN YACHTING d.o.o. za turizam, OIB 62035202549 zastupanog po punomoćniku Slaven Luštica</item>
    </izvorni_sadrzaj>
    <derivirana_varijabla naziv="DomainObject.Predmet.ProtuStrankaListFormatedOIB_1">
      <item>MERIDIJAN YACHTING d.o.o. za turizam, OIB 62035202549 zastupanog po punomoćniku Slaven Luštica</item>
    </derivirana_varijabla>
  </DomainObject.Predmet.ProtuStrankaListFormatedOIB>
  <DomainObject.Predmet.ProtuStrankaListFormatedWithAdress>
    <izvorni_sadrzaj>
      <item>MERIDIJAN YACHTING d.o.o. za turizam, Ive Senjanina 14/B, Zadar zastupanog po punomoćniku Slaven Luštica</item>
    </izvorni_sadrzaj>
    <derivirana_varijabla naziv="DomainObject.Predmet.ProtuStrankaListFormatedWithAdress_1">
      <item>MERIDIJAN YACHTING d.o.o. za turizam, Ive Senjanina 14/B, Zadar zastupanog po punomoćniku Slaven Luštica</item>
    </derivirana_varijabla>
  </DomainObject.Predmet.ProtuStrankaListFormatedWithAdress>
  <DomainObject.Predmet.ProtuStrankaListFormatedWithAdressOIB>
    <izvorni_sadrzaj>
      <item>MERIDIJAN YACHTING d.o.o. za turizam, OIB 62035202549, Ive Senjanina 14/B, Zadar zastupanog po punomoćniku Slaven Luštica</item>
    </izvorni_sadrzaj>
    <derivirana_varijabla naziv="DomainObject.Predmet.ProtuStrankaListFormatedWithAdressOIB_1">
      <item>MERIDIJAN YACHTING d.o.o. za turizam, OIB 62035202549, Ive Senjanina 14/B, Zadar zastupanog po punomoćniku Slaven Luštica</item>
    </derivirana_varijabla>
  </DomainObject.Predmet.ProtuStrankaListFormatedWithAdressOIB>
  <DomainObject.Predmet.ProtuStrankaListNazivFormated>
    <izvorni_sadrzaj>
      <item>MERIDIJAN YACHTING d.o.o. za turizam</item>
    </izvorni_sadrzaj>
    <derivirana_varijabla naziv="DomainObject.Predmet.ProtuStrankaListNazivFormated_1">
      <item>MERIDIJAN YACHTING d.o.o. za turizam</item>
    </derivirana_varijabla>
  </DomainObject.Predmet.ProtuStrankaListNazivFormated>
  <DomainObject.Predmet.ProtuStrankaListNazivFormatedOIB>
    <izvorni_sadrzaj>
      <item>MERIDIJAN YACHTING d.o.o. za turizam, OIB 62035202549</item>
    </izvorni_sadrzaj>
    <derivirana_varijabla naziv="DomainObject.Predmet.ProtuStrankaListNazivFormatedOIB_1">
      <item>MERIDIJAN YACHTING d.o.o. za turizam, OIB 62035202549</item>
    </derivirana_varijabla>
  </DomainObject.Predmet.ProtuStrankaListNazivFormatedOIB>
  <DomainObject.Predmet.OstaliListFormated>
    <izvorni_sadrzaj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izvorni_sadrzaj>
    <derivirana_varijabla naziv="DomainObject.Predmet.OstaliListFormated_1"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derivirana_varijabla>
  </DomainObject.Predmet.OstaliListFormated>
  <DomainObject.Predmet.OstaliListFormatedOIB>
    <izvorni_sadrzaj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izvorni_sadrzaj>
    <derivirana_varijabla naziv="DomainObject.Predmet.OstaliListFormatedOIB_1"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derivirana_varijabla>
  </DomainObject.Predmet.OstaliListFormatedOIB>
  <DomainObject.Predmet.OstaliListFormatedWithAdress>
    <izvorni_sadrzaj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izvorni_sadrzaj>
    <derivirana_varijabla naziv="DomainObject.Predmet.OstaliListFormatedWithAdress_1"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derivirana_varijabla>
  </DomainObject.Predmet.OstaliListFormatedWithAdress>
  <DomainObject.Predmet.OstaliListFormatedWithAdressOIB>
    <izvorni_sadrzaj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izvorni_sadrzaj>
    <derivirana_varijabla naziv="DomainObject.Predmet.OstaliListFormatedWithAdressOIB_1"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derivirana_varijabla>
  </DomainObject.Predmet.OstaliListFormatedWithAdressOIB>
  <DomainObject.Predmet.OstaliListNazivFormated>
    <izvorni_sadrzaj>
      <item>milan ljubičić</item>
      <item>Slaven Luštica</item>
      <item>BUTERIN &amp; POSAVEC, odvjetničko društvo, javno trgovačko društvo</item>
    </izvorni_sadrzaj>
    <derivirana_varijabla naziv="DomainObject.Predmet.OstaliListNazivFormated_1">
      <item>milan ljubičić</item>
      <item>Slaven Luštica</item>
      <item>BUTERIN &amp; POSAVEC, odvjetničko društvo, javno trgovačko društvo</item>
    </derivirana_varijabla>
  </DomainObject.Predmet.OstaliListNazivFormated>
  <DomainObject.Predmet.OstaliListNazivFormatedOIB>
    <izvorni_sadrzaj>
      <item>milan ljubičić, OIB 87161295116</item>
      <item>Slaven Luštica, OIB 31484787381</item>
      <item>BUTERIN &amp; POSAVEC, odvjetničko društvo, javno trgovačko društvo, OIB 88443826619</item>
    </izvorni_sadrzaj>
    <derivirana_varijabla naziv="DomainObject.Predmet.OstaliListNazivFormatedOIB_1">
      <item>milan ljubičić, OIB 87161295116</item>
      <item>Slaven Luštica, OIB 31484787381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YACHTING d.o.o. za turizam</izvorni_sadrzaj>
    <derivirana_varijabla naziv="DomainObject.Predmet.ProtustrankaIDrugi_1">MERIDIJAN YACHTING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YACHTING d.o.o. za turizam, OIB 62035202549, Ive Senjanina 14/B, Zadar</izvorni_sadrzaj>
    <derivirana_varijabla naziv="DomainObject.Predmet.ProtustrankaIDrugiAdressOIB_1">MERIDIJAN YACHTING d.o.o. za turizam, OIB 62035202549, Ive Senjanina 14/B,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izvorni_sadrzaj>
    <derivirana_varijabla naziv="DomainObject.Predmet.SudioniciListNaziv_1"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derivirana_varijabla>
  </DomainObject.Predmet.SudioniciListNaziv>
  <DomainObject.Predmet.SudioniciListAdressOIB>
    <izvorni_sadrzaj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izvorni_sadrzaj>
    <derivirana_varijabla naziv="DomainObject.Predmet.SudioniciListAdressOIB_1"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izvorni_sadrzaj>
    <derivirana_varijabla naziv="DomainObject.Predmet.SudioniciListNazivOIB_1"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199</properties:Words>
  <properties:Characters>941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2016-07-11T09:36:00Z</dcterms:created>
  <dc:creator>Korisnik</dc:creator>
  <cp:lastModifiedBy>wsadmin</cp:lastModifiedBy>
  <cp:lastPrinted>2016-06-27T11:58:00Z</cp:lastPrinted>
  <dcterms:modified xmlns:xsi="http://www.w3.org/2001/XMLSchema-instance" xsi:type="dcterms:W3CDTF">2016-07-11T11:16:00Z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