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d1e0" w14:paraId="c3dd1e0" w:rsidRDefault="00B67368" w:rsidP="001940FB" w:rsidR="00B67368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3B43E6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47F58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67368" w:rsidP="00AA6BCF" w:rsidR="00B6736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B67368" w:rsidR="00B6736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B6736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67368" w:rsidP="00B6736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6736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6736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40DB6">
        <w:rPr>
          <w:rFonts w:cs="Calibri" w:eastAsia="Arial Unicode MS" w:hAnsi="Calibri" w:ascii="Calibri"/>
          <w:kern w:val="1"/>
          <w:lang w:eastAsia="ar-SA" w:val="hr-HR"/>
        </w:rPr>
        <w:t>ŽELJKO HUDI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B6736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40DB6">
        <w:rPr>
          <w:rFonts w:cs="Calibri" w:hAnsi="Calibri" w:ascii="Calibri"/>
        </w:rPr>
        <w:t>280.819,95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40DB6">
        <w:rPr>
          <w:rFonts w:cs="Calibri" w:hAnsi="Calibri" w:ascii="Calibri"/>
        </w:rPr>
        <w:t>256.919,95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40DB6">
        <w:rPr>
          <w:rFonts w:cs="Calibri" w:hAnsi="Calibri" w:ascii="Calibri"/>
        </w:rPr>
        <w:t>23.900</w:t>
      </w:r>
      <w:r w:rsidR="00BF6B4A" w:rsidRPr="00BF6B4A">
        <w:rPr>
          <w:rFonts w:cs="Calibri" w:hAnsi="Calibri" w:ascii="Calibri"/>
        </w:rPr>
        <w:t xml:space="preserve">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B6736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6736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67368" w:rsidRPr="00B6736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6736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940D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40DB6">
              <w:rPr>
                <w:rFonts w:cs="Calibri" w:hAnsi="Calibri" w:ascii="Calibri"/>
              </w:rPr>
              <w:t>ŽELJKO HUDI</w:t>
            </w:r>
            <w:r>
              <w:rPr>
                <w:rFonts w:cs="Calibri"/>
              </w:rPr>
              <w:t>,</w:t>
            </w:r>
            <w:r w:rsidRPr="00940DB6">
              <w:rPr>
                <w:rFonts w:cs="Calibri"/>
              </w:rPr>
              <w:t xml:space="preserve"> </w:t>
            </w:r>
            <w:r w:rsidRPr="00940DB6">
              <w:rPr>
                <w:rFonts w:cs="Calibri" w:hAnsi="Calibri" w:ascii="Calibri"/>
              </w:rPr>
              <w:t>Krbavska 3,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940DB6">
              <w:rPr>
                <w:rFonts w:cs="Calibri" w:hAnsi="Calibri" w:ascii="Calibri"/>
              </w:rPr>
              <w:t>96332620025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40D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40DB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40D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40DB6">
              <w:rPr>
                <w:rFonts w:cs="Calibri" w:hAnsi="Calibri" w:ascii="Calibri"/>
              </w:rPr>
              <w:t>280.819,95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940D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40DB6">
              <w:rPr>
                <w:rFonts w:cs="Calibri" w:hAnsi="Calibri" w:ascii="Calibri"/>
              </w:rPr>
              <w:t>256.919,95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940DB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40DB6">
              <w:rPr>
                <w:rFonts w:cs="Calibri" w:hAnsi="Calibri" w:ascii="Calibri"/>
              </w:rPr>
              <w:t>23.900,00 kn</w:t>
            </w:r>
          </w:p>
        </w:tc>
      </w:tr>
    </w:tbl>
    <w:p w:rsidRDefault="006466A8" w:rsidP="006466A8" w:rsidR="006466A8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466A8" w:rsidP="006466A8" w:rsidR="006466A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6935" w:rsidP="006466A8" w:rsidR="006466A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6A8" w:rsidP="006466A8" w:rsidR="006466A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466A8" w:rsidP="006466A8" w:rsidR="006466A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466A8" w:rsidP="006466A8" w:rsidR="006466A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466A8" w:rsidP="006466A8" w:rsidR="006466A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6466A8" w:rsidP="006466A8" w:rsidR="006466A8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F6F" w:rsidR="00CE5F6F">
      <w:pPr>
        <w:spacing w:after="0"/>
      </w:pPr>
      <w:r>
        <w:separator/>
      </w:r>
    </w:p>
  </w:endnote>
  <w:endnote w:id="0" w:type="continuationSeparator">
    <w:p w:rsidRDefault="00CE5F6F" w:rsidR="00CE5F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6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F6F" w:rsidR="00CE5F6F">
      <w:pPr>
        <w:spacing w:after="0"/>
      </w:pPr>
      <w:r>
        <w:separator/>
      </w:r>
    </w:p>
  </w:footnote>
  <w:footnote w:id="0" w:type="continuationSeparator">
    <w:p w:rsidRDefault="00CE5F6F" w:rsidR="00CE5F6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6B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066B7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39F4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43E6"/>
    <w:rsid w:val="003C0378"/>
    <w:rsid w:val="003C084D"/>
    <w:rsid w:val="003C0D5B"/>
    <w:rsid w:val="003C5F98"/>
    <w:rsid w:val="003D639A"/>
    <w:rsid w:val="003E31E5"/>
    <w:rsid w:val="003E6416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7F58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5BCC"/>
    <w:rsid w:val="00541DFF"/>
    <w:rsid w:val="00542F01"/>
    <w:rsid w:val="005463EC"/>
    <w:rsid w:val="005467EC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66A8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22FC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0DB6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6A24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5C0A"/>
    <w:rsid w:val="00B31A58"/>
    <w:rsid w:val="00B44170"/>
    <w:rsid w:val="00B52212"/>
    <w:rsid w:val="00B5238A"/>
    <w:rsid w:val="00B5267C"/>
    <w:rsid w:val="00B55BCB"/>
    <w:rsid w:val="00B56B28"/>
    <w:rsid w:val="00B65301"/>
    <w:rsid w:val="00B67368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B6935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5F6F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2991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265B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57A47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E4BBE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06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6B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6B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6B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6B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0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6B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6B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6B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6B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1435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St-651/2017-123 / Podnesak - Podnesak (-123.docx)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