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d8105" w14:paraId="41d8105"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0E6C95">
        <w:rPr>
          <w:rFonts w:hAnsi="Times New Roman" w:ascii="Times New Roman"/>
          <w:szCs w:val="24"/>
          <w:lang w:val="hr-HR"/>
        </w:rPr>
        <w:t>500</w:t>
      </w:r>
      <w:r w:rsidR="00DE437A">
        <w:rPr>
          <w:rFonts w:hAnsi="Times New Roman" w:ascii="Times New Roman"/>
          <w:szCs w:val="24"/>
          <w:lang w:val="hr-HR"/>
        </w:rPr>
        <w:t>/16</w:t>
      </w:r>
      <w:r w:rsidR="006D22DF">
        <w:rPr>
          <w:rFonts w:hAnsi="Times New Roman" w:ascii="Times New Roman"/>
          <w:szCs w:val="24"/>
          <w:lang w:val="hr-HR"/>
        </w:rPr>
        <w:t>-11</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486116">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A5564C">
        <w:rPr>
          <w:rFonts w:hAnsi="Times New Roman" w:ascii="Times New Roman"/>
          <w:lang w:val="pt-BR"/>
        </w:rPr>
        <w:t xml:space="preserve">dužnikom </w:t>
      </w:r>
      <w:r w:rsidR="00E6042F" w:rsidRPr="00486116">
        <w:rPr>
          <w:rFonts w:hAnsi="Times New Roman" w:ascii="Times New Roman"/>
          <w:lang w:val="pt-BR"/>
        </w:rPr>
        <w:t xml:space="preserve">NAKSI j.d.o.o., Zagreb, Olibska 19, OIB: </w:t>
      </w:r>
      <w:r w:rsidR="00E6042F" w:rsidRPr="00486116">
        <w:rPr>
          <w:rFonts w:hAnsi="Times New Roman" w:ascii="Times New Roman"/>
        </w:rPr>
        <w:t>14443513386</w:t>
      </w:r>
      <w:r w:rsidR="00BF0E75" w:rsidRPr="00486116">
        <w:rPr>
          <w:rFonts w:hAnsi="Times New Roman" w:ascii="Times New Roman"/>
          <w:lang w:val="pt-BR"/>
        </w:rPr>
        <w:t>,</w:t>
      </w:r>
      <w:r w:rsidR="00B41873" w:rsidRPr="00486116">
        <w:rPr>
          <w:rFonts w:hAnsi="Times New Roman" w:ascii="Times New Roman"/>
        </w:rPr>
        <w:t xml:space="preserve"> </w:t>
      </w:r>
      <w:r w:rsidR="00345D8E">
        <w:rPr>
          <w:rFonts w:hAnsi="Times New Roman" w:ascii="Times New Roman"/>
        </w:rPr>
        <w:t>6</w:t>
      </w:r>
      <w:r w:rsidR="00464CAD" w:rsidRPr="00486116">
        <w:rPr>
          <w:rFonts w:hAnsi="Times New Roman" w:ascii="Times New Roman"/>
          <w:szCs w:val="24"/>
        </w:rPr>
        <w:t xml:space="preserve">. </w:t>
      </w:r>
      <w:r w:rsidR="0080766D">
        <w:rPr>
          <w:rFonts w:hAnsi="Times New Roman" w:ascii="Times New Roman"/>
          <w:szCs w:val="24"/>
        </w:rPr>
        <w:t>lipnja</w:t>
      </w:r>
      <w:r w:rsidR="00464CAD" w:rsidRPr="00486116">
        <w:rPr>
          <w:rFonts w:hAnsi="Times New Roman" w:ascii="Times New Roman"/>
          <w:szCs w:val="24"/>
        </w:rPr>
        <w:t xml:space="preserve"> 2017.,</w:t>
      </w:r>
    </w:p>
    <w:p w:rsidRDefault="00C60BF6" w:rsidP="00997BA9" w:rsidR="00C60BF6">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7D00DE" w:rsidRPr="00486116">
        <w:rPr>
          <w:rFonts w:hAnsi="Times New Roman" w:ascii="Times New Roman"/>
          <w:lang w:val="pt-BR"/>
        </w:rPr>
        <w:t xml:space="preserve">NAKSI j.d.o.o., Zagreb, Olibska 19, OIB: </w:t>
      </w:r>
      <w:r w:rsidR="007D00DE" w:rsidRPr="00486116">
        <w:rPr>
          <w:rFonts w:hAnsi="Times New Roman" w:ascii="Times New Roman"/>
        </w:rPr>
        <w:t>14443513386</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D76F38" w:rsidRPr="00D76F38">
        <w:rPr>
          <w:rFonts w:hAnsi="Times New Roman" w:ascii="Times New Roman"/>
          <w:szCs w:val="24"/>
          <w:lang w:val="hr-HR"/>
        </w:rPr>
        <w:t>6</w:t>
      </w:r>
      <w:r w:rsidR="0080766D" w:rsidRPr="00D76F38">
        <w:rPr>
          <w:rFonts w:hAnsi="Times New Roman" w:ascii="Times New Roman"/>
          <w:szCs w:val="24"/>
          <w:lang w:val="hr-HR"/>
        </w:rPr>
        <w:t>. lipnja</w:t>
      </w:r>
      <w:r w:rsidR="008C3BC6" w:rsidRPr="00D76F38">
        <w:rPr>
          <w:rFonts w:hAnsi="Times New Roman" w:ascii="Times New Roman"/>
          <w:szCs w:val="24"/>
          <w:lang w:val="hr-HR"/>
        </w:rPr>
        <w:t xml:space="preserve"> 2017.</w:t>
      </w:r>
      <w:r w:rsidR="008C3BC6" w:rsidRPr="00732FFF">
        <w:rPr>
          <w:rFonts w:hAnsi="Times New Roman" w:ascii="Times New Roman"/>
          <w:szCs w:val="24"/>
          <w:lang w:val="hr-HR"/>
        </w:rPr>
        <w:t xml:space="preserve"> u </w:t>
      </w:r>
      <w:r w:rsidR="007F2818">
        <w:rPr>
          <w:rFonts w:hAnsi="Times New Roman" w:ascii="Times New Roman"/>
          <w:szCs w:val="24"/>
          <w:lang w:val="hr-HR"/>
        </w:rPr>
        <w:t>15,00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FB6D8E">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A74630" w:rsidRPr="00FB6D8E">
        <w:rPr>
          <w:rFonts w:hAnsi="Times New Roman" w:ascii="Times New Roman"/>
          <w:szCs w:val="24"/>
        </w:rPr>
        <w:t xml:space="preserve">Ivana Brebrić, Zagreb, </w:t>
      </w:r>
      <w:r w:rsidR="008B3A09" w:rsidRPr="00FB6D8E">
        <w:rPr>
          <w:rFonts w:hAnsi="Times New Roman" w:ascii="Times New Roman"/>
          <w:szCs w:val="24"/>
        </w:rPr>
        <w:t xml:space="preserve">Palinovečka 19P, OIB: </w:t>
      </w:r>
      <w:r w:rsidR="00DA5983" w:rsidRPr="00FB6D8E">
        <w:rPr>
          <w:rFonts w:hAnsi="Times New Roman" w:ascii="Times New Roman"/>
          <w:szCs w:val="24"/>
        </w:rPr>
        <w:t>01354117686</w:t>
      </w:r>
      <w:r w:rsidR="0097566B" w:rsidRPr="00FB6D8E">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943BF9" w:rsidRPr="00486116">
        <w:rPr>
          <w:rFonts w:hAnsi="Times New Roman" w:ascii="Times New Roman"/>
          <w:lang w:val="pt-BR"/>
        </w:rPr>
        <w:t xml:space="preserve">NAKSI j.d.o.o., Zagreb, Olibska 19, OIB: </w:t>
      </w:r>
      <w:r w:rsidR="00943BF9" w:rsidRPr="00486116">
        <w:rPr>
          <w:rFonts w:hAnsi="Times New Roman" w:ascii="Times New Roman"/>
        </w:rPr>
        <w:t>14443513386</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9E7A24" w:rsidR="00FA7BF8" w:rsidRPr="009E7A24">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dužnikom </w:t>
      </w:r>
      <w:r w:rsidR="00AB7D81" w:rsidRPr="00486116">
        <w:rPr>
          <w:rFonts w:hAnsi="Times New Roman" w:ascii="Times New Roman"/>
          <w:lang w:val="pt-BR"/>
        </w:rPr>
        <w:t xml:space="preserve">NAKSI j.d.o.o., Zagreb, Olibska 19, OIB: </w:t>
      </w:r>
      <w:r w:rsidR="00AB7D81" w:rsidRPr="00486116">
        <w:rPr>
          <w:rFonts w:hAnsi="Times New Roman" w:ascii="Times New Roman"/>
        </w:rPr>
        <w:t>14443513386</w:t>
      </w:r>
      <w:r w:rsidR="00AB7D81" w:rsidRPr="005B4B67">
        <w:rPr>
          <w:rFonts w:hAnsi="Times New Roman" w:ascii="Times New Roman"/>
          <w:szCs w:val="24"/>
          <w:lang w:val="hr-HR"/>
        </w:rPr>
        <w:t xml:space="preserve"> </w:t>
      </w:r>
      <w:r w:rsidRPr="005B4B67">
        <w:rPr>
          <w:rFonts w:hAnsi="Times New Roman" w:ascii="Times New Roman"/>
          <w:szCs w:val="24"/>
          <w:lang w:val="hr-HR"/>
        </w:rPr>
        <w:t xml:space="preserve">(dalje: dužnik), na temelju odredbe čl. 110. st. 1. Stečajnog zakona („Narodne novine“ broj 71/15, dalje: SZ). </w:t>
      </w:r>
      <w:r w:rsidR="009E7A24" w:rsidRPr="009E7A24">
        <w:rPr>
          <w:rFonts w:hAnsi="Times New Roman" w:ascii="Times New Roman"/>
          <w:lang w:val="hr-HR"/>
        </w:rPr>
        <w:t>U prijedlogu za otvaranje stečajnog postupka se u bitnome navodi kako na dan 14. siječnja 2016. dužnik u Očevidniku redoslijeda osnova za plaćanje ima</w:t>
      </w:r>
      <w:r w:rsidR="00412A30">
        <w:rPr>
          <w:rFonts w:hAnsi="Times New Roman" w:ascii="Times New Roman"/>
          <w:lang w:val="hr-HR"/>
        </w:rPr>
        <w:t>o</w:t>
      </w:r>
      <w:r w:rsidR="009E7A24" w:rsidRPr="009E7A24">
        <w:rPr>
          <w:rFonts w:hAnsi="Times New Roman" w:ascii="Times New Roman"/>
          <w:lang w:val="hr-HR"/>
        </w:rPr>
        <w:t xml:space="preserve"> evidentirane neizvršene osnove za plaćanje u neprekinutom razdoblju od 120 dana, u ukupnom iznosu od 16.007,37 kn, </w:t>
      </w:r>
      <w:r w:rsidR="00412A30">
        <w:rPr>
          <w:rFonts w:hAnsi="Times New Roman" w:ascii="Times New Roman"/>
          <w:lang w:val="hr-HR"/>
        </w:rPr>
        <w:t>te je</w:t>
      </w:r>
      <w:r w:rsidR="009E7A24" w:rsidRPr="009E7A24">
        <w:rPr>
          <w:rFonts w:hAnsi="Times New Roman" w:ascii="Times New Roman"/>
          <w:lang w:val="hr-HR"/>
        </w:rPr>
        <w:t xml:space="preserve"> ima</w:t>
      </w:r>
      <w:r w:rsidR="00412A30">
        <w:rPr>
          <w:rFonts w:hAnsi="Times New Roman" w:ascii="Times New Roman"/>
          <w:lang w:val="hr-HR"/>
        </w:rPr>
        <w:t>o</w:t>
      </w:r>
      <w:r w:rsidR="009E7A24" w:rsidRPr="009E7A24">
        <w:rPr>
          <w:rFonts w:hAnsi="Times New Roman" w:ascii="Times New Roman"/>
          <w:lang w:val="hr-HR"/>
        </w:rPr>
        <w:t xml:space="preserve"> 1 zaposlenog.</w:t>
      </w:r>
    </w:p>
    <w:p w:rsidRDefault="00DE73A2" w:rsidP="00DE73A2" w:rsidR="00933475" w:rsidRPr="00BE70F5">
      <w:pPr>
        <w:pStyle w:val="Tijeloteksta"/>
        <w:ind w:firstLine="708"/>
      </w:pPr>
      <w:r>
        <w:t xml:space="preserve">Rješenjem ovoga suda od 3. veljače 2017. pokrenut je prethodni postupak nad dužnikom u skladu s odredbom čl. 115. st. 1. SZ-a, </w:t>
      </w:r>
      <w:r w:rsidR="00BE70F5" w:rsidRPr="00BE70F5">
        <w:t xml:space="preserve">dok je </w:t>
      </w:r>
      <w:r>
        <w:t>1</w:t>
      </w:r>
      <w:r w:rsidR="00BE70F5" w:rsidRPr="00BE70F5">
        <w:t xml:space="preserve">. ožujka 2017. održano ročište radi očitovanja o prijedlogu za otvaranje stečajnoga postupka, koje je, u skladu s odredbom čl. </w:t>
      </w:r>
      <w:r w:rsidR="00BE70F5" w:rsidRPr="00BE70F5">
        <w:lastRenderedPageBreak/>
        <w:t>128. st. 5. SZ-a, spojeno s ročištem radi rasprave o pretpostavkama za otvaranje stečajnoga postupka.</w:t>
      </w:r>
    </w:p>
    <w:p w:rsidRDefault="00E860D6" w:rsidP="00293E50" w:rsidR="00E860D6" w:rsidRPr="005B4B67">
      <w:pPr>
        <w:ind w:firstLine="709"/>
        <w:jc w:val="both"/>
        <w:rPr>
          <w:rFonts w:hAnsi="Times New Roman" w:ascii="Times New Roman"/>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7677C9" w:rsidP="00FA7BF8" w:rsidR="00FA7BF8" w:rsidRPr="00FA7BF8">
      <w:pPr>
        <w:ind w:firstLine="709"/>
        <w:jc w:val="both"/>
        <w:rPr>
          <w:rFonts w:hAnsi="Times New Roman" w:ascii="Times New Roman"/>
          <w:szCs w:val="24"/>
          <w:lang w:val="hr-HR"/>
        </w:rPr>
      </w:pPr>
      <w:r>
        <w:rPr>
          <w:rFonts w:hAnsi="Times New Roman" w:ascii="Times New Roman"/>
          <w:lang w:val="hr-HR"/>
        </w:rPr>
        <w:t>I</w:t>
      </w:r>
      <w:r w:rsidRPr="007677C9">
        <w:rPr>
          <w:rFonts w:hAnsi="Times New Roman" w:ascii="Times New Roman"/>
          <w:lang w:val="hr-HR"/>
        </w:rPr>
        <w:t>z Potvrde o neizvršenim osnovama za plaćanje (list 11. spisa) i Očevidnika o redoslijedu plaćanja s obračunatom kamatom (list 12.-15. spisa) proizlazi da na dan 6. veljače 2017. dužnik ima evidentirane neizvršene osnove za plaćanje u neprekinutom razdoblju od 508 dana, u ukupnom iznosu od 56.028,36 kn.</w:t>
      </w:r>
      <w:r w:rsidR="005640AA">
        <w:rPr>
          <w:rFonts w:hAnsi="Times New Roman" w:ascii="Times New Roman"/>
          <w:lang w:val="hr-HR"/>
        </w:rPr>
        <w:t xml:space="preserve"> </w:t>
      </w:r>
      <w:r w:rsidR="00FA7BF8" w:rsidRPr="007677C9">
        <w:rPr>
          <w:rFonts w:hAnsi="Times New Roman" w:ascii="Times New Roman"/>
          <w:szCs w:val="24"/>
          <w:lang w:val="hr-HR"/>
        </w:rPr>
        <w:t>Dakle</w:t>
      </w:r>
      <w:r w:rsidR="00FA7BF8" w:rsidRPr="00FA7BF8">
        <w:rPr>
          <w:rFonts w:hAnsi="Times New Roman" w:ascii="Times New Roman"/>
          <w:szCs w:val="24"/>
          <w:lang w:val="hr-HR"/>
        </w:rPr>
        <w:t>,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B53A85" w:rsidP="00FA7BF8" w:rsidR="00B53A85">
      <w:pPr>
        <w:ind w:firstLine="708"/>
        <w:jc w:val="both"/>
        <w:rPr>
          <w:rFonts w:hAnsi="Times New Roman" w:ascii="Times New Roman"/>
          <w:szCs w:val="24"/>
          <w:lang w:val="hr-HR"/>
        </w:rPr>
      </w:pPr>
    </w:p>
    <w:p w:rsidRDefault="005640AA" w:rsidP="00320832" w:rsidR="00A93962">
      <w:pPr>
        <w:ind w:firstLine="708"/>
        <w:jc w:val="both"/>
        <w:rPr>
          <w:rFonts w:hAnsi="Times New Roman" w:ascii="Times New Roman"/>
          <w:lang w:val="hr-HR"/>
        </w:rPr>
      </w:pPr>
      <w:r w:rsidRPr="005640AA">
        <w:rPr>
          <w:rFonts w:hAnsi="Times New Roman" w:ascii="Times New Roman"/>
          <w:lang w:val="hr-HR"/>
        </w:rPr>
        <w:t xml:space="preserve">Na ročištu održanom 1. ožujka 2017. zastupnik po zakonu dužnika je predao prokazni popis imovine. Uvidom u prokazni popis imovine (list 19. – 27. spisa) utvrđeno je da dužnik ima samo stari teretni kombi, marke Peugot Boxer 2.8. HDI, godina proizvodnje 2002., te da nema nikakve druge imovine. Na navedenom ročištu zastupnik po zakonu dužnika je potvrdio prokazni popis imovine, te dodao kako je vrijednost navedenog vozila neznatna, prema njegovoj procjeni maksimalno 4.000,00 kn do 5.000,00 kn, te da na navedenom vozilu nema založnih prava niti nikakvih drugih tereta (list 17. – 18. spisa). </w:t>
      </w:r>
      <w:r w:rsidR="00FA7BF8" w:rsidRPr="00FA7BF8">
        <w:rPr>
          <w:rFonts w:hAnsi="Times New Roman" w:ascii="Times New Roman"/>
          <w:szCs w:val="24"/>
          <w:lang w:val="hr-HR"/>
        </w:rPr>
        <w:t xml:space="preserve">Stoga je, uzevši u obzir navedeno, sud utvrdio kako imovina dužnika koja bi ušla u stečajnu masu nije dovoljna ni za namirenje troškova </w:t>
      </w:r>
      <w:r w:rsidR="00947D4C">
        <w:rPr>
          <w:rFonts w:hAnsi="Times New Roman" w:ascii="Times New Roman"/>
          <w:szCs w:val="24"/>
          <w:lang w:val="hr-HR"/>
        </w:rPr>
        <w:t>stečajnoga</w:t>
      </w:r>
      <w:r w:rsidR="00FA7BF8" w:rsidRPr="00FA7BF8">
        <w:rPr>
          <w:rFonts w:hAnsi="Times New Roman" w:ascii="Times New Roman"/>
          <w:szCs w:val="24"/>
          <w:lang w:val="hr-HR"/>
        </w:rPr>
        <w:t xml:space="preserve"> postupka</w:t>
      </w:r>
      <w:r w:rsidR="00B53A85">
        <w:rPr>
          <w:rFonts w:hAnsi="Times New Roman" w:ascii="Times New Roman"/>
          <w:szCs w:val="24"/>
          <w:lang w:val="hr-HR"/>
        </w:rPr>
        <w:t xml:space="preserve">. </w:t>
      </w:r>
      <w:r w:rsidR="00371FA6" w:rsidRPr="00371FA6">
        <w:rPr>
          <w:rFonts w:hAnsi="Times New Roman" w:ascii="Times New Roman"/>
          <w:szCs w:val="24"/>
          <w:lang w:val="hr-HR"/>
        </w:rPr>
        <w:t xml:space="preserve">Zbog toga su, u skladu s odredbom čl. 132. st. 1. </w:t>
      </w:r>
      <w:r w:rsidR="00D76F38">
        <w:rPr>
          <w:rFonts w:hAnsi="Times New Roman" w:ascii="Times New Roman"/>
          <w:szCs w:val="24"/>
          <w:lang w:val="hr-HR"/>
        </w:rPr>
        <w:t xml:space="preserve">    </w:t>
      </w:r>
      <w:r w:rsidR="00371FA6" w:rsidRPr="00371FA6">
        <w:rPr>
          <w:rFonts w:hAnsi="Times New Roman" w:ascii="Times New Roman"/>
          <w:szCs w:val="24"/>
          <w:lang w:val="hr-HR"/>
        </w:rPr>
        <w:t xml:space="preserve">SZ-a, </w:t>
      </w:r>
      <w:r w:rsidR="003B6F91" w:rsidRPr="008A0393">
        <w:rPr>
          <w:rFonts w:hAnsi="Times New Roman" w:ascii="Times New Roman"/>
          <w:lang w:val="hr-HR"/>
        </w:rPr>
        <w:t xml:space="preserve">(pravomoćnim) rješenjem ovoga suda od </w:t>
      </w:r>
      <w:r w:rsidR="00DF269C">
        <w:rPr>
          <w:rFonts w:hAnsi="Times New Roman" w:ascii="Times New Roman"/>
          <w:lang w:val="hr-HR"/>
        </w:rPr>
        <w:t>1</w:t>
      </w:r>
      <w:r w:rsidR="003B6F91" w:rsidRPr="008A0393">
        <w:rPr>
          <w:rFonts w:hAnsi="Times New Roman" w:ascii="Times New Roman"/>
          <w:lang w:val="hr-HR"/>
        </w:rPr>
        <w:t>. ožujka 2017.</w:t>
      </w:r>
      <w:r w:rsidR="003B6F91">
        <w:rPr>
          <w:rFonts w:hAnsi="Times New Roman" w:ascii="Times New Roman"/>
          <w:lang w:val="hr-HR"/>
        </w:rPr>
        <w:t xml:space="preserve">, </w:t>
      </w:r>
      <w:r w:rsidR="00371FA6" w:rsidRPr="00371FA6">
        <w:rPr>
          <w:rFonts w:hAnsi="Times New Roman" w:ascii="Times New Roman"/>
          <w:szCs w:val="24"/>
          <w:lang w:val="hr-HR"/>
        </w:rPr>
        <w:t>pozvane osobe koje imaju pravni interes za provedbom stečajnoga postupka predujmiti troškove prethodnoga i otvorenoga stečajn</w:t>
      </w:r>
      <w:r w:rsidR="003B6F91">
        <w:rPr>
          <w:rFonts w:hAnsi="Times New Roman" w:ascii="Times New Roman"/>
          <w:szCs w:val="24"/>
          <w:lang w:val="hr-HR"/>
        </w:rPr>
        <w:t xml:space="preserve">og postupka u ukupnom iznosu od </w:t>
      </w:r>
      <w:r w:rsidR="00371FA6" w:rsidRPr="00371FA6">
        <w:rPr>
          <w:rFonts w:hAnsi="Times New Roman" w:ascii="Times New Roman"/>
          <w:szCs w:val="24"/>
          <w:lang w:val="hr-HR"/>
        </w:rPr>
        <w:t>20.000,00 kn</w:t>
      </w:r>
      <w:r w:rsidR="003B6F91">
        <w:rPr>
          <w:rFonts w:hAnsi="Times New Roman" w:ascii="Times New Roman"/>
          <w:szCs w:val="24"/>
          <w:lang w:val="hr-HR"/>
        </w:rPr>
        <w:t xml:space="preserve">, </w:t>
      </w:r>
      <w:r w:rsidR="00A93962" w:rsidRPr="008A0393">
        <w:rPr>
          <w:rFonts w:hAnsi="Times New Roman" w:ascii="Times New Roman"/>
          <w:lang w:val="hr-HR"/>
        </w:rPr>
        <w:t xml:space="preserve">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DF269C">
        <w:rPr>
          <w:rFonts w:hAnsi="Times New Roman" w:ascii="Times New Roman"/>
          <w:lang w:val="hr-HR"/>
        </w:rPr>
        <w:t>3</w:t>
      </w:r>
      <w:r w:rsidR="00A93962" w:rsidRPr="008A0393">
        <w:rPr>
          <w:rFonts w:hAnsi="Times New Roman" w:ascii="Times New Roman"/>
          <w:lang w:val="hr-HR"/>
        </w:rPr>
        <w:t xml:space="preserve">. </w:t>
      </w:r>
      <w:r w:rsidR="00DF269C">
        <w:rPr>
          <w:rFonts w:hAnsi="Times New Roman" w:ascii="Times New Roman"/>
          <w:lang w:val="hr-HR"/>
        </w:rPr>
        <w:t>svibnja</w:t>
      </w:r>
      <w:r w:rsidR="00A93962" w:rsidRPr="008A0393">
        <w:rPr>
          <w:rFonts w:hAnsi="Times New Roman" w:ascii="Times New Roman"/>
          <w:lang w:val="hr-HR"/>
        </w:rPr>
        <w:t xml:space="preserve"> 2017. Međutim, osobe koje imaju pravni interes za provedbom stečajnoga postupka nad dužnikom nisu u određenom roku predujmile iznos od 20.000,00 kn za pokriće troškova prethodnoga i otvorenoga stečajnog postupka u skladu s navedenim rješenjem.</w:t>
      </w:r>
    </w:p>
    <w:p w:rsidRDefault="005925A4" w:rsidP="008A0393" w:rsidR="005925A4" w:rsidRPr="008A0393">
      <w:pPr>
        <w:ind w:firstLine="709"/>
        <w:jc w:val="both"/>
        <w:rPr>
          <w:rFonts w:hAnsi="Times New Roman" w:ascii="Times New Roman"/>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345D8E">
        <w:rPr>
          <w:rFonts w:hAnsi="Times New Roman" w:ascii="Times New Roman"/>
          <w:szCs w:val="24"/>
          <w:lang w:val="hr-HR"/>
        </w:rPr>
        <w:t>6</w:t>
      </w:r>
      <w:r w:rsidR="007D775A" w:rsidRPr="00B576D2">
        <w:rPr>
          <w:rFonts w:hAnsi="Times New Roman" w:ascii="Times New Roman"/>
          <w:szCs w:val="24"/>
          <w:lang w:val="hr-HR"/>
        </w:rPr>
        <w:t xml:space="preserve">. </w:t>
      </w:r>
      <w:r w:rsidR="0011440B">
        <w:rPr>
          <w:rFonts w:hAnsi="Times New Roman" w:ascii="Times New Roman"/>
          <w:szCs w:val="24"/>
          <w:lang w:val="hr-HR"/>
        </w:rPr>
        <w:t>lipnja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6D22DF">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6D22DF" w:rsidP="006D22DF" w:rsidR="006D22DF">
      <w:pPr>
        <w:autoSpaceDE w:val="false"/>
        <w:autoSpaceDN w:val="false"/>
        <w:adjustRightInd w:val="false"/>
        <w:jc w:val="both"/>
        <w:rPr>
          <w:rFonts w:hAnsi="Times New Roman" w:ascii="Times New Roman"/>
          <w:szCs w:val="24"/>
          <w:lang w:val="hr-HR"/>
        </w:rPr>
      </w:pPr>
    </w:p>
    <w:p w:rsidRDefault="006D22DF" w:rsidP="006D22DF" w:rsidR="006D22DF">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6D22DF" w:rsidP="006D22DF"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6D22DF" w:rsidRPr="006D22DF">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8605FD">
          <w:rPr>
            <w:rFonts w:hAnsi="Times New Roman" w:ascii="Times New Roman"/>
          </w:rPr>
          <w:t>500</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E6C95"/>
    <w:rsid w:val="000F5459"/>
    <w:rsid w:val="00101756"/>
    <w:rsid w:val="00104735"/>
    <w:rsid w:val="001062F3"/>
    <w:rsid w:val="00112B50"/>
    <w:rsid w:val="0011440B"/>
    <w:rsid w:val="001202A9"/>
    <w:rsid w:val="00122ECB"/>
    <w:rsid w:val="00135BF3"/>
    <w:rsid w:val="00137338"/>
    <w:rsid w:val="001468EB"/>
    <w:rsid w:val="00147562"/>
    <w:rsid w:val="00150F06"/>
    <w:rsid w:val="00151FC8"/>
    <w:rsid w:val="00155543"/>
    <w:rsid w:val="0015560F"/>
    <w:rsid w:val="00182088"/>
    <w:rsid w:val="001849EC"/>
    <w:rsid w:val="001930AB"/>
    <w:rsid w:val="00193208"/>
    <w:rsid w:val="00196E9B"/>
    <w:rsid w:val="00197A15"/>
    <w:rsid w:val="001A0ADD"/>
    <w:rsid w:val="001A554D"/>
    <w:rsid w:val="001B3566"/>
    <w:rsid w:val="001B3811"/>
    <w:rsid w:val="001B3A30"/>
    <w:rsid w:val="001B540E"/>
    <w:rsid w:val="001D13FF"/>
    <w:rsid w:val="001D40DE"/>
    <w:rsid w:val="001E14AE"/>
    <w:rsid w:val="001E6252"/>
    <w:rsid w:val="001E6FA6"/>
    <w:rsid w:val="001F01A5"/>
    <w:rsid w:val="001F0873"/>
    <w:rsid w:val="001F7BED"/>
    <w:rsid w:val="0020659A"/>
    <w:rsid w:val="00207474"/>
    <w:rsid w:val="002108B7"/>
    <w:rsid w:val="0021162A"/>
    <w:rsid w:val="0023223B"/>
    <w:rsid w:val="00236AF3"/>
    <w:rsid w:val="00240816"/>
    <w:rsid w:val="0024165C"/>
    <w:rsid w:val="002552B7"/>
    <w:rsid w:val="00257C05"/>
    <w:rsid w:val="002712ED"/>
    <w:rsid w:val="00274767"/>
    <w:rsid w:val="00280A5F"/>
    <w:rsid w:val="00285A60"/>
    <w:rsid w:val="00290DF8"/>
    <w:rsid w:val="00293E50"/>
    <w:rsid w:val="00295EEF"/>
    <w:rsid w:val="002A2C23"/>
    <w:rsid w:val="002A530D"/>
    <w:rsid w:val="002B3892"/>
    <w:rsid w:val="002D3B44"/>
    <w:rsid w:val="002D3C0F"/>
    <w:rsid w:val="002E1310"/>
    <w:rsid w:val="002F2EAA"/>
    <w:rsid w:val="002F7B9B"/>
    <w:rsid w:val="00301314"/>
    <w:rsid w:val="00314802"/>
    <w:rsid w:val="00320832"/>
    <w:rsid w:val="00325193"/>
    <w:rsid w:val="0032526C"/>
    <w:rsid w:val="00325C1E"/>
    <w:rsid w:val="0032654D"/>
    <w:rsid w:val="003340DB"/>
    <w:rsid w:val="0034238D"/>
    <w:rsid w:val="00345D8E"/>
    <w:rsid w:val="00350557"/>
    <w:rsid w:val="00361624"/>
    <w:rsid w:val="0036343F"/>
    <w:rsid w:val="00366203"/>
    <w:rsid w:val="00370259"/>
    <w:rsid w:val="00371FA6"/>
    <w:rsid w:val="00390896"/>
    <w:rsid w:val="00396C1E"/>
    <w:rsid w:val="003B0BD8"/>
    <w:rsid w:val="003B2493"/>
    <w:rsid w:val="003B6F91"/>
    <w:rsid w:val="003C6061"/>
    <w:rsid w:val="003D56B7"/>
    <w:rsid w:val="003D7189"/>
    <w:rsid w:val="003E29B0"/>
    <w:rsid w:val="003E6BE1"/>
    <w:rsid w:val="004061D2"/>
    <w:rsid w:val="00411055"/>
    <w:rsid w:val="00412A30"/>
    <w:rsid w:val="0042162E"/>
    <w:rsid w:val="00423060"/>
    <w:rsid w:val="004310D4"/>
    <w:rsid w:val="00433292"/>
    <w:rsid w:val="0043543B"/>
    <w:rsid w:val="004567D4"/>
    <w:rsid w:val="00464CAD"/>
    <w:rsid w:val="00465511"/>
    <w:rsid w:val="00480E62"/>
    <w:rsid w:val="00486116"/>
    <w:rsid w:val="00490466"/>
    <w:rsid w:val="00490F29"/>
    <w:rsid w:val="004A3E7A"/>
    <w:rsid w:val="004A769F"/>
    <w:rsid w:val="004B0D46"/>
    <w:rsid w:val="004B6C33"/>
    <w:rsid w:val="004B7D8E"/>
    <w:rsid w:val="004C0DF2"/>
    <w:rsid w:val="004C47F4"/>
    <w:rsid w:val="004C4AD3"/>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40AA"/>
    <w:rsid w:val="005662D7"/>
    <w:rsid w:val="00575D08"/>
    <w:rsid w:val="00576B23"/>
    <w:rsid w:val="005827E0"/>
    <w:rsid w:val="0059111A"/>
    <w:rsid w:val="00591C1A"/>
    <w:rsid w:val="0059259B"/>
    <w:rsid w:val="005925A4"/>
    <w:rsid w:val="005940E9"/>
    <w:rsid w:val="005B1B7B"/>
    <w:rsid w:val="005B4B67"/>
    <w:rsid w:val="005C19FB"/>
    <w:rsid w:val="005F79FE"/>
    <w:rsid w:val="00614A16"/>
    <w:rsid w:val="00622D31"/>
    <w:rsid w:val="006236C8"/>
    <w:rsid w:val="006356C5"/>
    <w:rsid w:val="00655203"/>
    <w:rsid w:val="00676999"/>
    <w:rsid w:val="006815BA"/>
    <w:rsid w:val="006830C1"/>
    <w:rsid w:val="00686EF6"/>
    <w:rsid w:val="006B13DB"/>
    <w:rsid w:val="006B5E76"/>
    <w:rsid w:val="006C1E76"/>
    <w:rsid w:val="006D1D1A"/>
    <w:rsid w:val="006D22DF"/>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677C9"/>
    <w:rsid w:val="007701A3"/>
    <w:rsid w:val="0077099C"/>
    <w:rsid w:val="007737B1"/>
    <w:rsid w:val="007744C7"/>
    <w:rsid w:val="00775884"/>
    <w:rsid w:val="00775EF7"/>
    <w:rsid w:val="00782457"/>
    <w:rsid w:val="00784FF8"/>
    <w:rsid w:val="007A29F9"/>
    <w:rsid w:val="007A3530"/>
    <w:rsid w:val="007C2B5D"/>
    <w:rsid w:val="007C53C7"/>
    <w:rsid w:val="007D00DE"/>
    <w:rsid w:val="007D338A"/>
    <w:rsid w:val="007D775A"/>
    <w:rsid w:val="007E0E87"/>
    <w:rsid w:val="007F2818"/>
    <w:rsid w:val="007F2BAE"/>
    <w:rsid w:val="007F4F73"/>
    <w:rsid w:val="007F62BA"/>
    <w:rsid w:val="008019CD"/>
    <w:rsid w:val="0080766D"/>
    <w:rsid w:val="00811E3A"/>
    <w:rsid w:val="00815627"/>
    <w:rsid w:val="008158C9"/>
    <w:rsid w:val="00817217"/>
    <w:rsid w:val="00825EB5"/>
    <w:rsid w:val="0083146F"/>
    <w:rsid w:val="00831D26"/>
    <w:rsid w:val="0083323B"/>
    <w:rsid w:val="00836165"/>
    <w:rsid w:val="00840E3D"/>
    <w:rsid w:val="008557E7"/>
    <w:rsid w:val="008605FD"/>
    <w:rsid w:val="008658FB"/>
    <w:rsid w:val="00867F16"/>
    <w:rsid w:val="008748AA"/>
    <w:rsid w:val="008800F8"/>
    <w:rsid w:val="00893F57"/>
    <w:rsid w:val="008A0393"/>
    <w:rsid w:val="008A5CDE"/>
    <w:rsid w:val="008A67BB"/>
    <w:rsid w:val="008B30D1"/>
    <w:rsid w:val="008B3A09"/>
    <w:rsid w:val="008B4C16"/>
    <w:rsid w:val="008B4D5A"/>
    <w:rsid w:val="008C22A9"/>
    <w:rsid w:val="008C32F8"/>
    <w:rsid w:val="008C3BC6"/>
    <w:rsid w:val="008D19F8"/>
    <w:rsid w:val="008D5425"/>
    <w:rsid w:val="008F1DAE"/>
    <w:rsid w:val="008F4C87"/>
    <w:rsid w:val="008F6BD1"/>
    <w:rsid w:val="0090215C"/>
    <w:rsid w:val="00914628"/>
    <w:rsid w:val="009302EB"/>
    <w:rsid w:val="00933475"/>
    <w:rsid w:val="00935487"/>
    <w:rsid w:val="00943BF9"/>
    <w:rsid w:val="00943F0B"/>
    <w:rsid w:val="0094613B"/>
    <w:rsid w:val="00947D4C"/>
    <w:rsid w:val="00955E9E"/>
    <w:rsid w:val="00972DBC"/>
    <w:rsid w:val="00974C2D"/>
    <w:rsid w:val="00974E50"/>
    <w:rsid w:val="0097566B"/>
    <w:rsid w:val="00984184"/>
    <w:rsid w:val="00987982"/>
    <w:rsid w:val="00992F21"/>
    <w:rsid w:val="0099623A"/>
    <w:rsid w:val="00997BA9"/>
    <w:rsid w:val="009B13CE"/>
    <w:rsid w:val="009B30F8"/>
    <w:rsid w:val="009B6F0C"/>
    <w:rsid w:val="009B7163"/>
    <w:rsid w:val="009C1D6B"/>
    <w:rsid w:val="009C3D18"/>
    <w:rsid w:val="009D21AF"/>
    <w:rsid w:val="009E3F2F"/>
    <w:rsid w:val="009E7A24"/>
    <w:rsid w:val="009F0609"/>
    <w:rsid w:val="009F20FD"/>
    <w:rsid w:val="009F503C"/>
    <w:rsid w:val="009F5765"/>
    <w:rsid w:val="00A011C1"/>
    <w:rsid w:val="00A0636A"/>
    <w:rsid w:val="00A063B5"/>
    <w:rsid w:val="00A15412"/>
    <w:rsid w:val="00A15620"/>
    <w:rsid w:val="00A15F14"/>
    <w:rsid w:val="00A21251"/>
    <w:rsid w:val="00A30172"/>
    <w:rsid w:val="00A3532D"/>
    <w:rsid w:val="00A44989"/>
    <w:rsid w:val="00A44B37"/>
    <w:rsid w:val="00A44BAE"/>
    <w:rsid w:val="00A45474"/>
    <w:rsid w:val="00A5564C"/>
    <w:rsid w:val="00A6140A"/>
    <w:rsid w:val="00A61FDD"/>
    <w:rsid w:val="00A62484"/>
    <w:rsid w:val="00A74630"/>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B7D81"/>
    <w:rsid w:val="00AC0AF0"/>
    <w:rsid w:val="00AC74C9"/>
    <w:rsid w:val="00AD4E18"/>
    <w:rsid w:val="00AD7AB4"/>
    <w:rsid w:val="00AE2B9E"/>
    <w:rsid w:val="00AE3E94"/>
    <w:rsid w:val="00AF3541"/>
    <w:rsid w:val="00AF3675"/>
    <w:rsid w:val="00AF40B4"/>
    <w:rsid w:val="00B03169"/>
    <w:rsid w:val="00B05343"/>
    <w:rsid w:val="00B07B03"/>
    <w:rsid w:val="00B13DE9"/>
    <w:rsid w:val="00B2463B"/>
    <w:rsid w:val="00B25B09"/>
    <w:rsid w:val="00B27509"/>
    <w:rsid w:val="00B34DAB"/>
    <w:rsid w:val="00B358E7"/>
    <w:rsid w:val="00B41873"/>
    <w:rsid w:val="00B42105"/>
    <w:rsid w:val="00B53A85"/>
    <w:rsid w:val="00B53CDE"/>
    <w:rsid w:val="00B576D2"/>
    <w:rsid w:val="00B63EF6"/>
    <w:rsid w:val="00B67A71"/>
    <w:rsid w:val="00B70D71"/>
    <w:rsid w:val="00B71FF5"/>
    <w:rsid w:val="00B803C4"/>
    <w:rsid w:val="00B81BAD"/>
    <w:rsid w:val="00B908CD"/>
    <w:rsid w:val="00BA25F3"/>
    <w:rsid w:val="00BB2D96"/>
    <w:rsid w:val="00BB77B2"/>
    <w:rsid w:val="00BD16A9"/>
    <w:rsid w:val="00BE5154"/>
    <w:rsid w:val="00BE70F5"/>
    <w:rsid w:val="00BF0E75"/>
    <w:rsid w:val="00BF3B37"/>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D26A08"/>
    <w:rsid w:val="00D412C9"/>
    <w:rsid w:val="00D41FC5"/>
    <w:rsid w:val="00D4254F"/>
    <w:rsid w:val="00D44D4F"/>
    <w:rsid w:val="00D44F4B"/>
    <w:rsid w:val="00D47019"/>
    <w:rsid w:val="00D57488"/>
    <w:rsid w:val="00D711F8"/>
    <w:rsid w:val="00D73897"/>
    <w:rsid w:val="00D741B2"/>
    <w:rsid w:val="00D746D9"/>
    <w:rsid w:val="00D76F38"/>
    <w:rsid w:val="00D80E26"/>
    <w:rsid w:val="00D8773A"/>
    <w:rsid w:val="00D90A44"/>
    <w:rsid w:val="00D932D1"/>
    <w:rsid w:val="00D955F3"/>
    <w:rsid w:val="00DA2CDC"/>
    <w:rsid w:val="00DA563D"/>
    <w:rsid w:val="00DA5983"/>
    <w:rsid w:val="00DB1797"/>
    <w:rsid w:val="00DB29D2"/>
    <w:rsid w:val="00DB4528"/>
    <w:rsid w:val="00DC22E3"/>
    <w:rsid w:val="00DC7FA5"/>
    <w:rsid w:val="00DD3838"/>
    <w:rsid w:val="00DD79AC"/>
    <w:rsid w:val="00DD7C95"/>
    <w:rsid w:val="00DE437A"/>
    <w:rsid w:val="00DE73A2"/>
    <w:rsid w:val="00DF16F2"/>
    <w:rsid w:val="00DF190F"/>
    <w:rsid w:val="00DF269C"/>
    <w:rsid w:val="00DF5968"/>
    <w:rsid w:val="00DF5C12"/>
    <w:rsid w:val="00E0125A"/>
    <w:rsid w:val="00E05F33"/>
    <w:rsid w:val="00E15EF7"/>
    <w:rsid w:val="00E21DBB"/>
    <w:rsid w:val="00E37677"/>
    <w:rsid w:val="00E43D20"/>
    <w:rsid w:val="00E51ACC"/>
    <w:rsid w:val="00E55BDB"/>
    <w:rsid w:val="00E56934"/>
    <w:rsid w:val="00E578A4"/>
    <w:rsid w:val="00E6042F"/>
    <w:rsid w:val="00E65E83"/>
    <w:rsid w:val="00E71F2E"/>
    <w:rsid w:val="00E7770F"/>
    <w:rsid w:val="00E8598F"/>
    <w:rsid w:val="00E860D6"/>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57392"/>
    <w:rsid w:val="00F62A72"/>
    <w:rsid w:val="00F667BC"/>
    <w:rsid w:val="00F7711F"/>
    <w:rsid w:val="00F8030D"/>
    <w:rsid w:val="00F829E2"/>
    <w:rsid w:val="00F841C9"/>
    <w:rsid w:val="00F86E6E"/>
    <w:rsid w:val="00F91491"/>
    <w:rsid w:val="00F92D53"/>
    <w:rsid w:val="00F93A8C"/>
    <w:rsid w:val="00F95B23"/>
    <w:rsid w:val="00F97FC5"/>
    <w:rsid w:val="00FA7BF8"/>
    <w:rsid w:val="00FB6D8E"/>
    <w:rsid w:val="00FC7393"/>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St-500/2016-11</izvorni_sadrzaj>
    <derivirana_varijabla naziv="DomainObject.Oznaka_1">St-500/2016-11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lipnja 2017.</izvorni_sadrzaj>
    <derivirana_varijabla naziv="DomainObject.Predmet.DatumRjesavanja_1">6.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St-500/2016</izvorni_sadrzaj>
    <derivirana_varijabla naziv="DomainObject.Predmet.OznakaBroj_1">St-500/2016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NAKSI j.d.o.o.</izvorni_sadrzaj>
    <derivirana_varijabla naziv="DomainObject.Predmet.ProtustrankaFormated_1">  NAKSI j.d.o.o.</derivirana_varijabla>
  </DomainObject.Predmet.ProtustrankaFormated>
  <DomainObject.Predmet.ProtustrankaFormatedOIB>
    <izvorni_sadrzaj>  NAKSI j.d.o.o., OIB 14443513386</izvorni_sadrzaj>
    <derivirana_varijabla naziv="DomainObject.Predmet.ProtustrankaFormatedOIB_1">  NAKSI j.d.o.o., OIB 14443513386</derivirana_varijabla>
  </DomainObject.Predmet.ProtustrankaFormatedOIB>
  <DomainObject.Predmet.ProtustrankaFormatedWithAdress>
    <izvorni_sadrzaj> NAKSI j.d.o.o., Olibska 19, 10000 Zagreb</izvorni_sadrzaj>
    <derivirana_varijabla naziv="DomainObject.Predmet.ProtustrankaFormatedWithAdress_1"> NAKSI j.d.o.o., Olibska 19, 10000 Zagreb</derivirana_varijabla>
  </DomainObject.Predmet.ProtustrankaFormatedWithAdress>
  <DomainObject.Predmet.ProtustrankaFormatedWithAdressOIB>
    <izvorni_sadrzaj> NAKSI j.d.o.o., OIB 14443513386, Olibska 19, 10000 Zagreb</izvorni_sadrzaj>
    <derivirana_varijabla naziv="DomainObject.Predmet.ProtustrankaFormatedWithAdressOIB_1"> NAKSI j.d.o.o., OIB 14443513386, Olibska 19, 10000 Zagreb</derivirana_varijabla>
  </DomainObject.Predmet.ProtustrankaFormatedWithAdressOIB>
  <DomainObject.Predmet.ProtustrankaWithAdress>
    <izvorni_sadrzaj>NAKSI j.d.o.o. Olibska 19, 10000 Zagreb</izvorni_sadrzaj>
    <derivirana_varijabla naziv="DomainObject.Predmet.ProtustrankaWithAdress_1">NAKSI j.d.o.o. Olibska 19, 10000 Zagreb</derivirana_varijabla>
  </DomainObject.Predmet.ProtustrankaWithAdress>
  <DomainObject.Predmet.ProtustrankaWithAdressOIB>
    <izvorni_sadrzaj>NAKSI j.d.o.o., OIB 14443513386, Olibska 19, 10000 Zagreb</izvorni_sadrzaj>
    <derivirana_varijabla naziv="DomainObject.Predmet.ProtustrankaWithAdressOIB_1">NAKSI j.d.o.o., OIB 14443513386, Olibska 19, 10000 Zagreb</derivirana_varijabla>
  </DomainObject.Predmet.ProtustrankaWithAdressOIB>
  <DomainObject.Predmet.ProtustrankaNazivFormated>
    <izvorni_sadrzaj>NAKSI j.d.o.o.</izvorni_sadrzaj>
    <derivirana_varijabla naziv="DomainObject.Predmet.ProtustrankaNazivFormated_1">NAKSI j.d.o.o.</derivirana_varijabla>
  </DomainObject.Predmet.ProtustrankaNazivFormated>
  <DomainObject.Predmet.ProtustrankaNazivFormatedOIB>
    <izvorni_sadrzaj>NAKSI j.d.o.o., OIB 14443513386</izvorni_sadrzaj>
    <derivirana_varijabla naziv="DomainObject.Predmet.ProtustrankaNazivFormatedOIB_1">NAKSI j.d.o.o., OIB 14443513386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NAKSI j.d.o.o.</item>
    </izvorni_sadrzaj>
    <derivirana_varijabla naziv="DomainObject.Predmet.ProtuStrankaListFormated_1">
      <item>NAKSI j.d.o.o.</item>
    </derivirana_varijabla>
  </DomainObject.Predmet.ProtuStrankaListFormated>
  <DomainObject.Predmet.ProtuStrankaListFormatedOIB>
    <izvorni_sadrzaj>
      <item>NAKSI j.d.o.o., OIB 14443513386</item>
    </izvorni_sadrzaj>
    <derivirana_varijabla naziv="DomainObject.Predmet.ProtuStrankaListFormatedOIB_1">
      <item>NAKSI j.d.o.o., OIB 14443513386</item>
    </derivirana_varijabla>
  </DomainObject.Predmet.ProtuStrankaListFormatedOIB>
  <DomainObject.Predmet.ProtuStrankaListFormatedWithAdress>
    <izvorni_sadrzaj>
      <item>NAKSI j.d.o.o., Olibska 19, 10000 Zagreb</item>
    </izvorni_sadrzaj>
    <derivirana_varijabla naziv="DomainObject.Predmet.ProtuStrankaListFormatedWithAdress_1">
      <item>NAKSI j.d.o.o., Olibska 19, 10000 Zagreb</item>
    </derivirana_varijabla>
  </DomainObject.Predmet.ProtuStrankaListFormatedWithAdress>
  <DomainObject.Predmet.ProtuStrankaListFormatedWithAdressOIB>
    <izvorni_sadrzaj>
      <item>NAKSI j.d.o.o., OIB 14443513386, Olibska 19, 10000 Zagreb</item>
    </izvorni_sadrzaj>
    <derivirana_varijabla naziv="DomainObject.Predmet.ProtuStrankaListFormatedWithAdressOIB_1">
      <item>NAKSI j.d.o.o., OIB 14443513386, Olibska 19, 10000 Zagreb</item>
    </derivirana_varijabla>
  </DomainObject.Predmet.ProtuStrankaListFormatedWithAdressOIB>
  <DomainObject.Predmet.ProtuStrankaListNazivFormated>
    <izvorni_sadrzaj>
      <item>NAKSI j.d.o.o.</item>
    </izvorni_sadrzaj>
    <derivirana_varijabla naziv="DomainObject.Predmet.ProtuStrankaListNazivFormated_1">
      <item>NAKSI j.d.o.o.</item>
    </derivirana_varijabla>
  </DomainObject.Predmet.ProtuStrankaListNazivFormated>
  <DomainObject.Predmet.ProtuStrankaListNazivFormatedOIB>
    <izvorni_sadrzaj>
      <item>NAKSI j.d.o.o., OIB 14443513386</item>
    </izvorni_sadrzaj>
    <derivirana_varijabla naziv="DomainObject.Predmet.ProtuStrankaListNazivFormatedOIB_1">
      <item>NAKSI j.d.o.o., OIB 14443513386</item>
    </derivirana_varijabla>
  </DomainObject.Predmet.ProtuStrankaListNazivFormatedOIB>
  <DomainObject.Predmet.OstaliListFormated>
    <izvorni_sadrzaj>
      <item>Andrej Kovač</item>
      <item>ZAGREBAČKA BANKA DIONIČKO DRUŠTVO</item>
    </izvorni_sadrzaj>
    <derivirana_varijabla naziv="DomainObject.Predmet.OstaliListFormated_1">
      <item>Andrej Kovač</item>
      <item>ZAGREBAČKA BANKA DIONIČKO DRUŠTVO</item>
    </derivirana_varijabla>
  </DomainObject.Predmet.OstaliListFormated>
  <DomainObject.Predmet.OstaliListFormatedOIB>
    <izvorni_sadrzaj>
      <item>Andrej Kovač, OIB 39638420077</item>
      <item>ZAGREBAČKA BANKA DIONIČKO DRUŠTVO, OIB 92963223473</item>
    </izvorni_sadrzaj>
    <derivirana_varijabla naziv="DomainObject.Predmet.OstaliListFormatedOIB_1">
      <item>Andrej Kovač, OIB 39638420077</item>
      <item>ZAGREBAČKA BANKA DIONIČKO DRUŠTVO, OIB 92963223473</item>
    </derivirana_varijabla>
  </DomainObject.Predmet.OstaliListFormatedOIB>
  <DomainObject.Predmet.OstaliListFormatedWithAdress>
    <izvorni_sadrzaj>
      <item>Andrej Kovač, Prilaz Sv. Josipa Radnika 8, 10000 Zagreb</item>
      <item>ZAGREBAČKA BANKA DIONIČKO DRUŠTVO, Trg bana Josipa Jelačića 10, 10000 Zagreb</item>
    </izvorni_sadrzaj>
    <derivirana_varijabla naziv="DomainObject.Predmet.OstaliListFormatedWithAdress_1">
      <item>Andrej Kovač, Prilaz Sv. Josipa Radnika 8, 10000 Zagreb</item>
      <item>ZAGREBAČKA BANKA DIONIČKO DRUŠTVO, Trg bana Josipa Jelačića 10, 10000 Zagreb</item>
    </derivirana_varijabla>
  </DomainObject.Predmet.OstaliListFormatedWithAdress>
  <DomainObject.Predmet.OstaliListFormatedWithAdressOIB>
    <izvorni_sadrzaj>
      <item>Andrej Kovač, OIB 39638420077, Prilaz Sv. Josipa Radnika 8, 10000 Zagreb</item>
      <item>ZAGREBAČKA BANKA DIONIČKO DRUŠTVO, OIB 92963223473, Trg bana Josipa Jelačića 10, 10000 Zagreb</item>
    </izvorni_sadrzaj>
    <derivirana_varijabla naziv="DomainObject.Predmet.OstaliListFormatedWithAdressOIB_1">
      <item>Andrej Kovač, OIB 39638420077, Prilaz Sv. Josipa Radnika 8, 10000 Zagreb</item>
      <item>ZAGREBAČKA BANKA DIONIČKO DRUŠTVO, OIB 92963223473, Trg bana Josipa Jelačića 10, 10000 Zagreb</item>
    </derivirana_varijabla>
  </DomainObject.Predmet.OstaliListFormatedWithAdressOIB>
  <DomainObject.Predmet.OstaliListNazivFormated>
    <izvorni_sadrzaj>
      <item>Andrej Kovač</item>
      <item>ZAGREBAČKA BANKA DIONIČKO DRUŠTVO</item>
    </izvorni_sadrzaj>
    <derivirana_varijabla naziv="DomainObject.Predmet.OstaliListNazivFormated_1">
      <item>Andrej Kovač</item>
      <item>ZAGREBAČKA BANKA DIONIČKO DRUŠTVO</item>
    </derivirana_varijabla>
  </DomainObject.Predmet.OstaliListNazivFormated>
  <DomainObject.Predmet.OstaliListNazivFormatedOIB>
    <izvorni_sadrzaj>
      <item>Andrej Kovač, OIB 39638420077</item>
      <item>ZAGREBAČKA BANKA DIONIČKO DRUŠTVO, OIB 92963223473</item>
    </izvorni_sadrzaj>
    <derivirana_varijabla naziv="DomainObject.Predmet.OstaliListNazivFormatedOIB_1">
      <item>Andrej Kovač, OIB 39638420077</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St-500/2016-11</izvorni_sadrzaj>
    <derivirana_varijabla naziv="DomainObject.PoslovniBrojDokumenta_1">St-500/2016-11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NAKSI j.d.o.o.</izvorni_sadrzaj>
    <derivirana_varijabla naziv="DomainObject.Predmet.ProtustrankaIDrugi_1">NAKSI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NAKSI j.d.o.o., OIB 14443513386, Olibska 19, 10000 Zagreb</izvorni_sadrzaj>
    <derivirana_varijabla naziv="DomainObject.Predmet.ProtustrankaIDrugiAdressOIB_1">NAKSI j.d.o.o., OIB 14443513386, Olibska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lipnja 2017.</izvorni_sadrzaj>
    <derivirana_varijabla naziv="DomainObject.Predmet.OdlukaRjesenje.DatumDonosenjaOdluke_1">6.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St-500/2016-11</izvorni_sadrzaj>
    <derivirana_varijabla naziv="DomainObject.Predmet.OdlukaRjesenje.Oznaka_1">St-500/2016-11</derivirana_varijabla>
  </DomainObject.Predmet.OdlukaRjesenje.Oznaka>
  <DomainObject.Predmet.SudioniciListNaziv>
    <izvorni_sadrzaj>
      <item>FINA Regionalni centar Zagreb</item>
      <item>NAKSI j.d.o.o.</item>
      <item>Andrej Kovač</item>
      <item>ZAGREBAČKA BANKA DIONIČKO DRUŠTVO</item>
    </izvorni_sadrzaj>
    <derivirana_varijabla naziv="DomainObject.Predmet.SudioniciListNaziv_1">
      <item>FINA Regionalni centar Zagreb</item>
      <item>NAKSI j.d.o.o.</item>
      <item>Andrej Kovač</item>
      <item>ZAGREBAČKA BANKA DIONIČKO DRUŠTVO</item>
    </derivirana_varijabla>
  </DomainObject.Predmet.SudioniciListNaziv>
  <DomainObject.Predmet.SudioniciListAdressOIB>
    <izvorni_sadrzaj>
      <item>FINA Regionalni centar Zagreb, OIB 85821130368, Trg svibanjskih žrtava 1995. 1,10000 Zagreb</item>
      <item>NAKSI j.d.o.o., OIB 14443513386, Olibska 19,10000 Zagreb</item>
      <item>Andrej Kovač, OIB 39638420077, Prilaz Sv. Josipa Radnika 8,10000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NAKSI j.d.o.o., OIB 14443513386, Olibska 19,10000 Zagreb</item>
      <item>Andrej Kovač, OIB 39638420077, Prilaz Sv. Josipa Radnika 8,10000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14443513386</item>
      <item>, OIB 39638420077</item>
      <item>, OIB 92963223473</item>
    </izvorni_sadrzaj>
    <derivirana_varijabla naziv="DomainObject.Predmet.SudioniciListNazivOIB_1">
      <item>, OIB 85821130368</item>
      <item>, OIB 14443513386</item>
      <item>, OIB 39638420077</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7D5D09-E162-406A-80C9-5A52215418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1105</properties:Words>
  <properties:Characters>5813</properties:Characters>
  <properties:Lines>122</properties:Lines>
  <properties:Paragraphs>31</properties:Paragraphs>
  <properties:TotalTime>377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2017-06-06T12:06:00Z</cp:lastPrinted>
  <dcterms:modified xmlns:xsi="http://www.w3.org/2001/XMLSchema-instance" xsi:type="dcterms:W3CDTF">2017-06-06T12:06:00Z</dcterms:modified>
  <cp:revision>441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St-500/2016-11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