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5ae0" w14:paraId="ede5ae0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1D47AD">
        <w:t>572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F15596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1D47AD">
        <w:t>PROM-AGENT j.d.o.o. za trgovinu, usluge i prijevoz, OIB: 58976012537 sa sjedištem u Ivana Trnskog 11, 42000 Varaždin</w:t>
      </w:r>
      <w:r w:rsidR="001D4C37">
        <w:t>,</w:t>
      </w:r>
      <w:r>
        <w:t xml:space="preserve"> </w:t>
      </w:r>
      <w:r w:rsidRPr="005207B1">
        <w:t xml:space="preserve">dana </w:t>
      </w:r>
      <w:r w:rsidR="000E2D79">
        <w:t>5</w:t>
      </w:r>
      <w:r w:rsidR="005207B1" w:rsidRPr="005207B1">
        <w:t xml:space="preserve">. </w:t>
      </w:r>
      <w:r w:rsidR="0067784B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1D47AD">
        <w:t>PROM-AGENT j.d.o.o. za trgovinu, usluge i prijevoz, OIB: 58976012537 sa sjedištem u Ivana Trnskog 11, 42000 Varaždin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C11C5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21</w:t>
      </w:r>
      <w:r w:rsidR="005207B1" w:rsidRPr="005207B1">
        <w:rPr>
          <w:b/>
          <w:u w:val="single"/>
        </w:rPr>
        <w:t xml:space="preserve">. </w:t>
      </w:r>
      <w:r w:rsidR="00F15596">
        <w:rPr>
          <w:b/>
          <w:u w:val="single"/>
        </w:rPr>
        <w:t>srpnja 2016. u 0</w:t>
      </w:r>
      <w:r>
        <w:rPr>
          <w:b/>
          <w:u w:val="single"/>
        </w:rPr>
        <w:t>9</w:t>
      </w:r>
      <w:r w:rsidR="00F15596">
        <w:rPr>
          <w:b/>
          <w:u w:val="single"/>
        </w:rPr>
        <w:t>,</w:t>
      </w:r>
      <w:r>
        <w:rPr>
          <w:b/>
          <w:u w:val="single"/>
        </w:rPr>
        <w:t>10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CC11C5">
        <w:t>Miroslav Huđek, OIB: 31661201395, Varaždin, Ivana Trnskog 11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CC11C5">
        <w:t>4</w:t>
      </w:r>
      <w:r w:rsidR="00F15596">
        <w:t>.4.2016.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A55EEB">
        <w:t>1.9.2015</w:t>
      </w:r>
      <w:r w:rsidR="00D67094">
        <w:t xml:space="preserve">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CC11C5">
        <w:t>40.307,14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0E2D79">
        <w:t>5</w:t>
      </w:r>
      <w:r w:rsidR="00066C4E" w:rsidRPr="005207B1">
        <w:t xml:space="preserve">. </w:t>
      </w:r>
      <w:r w:rsidR="00A55EEB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470D49" w:rsidR="000E2D7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1D47AD">
        <w:t>PROM-AGENT j.d.o.o. Ivana Trnskog 11, 42000 Varaždin</w:t>
      </w:r>
    </w:p>
    <w:p w:rsidRDefault="005C102C" w:rsidP="005C102C" w:rsidR="00CC11C5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CC11C5">
        <w:t>Miroslav Huđek, Varaždin, Ivana Trnskog 11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8E2" w:rsidP="00CD4711" w:rsidR="000D18E2">
      <w:pPr>
        <w:spacing w:lineRule="auto" w:line="240" w:after="0"/>
      </w:pPr>
      <w:r>
        <w:separator/>
      </w:r>
    </w:p>
  </w:endnote>
  <w:endnote w:id="0" w:type="continuationSeparator">
    <w:p w:rsidRDefault="000D18E2" w:rsidP="00CD4711" w:rsidR="000D18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8E2" w:rsidP="00CD4711" w:rsidR="000D18E2">
      <w:pPr>
        <w:spacing w:lineRule="auto" w:line="240" w:after="0"/>
      </w:pPr>
      <w:r>
        <w:separator/>
      </w:r>
    </w:p>
  </w:footnote>
  <w:footnote w:id="0" w:type="continuationSeparator">
    <w:p w:rsidRDefault="000D18E2" w:rsidP="00CD4711" w:rsidR="000D18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1FC">
          <w:rPr>
            <w:noProof/>
          </w:rPr>
          <w:t>2</w:t>
        </w:r>
        <w:r>
          <w:fldChar w:fldCharType="end"/>
        </w:r>
      </w:p>
    </w:sdtContent>
  </w:sdt>
  <w:p w:rsidRDefault="001D47AD" w:rsidP="001D47AD" w:rsidR="001D47AD" w:rsidRPr="005207B1">
    <w:pPr>
      <w:pStyle w:val="Zaglavlje"/>
      <w:jc w:val="right"/>
    </w:pPr>
    <w:r>
      <w:t>Poslovni broj: 2 St-572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18E2"/>
    <w:rsid w:val="000E2D79"/>
    <w:rsid w:val="00104FDD"/>
    <w:rsid w:val="00195D08"/>
    <w:rsid w:val="001A2133"/>
    <w:rsid w:val="001D0CA0"/>
    <w:rsid w:val="001D47AD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061FC"/>
    <w:rsid w:val="00A55EE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A662A"/>
    <w:rsid w:val="00CC11C5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F15596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1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1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1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1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1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1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1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1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PROM-AGENT jednostavno društvo s ograničenom odgovornošću za trgovinu, usluge i prijevoz</izvorni_sadrzaj>
    <derivirana_varijabla naziv="DomainObject.Predmet.ProtustrankaFormated_1">  PROM-AGENT jednostavno društvo s ograničenom odgovornošću za trgovinu, usluge i prijevoz</derivirana_varijabla>
  </DomainObject.Predmet.ProtustrankaFormated>
  <DomainObject.Predmet.ProtustrankaFormatedOIB>
    <izvorni_sadrzaj>  PROM-AGENT jednostavno društvo s ograničenom odgovornošću za trgovinu, usluge i prijevoz, OIB 58976012537</izvorni_sadrzaj>
    <derivirana_varijabla naziv="DomainObject.Predmet.ProtustrankaFormatedOIB_1">  PROM-AGENT jednostavno društvo s ograničenom odgovornošću za trgovinu, usluge i prijevoz, OIB 58976012537</derivirana_varijabla>
  </DomainObject.Predmet.ProtustrankaFormatedOIB>
  <DomainObject.Predmet.ProtustrankaFormatedWithAdress>
    <izvorni_sadrzaj> PROM-AGENT jednostavno društvo s ograničenom odgovornošću za trgovinu, usluge i prijevoz, Ivana Trnskog 11, 42000 Varaždin</izvorni_sadrzaj>
    <derivirana_varijabla naziv="DomainObject.Predmet.ProtustrankaFormatedWithAdress_1"> PROM-AGENT jednostavno društvo s ograničenom odgovornošću za trgovinu, usluge i prijevoz, Ivana Trnskog 11, 42000 Varaždin</derivirana_varijabla>
  </DomainObject.Predmet.ProtustrankaFormatedWithAdress>
  <DomainObject.Predmet.ProtustrankaFormatedWithAdressOIB>
    <izvorni_sadrzaj> PROM-AGENT jednostavno društvo s ograničenom odgovornošću za trgovinu, usluge i prijevoz, OIB 58976012537, Ivana Trnskog 11, 42000 Varaždin</izvorni_sadrzaj>
    <derivirana_varijabla naziv="DomainObject.Predmet.ProtustrankaFormatedWithAdressOIB_1"> PROM-AGENT jednostavno društvo s ograničenom odgovornošću za trgovinu, usluge i prijevoz, OIB 58976012537, Ivana Trnskog 11, 42000 Varaždin</derivirana_varijabla>
  </DomainObject.Predmet.ProtustrankaFormatedWithAdressOIB>
  <DomainObject.Predmet.ProtustrankaWithAdress>
    <izvorni_sadrzaj>PROM-AGENT jednostavno društvo s ograničenom odgovornošću za trgovinu, usluge i prijevoz Ivana Trnskog 11, 42000 Varaždin</izvorni_sadrzaj>
    <derivirana_varijabla naziv="DomainObject.Predmet.ProtustrankaWithAdress_1">PROM-AGENT jednostavno društvo s ograničenom odgovornošću za trgovinu, usluge i prijevoz Ivana Trnskog 11, 42000 Varaždin</derivirana_varijabla>
  </DomainObject.Predmet.ProtustrankaWithAdress>
  <DomainObject.Predmet.ProtustrankaWithAdressOIB>
    <izvorni_sadrzaj>PROM-AGENT jednostavno društvo s ograničenom odgovornošću za trgovinu, usluge i prijevoz, OIB 58976012537, Ivana Trnskog 11, 42000 Varaždin</izvorni_sadrzaj>
    <derivirana_varijabla naziv="DomainObject.Predmet.ProtustrankaWithAdressOIB_1">PROM-AGENT jednostavno društvo s ograničenom odgovornošću za trgovinu, usluge i prijevoz, OIB 58976012537, Ivana Trnskog 11, 42000 Varaždin</derivirana_varijabla>
  </DomainObject.Predmet.ProtustrankaWithAdressOIB>
  <DomainObject.Predmet.ProtustrankaNazivFormated>
    <izvorni_sadrzaj>PROM-AGENT jednostavno društvo s ograničenom odgovornošću za trgovinu, usluge i prijevoz</izvorni_sadrzaj>
    <derivirana_varijabla naziv="DomainObject.Predmet.ProtustrankaNazivFormated_1">PROM-AGENT jednostavno društvo s ograničenom odgovornošću za trgovinu, usluge i prijevoz</derivirana_varijabla>
  </DomainObject.Predmet.ProtustrankaNazivFormated>
  <DomainObject.Predmet.ProtustrankaNazivFormatedOIB>
    <izvorni_sadrzaj>PROM-AGENT jednostavno društvo s ograničenom odgovornošću za trgovinu, usluge i prijevoz, OIB 58976012537</izvorni_sadrzaj>
    <derivirana_varijabla naziv="DomainObject.Predmet.ProtustrankaNazivFormatedOIB_1">PROM-AGENT jednostavno društvo s ograničenom odgovornošću za trgovinu, usluge i prijevoz, OIB 58976012537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40307.14</izvorni_sadrzaj>
    <derivirana_varijabla naziv="DomainObject.Predmet.TrenutnaVrijednost_1">40307.14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PROM-AGENT jednostavno društvo s ograničenom odgovornošću za trgovinu, usluge i prijevoz</item>
    </izvorni_sadrzaj>
    <derivirana_varijabla naziv="DomainObject.Predmet.ProtuStrankaListFormated_1">
      <item>PROM-AGENT jednostavno društvo s ograničenom odgovornošću za trgovinu, usluge i prijevoz</item>
    </derivirana_varijabla>
  </DomainObject.Predmet.ProtuStrankaListFormated>
  <DomainObject.Predmet.ProtuStrankaListFormatedOIB>
    <izvorni_sadrzaj>
      <item>PROM-AGENT jednostavno društvo s ograničenom odgovornošću za trgovinu, usluge i prijevoz, OIB 58976012537</item>
    </izvorni_sadrzaj>
    <derivirana_varijabla naziv="DomainObject.Predmet.ProtuStrankaListFormatedOIB_1">
      <item>PROM-AGENT jednostavno društvo s ograničenom odgovornošću za trgovinu, usluge i prijevoz, OIB 58976012537</item>
    </derivirana_varijabla>
  </DomainObject.Predmet.ProtuStrankaListFormatedOIB>
  <DomainObject.Predmet.ProtuStrankaListFormatedWithAdress>
    <izvorni_sadrzaj>
      <item>PROM-AGENT jednostavno društvo s ograničenom odgovornošću za trgovinu, usluge i prijevoz, Ivana Trnskog 11, 42000 Varaždin</item>
    </izvorni_sadrzaj>
    <derivirana_varijabla naziv="DomainObject.Predmet.ProtuStrankaListFormatedWithAdress_1">
      <item>PROM-AGENT jednostavno društvo s ograničenom odgovornošću za trgovinu, usluge i prijevoz, Ivana Trnskog 11, 42000 Varaždin</item>
    </derivirana_varijabla>
  </DomainObject.Predmet.ProtuStrankaListFormatedWithAdress>
  <DomainObject.Predmet.ProtuStrankaListFormatedWithAdressOIB>
    <izvorni_sadrzaj>
      <item>PROM-AGENT jednostavno društvo s ograničenom odgovornošću za trgovinu, usluge i prijevoz, OIB 58976012537, Ivana Trnskog 11, 42000 Varaždin</item>
    </izvorni_sadrzaj>
    <derivirana_varijabla naziv="DomainObject.Predmet.ProtuStrankaListFormatedWithAdressOIB_1">
      <item>PROM-AGENT jednostavno društvo s ograničenom odgovornošću za trgovinu, usluge i prijevoz, OIB 58976012537, Ivana Trnskog 11, 42000 Varaždin</item>
    </derivirana_varijabla>
  </DomainObject.Predmet.ProtuStrankaListFormatedWithAdressOIB>
  <DomainObject.Predmet.ProtuStrankaListNazivFormated>
    <izvorni_sadrzaj>
      <item>PROM-AGENT jednostavno društvo s ograničenom odgovornošću za trgovinu, usluge i prijevoz</item>
    </izvorni_sadrzaj>
    <derivirana_varijabla naziv="DomainObject.Predmet.ProtuStrankaListNazivFormated_1">
      <item>PROM-AGENT jednostavno društvo s ograničenom odgovornošću za trgovinu, usluge i prijevoz</item>
    </derivirana_varijabla>
  </DomainObject.Predmet.ProtuStrankaListNazivFormated>
  <DomainObject.Predmet.ProtuStrankaListNazivFormatedOIB>
    <izvorni_sadrzaj>
      <item>PROM-AGENT jednostavno društvo s ograničenom odgovornošću za trgovinu, usluge i prijevoz, OIB 58976012537</item>
    </izvorni_sadrzaj>
    <derivirana_varijabla naziv="DomainObject.Predmet.ProtuStrankaListNazivFormatedOIB_1">
      <item>PROM-AGENT jednostavno društvo s ograničenom odgovornošću za trgovinu, usluge i prijevoz, OIB 58976012537</item>
    </derivirana_varijabla>
  </DomainObject.Predmet.ProtuStrankaListNazivFormatedOIB>
  <DomainObject.Predmet.OstaliListFormated>
    <izvorni_sadrzaj>
      <item>Sudski registar</item>
      <item>Miroslav Huđek</item>
    </izvorni_sadrzaj>
    <derivirana_varijabla naziv="DomainObject.Predmet.OstaliListFormated_1">
      <item>Sudski registar</item>
      <item>Miroslav Huđek</item>
    </derivirana_varijabla>
  </DomainObject.Predmet.OstaliListFormated>
  <DomainObject.Predmet.OstaliListFormatedOIB>
    <izvorni_sadrzaj>
      <item>Sudski registar</item>
      <item>Miroslav Huđek, OIB 31661201395</item>
    </izvorni_sadrzaj>
    <derivirana_varijabla naziv="DomainObject.Predmet.OstaliListFormatedOIB_1">
      <item>Sudski registar</item>
      <item>Miroslav Huđek, OIB 31661201395</item>
    </derivirana_varijabla>
  </DomainObject.Predmet.OstaliListFormatedOIB>
  <DomainObject.Predmet.OstaliListFormatedWithAdress>
    <izvorni_sadrzaj>
      <item>Sudski registar, B.Radića 2, 42000 Varaždin</item>
      <item>Miroslav Huđek, Ivana Trnskog 11, 42000 Varaždin</item>
    </izvorni_sadrzaj>
    <derivirana_varijabla naziv="DomainObject.Predmet.OstaliListFormatedWithAdress_1">
      <item>Sudski registar, B.Radića 2, 42000 Varaždin</item>
      <item>Miroslav Huđek, Ivana Trnskog 11, 42000 Varaždin</item>
    </derivirana_varijabla>
  </DomainObject.Predmet.OstaliListFormatedWithAdress>
  <DomainObject.Predmet.OstaliListFormatedWithAdressOIB>
    <izvorni_sadrzaj>
      <item>Sudski registar, B.Radića 2, 42000 Varaždin</item>
      <item>Miroslav Huđek, OIB 31661201395, Ivana Trnskog 11, 42000 Varaždin</item>
    </izvorni_sadrzaj>
    <derivirana_varijabla naziv="DomainObject.Predmet.OstaliListFormatedWithAdressOIB_1">
      <item>Sudski registar, B.Radića 2, 42000 Varaždin</item>
      <item>Miroslav Huđek, OIB 31661201395, Ivana Trnskog 11, 42000 Varaždin</item>
    </derivirana_varijabla>
  </DomainObject.Predmet.OstaliListFormatedWithAdressOIB>
  <DomainObject.Predmet.OstaliListNazivFormated>
    <izvorni_sadrzaj>
      <item>Sudski registar</item>
      <item>Miroslav Huđek</item>
    </izvorni_sadrzaj>
    <derivirana_varijabla naziv="DomainObject.Predmet.OstaliListNazivFormated_1">
      <item>Sudski registar</item>
      <item>Miroslav Huđek</item>
    </derivirana_varijabla>
  </DomainObject.Predmet.OstaliListNazivFormated>
  <DomainObject.Predmet.OstaliListNazivFormatedOIB>
    <izvorni_sadrzaj>
      <item>Sudski registar</item>
      <item>Miroslav Huđek, OIB 31661201395</item>
    </izvorni_sadrzaj>
    <derivirana_varijabla naziv="DomainObject.Predmet.OstaliListNazivFormatedOIB_1">
      <item>Sudski registar</item>
      <item>Miroslav Huđek, OIB 31661201395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PROM-AGENT jednostavno društvo s ograničenom odgovornošću za trgovinu, usluge i prijevoz</izvorni_sadrzaj>
    <derivirana_varijabla naziv="DomainObject.Predmet.ProtustrankaIDrugi_1">PROM-AGENT jednostavno društvo s ograničenom odgovornošću za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PROM-AGENT jednostavno društvo s ograničenom odgovornošću za trgovinu, usluge i prijevoz, OIB 58976012537, Ivana Trnskog 11, 42000 Varaždin</izvorni_sadrzaj>
    <derivirana_varijabla naziv="DomainObject.Predmet.ProtustrankaIDrugiAdressOIB_1">PROM-AGENT jednostavno društvo s ograničenom odgovornošću za trgovinu, usluge i prijevoz, OIB 58976012537, Ivana Trnskog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PROM-AGENT jednostavno društvo s ograničenom odgovornošću za trgovinu, usluge i prijevoz</item>
      <item>Sudski registar</item>
      <item>Miroslav Huđek</item>
    </izvorni_sadrzaj>
    <derivirana_varijabla naziv="DomainObject.Predmet.SudioniciListNaziv_1">
      <item>Financijska agencija</item>
      <item>PROM-AGENT jednostavno društvo s ograničenom odgovornošću za trgovinu, usluge i prijevoz</item>
      <item>Sudski registar</item>
      <item>Miroslav Huđek</item>
    </derivirana_varijabla>
  </DomainObject.Predmet.SudioniciListNaziv>
  <DomainObject.Predmet.SudioniciListAdressOIB>
    <izvorni_sadrzaj>
      <item>Financijska agencija, OIB 85821130368, Ulica grada Vukovara 70,10000 Zagreb</item>
      <item>PROM-AGENT jednostavno društvo s ograničenom odgovornošću za trgovinu, usluge i prijevoz, OIB 58976012537, Ivana Trnskog 11,42000 Varaždin</item>
      <item>Sudski registar, B.Radića 2,42000 Varaždin</item>
      <item>Miroslav Huđek, OIB 31661201395, Ivana Trnskog 11,42000 Varaždin</item>
    </izvorni_sadrzaj>
    <derivirana_varijabla naziv="DomainObject.Predmet.SudioniciListAdressOIB_1">
      <item>Financijska agencija, OIB 85821130368, Ulica grada Vukovara 70,10000 Zagreb</item>
      <item>PROM-AGENT jednostavno društvo s ograničenom odgovornošću za trgovinu, usluge i prijevoz, OIB 58976012537, Ivana Trnskog 11,42000 Varaždin</item>
      <item>Sudski registar, B.Radića 2,42000 Varaždin</item>
      <item>Miroslav Huđek, OIB 31661201395, Ivana Trnskog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58976012537</item>
      <item>, OIB null</item>
      <item>, OIB 31661201395</item>
    </izvorni_sadrzaj>
    <derivirana_varijabla naziv="DomainObject.Predmet.SudioniciListNazivOIB_1">
      <item>, OIB 85821130368</item>
      <item>, OIB 58976012537</item>
      <item>, OIB null</item>
      <item>, OIB 31661201395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23FD6-448C-481A-8D9E-97BC01B24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2512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2016-05-05T07:57:00Z</dcterms:created>
  <dc:creator>Maja Valušnig</dc:creator>
  <cp:lastModifiedBy>Marko Makaj</cp:lastModifiedBy>
  <cp:lastPrinted>2016-05-05T07:45:00Z</cp:lastPrinted>
  <dcterms:modified xmlns:xsi="http://www.w3.org/2001/XMLSchema-instance" xsi:type="dcterms:W3CDTF">2016-05-05T08:08:00Z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