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ad5f" w14:paraId="afcad5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712A35">
        <w:t>6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4111EB">
        <w:t>ALEKSANDAR PROJEKTIRANJE d.o.o. za usluge, Donja Bistra, Zaprešička ulica 4, MBS: 080843866, OIB: 19227682288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4111EB">
        <w:t>ALEKSANDAR PROJEKTIRANJE d.o.o. za usluge, Donja Bistra, Zaprešička ulica 4, MBS: 080843866, OIB: 19227682288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8D09CA">
        <w:t>Jadranka Šeput, Osijek, Dalmatinska 17</w:t>
      </w:r>
      <w:r w:rsidR="00882C55" w:rsidRPr="00B03FBD">
        <w:t>, OIB</w:t>
      </w:r>
      <w:r w:rsidR="00882C55">
        <w:t>:</w:t>
      </w:r>
      <w:r w:rsidR="00882C55" w:rsidRPr="00B03FBD">
        <w:t xml:space="preserve"> </w:t>
      </w:r>
      <w:r w:rsidR="008D09CA">
        <w:t>56729601545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4111EB">
        <w:t>ALEKSANDAR PROJEKTIRANJE d.o.o. za usluge, Donja Bistra, Zaprešička ulica 4, MBS: 080843866, OIB: 19227682288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5754A">
        <w:t>4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4111EB">
        <w:t>ALEKSANDAR PROJEKTIRANJE d.o.o. za usluge, Donja Bistra, Zaprešička ulica 4, MBS: 080843866, OIB: 19227682288</w:t>
      </w:r>
      <w:r>
        <w:t>.</w:t>
      </w:r>
    </w:p>
    <w:p w:rsidRDefault="00626C97" w:rsidP="002948EE" w:rsidR="00626C97">
      <w:pPr>
        <w:pStyle w:val="Tijeloteksta"/>
      </w:pPr>
    </w:p>
    <w:p w:rsidRDefault="00C76E52" w:rsidP="009A079B" w:rsidR="00C76E52">
      <w:pPr>
        <w:pStyle w:val="Tijeloteksta"/>
        <w:jc w:val="right"/>
      </w:pPr>
    </w:p>
    <w:p w:rsidRDefault="00C76E52" w:rsidP="009A079B" w:rsidR="00C76E52">
      <w:pPr>
        <w:pStyle w:val="Tijeloteksta"/>
        <w:jc w:val="right"/>
      </w:pPr>
    </w:p>
    <w:p w:rsidRDefault="00C76E52" w:rsidP="009A079B" w:rsidR="00C76E5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712A35">
        <w:t>6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1742DA">
        <w:t>11</w:t>
      </w:r>
      <w:r>
        <w:t>. svibnja 2016. godine objavio oglas na mrežnoj stranici e-Oglasna ploča sudova pod poslovnim brojem St-</w:t>
      </w:r>
      <w:r w:rsidR="00626C97">
        <w:t>100</w:t>
      </w:r>
      <w:r w:rsidR="00712A35">
        <w:t>6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70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742DA"/>
    <w:rsid w:val="001F3914"/>
    <w:rsid w:val="002300ED"/>
    <w:rsid w:val="002948EE"/>
    <w:rsid w:val="00302052"/>
    <w:rsid w:val="00333EEE"/>
    <w:rsid w:val="00351805"/>
    <w:rsid w:val="004011C4"/>
    <w:rsid w:val="00407631"/>
    <w:rsid w:val="004111EB"/>
    <w:rsid w:val="006100CF"/>
    <w:rsid w:val="00626C97"/>
    <w:rsid w:val="006844B5"/>
    <w:rsid w:val="006A53CA"/>
    <w:rsid w:val="00712A35"/>
    <w:rsid w:val="00730373"/>
    <w:rsid w:val="00855C96"/>
    <w:rsid w:val="008761FA"/>
    <w:rsid w:val="00882C55"/>
    <w:rsid w:val="008A1EAC"/>
    <w:rsid w:val="008D09CA"/>
    <w:rsid w:val="008F7BAB"/>
    <w:rsid w:val="009041C6"/>
    <w:rsid w:val="00977BE7"/>
    <w:rsid w:val="00987572"/>
    <w:rsid w:val="009A079B"/>
    <w:rsid w:val="00A5754A"/>
    <w:rsid w:val="00B2570A"/>
    <w:rsid w:val="00B82754"/>
    <w:rsid w:val="00BB1CF1"/>
    <w:rsid w:val="00C3775B"/>
    <w:rsid w:val="00C76E52"/>
    <w:rsid w:val="00C818C4"/>
    <w:rsid w:val="00D21A2C"/>
    <w:rsid w:val="00D5170D"/>
    <w:rsid w:val="00D60AEF"/>
    <w:rsid w:val="00DA15C8"/>
    <w:rsid w:val="00DA3881"/>
    <w:rsid w:val="00DE0702"/>
    <w:rsid w:val="00E1588B"/>
    <w:rsid w:val="00E159C2"/>
    <w:rsid w:val="00E705DA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42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42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2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2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42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42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2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2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ALEKSANDAR PROJEKTIRANJE d.o.o.</izvorni_sadrzaj>
    <derivirana_varijabla naziv="DomainObject.Predmet.ProtustrankaFormated_1">  ALEKSANDAR PROJEKTIRANJE d.o.o.</derivirana_varijabla>
  </DomainObject.Predmet.ProtustrankaFormated>
  <DomainObject.Predmet.ProtustrankaFormatedOIB>
    <izvorni_sadrzaj>  ALEKSANDAR PROJEKTIRANJE d.o.o., OIB 19227682288</izvorni_sadrzaj>
    <derivirana_varijabla naziv="DomainObject.Predmet.ProtustrankaFormatedOIB_1">  ALEKSANDAR PROJEKTIRANJE d.o.o., OIB 19227682288</derivirana_varijabla>
  </DomainObject.Predmet.ProtustrankaFormatedOIB>
  <DomainObject.Predmet.ProtustrankaFormatedWithAdress>
    <izvorni_sadrzaj> ALEKSANDAR PROJEKTIRANJE d.o.o., Zaprešička ulica 4, 10298 Donja Bistra</izvorni_sadrzaj>
    <derivirana_varijabla naziv="DomainObject.Predmet.ProtustrankaFormatedWithAdress_1"> ALEKSANDAR PROJEKTIRANJE d.o.o., Zaprešička ulica 4, 10298 Donja Bistra</derivirana_varijabla>
  </DomainObject.Predmet.ProtustrankaFormatedWithAdress>
  <DomainObject.Predmet.ProtustrankaFormatedWithAdressOIB>
    <izvorni_sadrzaj> ALEKSANDAR PROJEKTIRANJE d.o.o., OIB 19227682288, Zaprešička ulica 4, 10298 Donja Bistra</izvorni_sadrzaj>
    <derivirana_varijabla naziv="DomainObject.Predmet.ProtustrankaFormatedWithAdressOIB_1"> ALEKSANDAR PROJEKTIRANJE d.o.o., OIB 19227682288, Zaprešička ulica 4, 10298 Donja Bistra</derivirana_varijabla>
  </DomainObject.Predmet.ProtustrankaFormatedWithAdressOIB>
  <DomainObject.Predmet.ProtustrankaWithAdress>
    <izvorni_sadrzaj>ALEKSANDAR PROJEKTIRANJE d.o.o. Zaprešička ulica 4, 10298 Donja Bistra</izvorni_sadrzaj>
    <derivirana_varijabla naziv="DomainObject.Predmet.ProtustrankaWithAdress_1">ALEKSANDAR PROJEKTIRANJE d.o.o. Zaprešička ulica 4, 10298 Donja Bistra</derivirana_varijabla>
  </DomainObject.Predmet.ProtustrankaWithAdress>
  <DomainObject.Predmet.ProtustrankaWithAdressOIB>
    <izvorni_sadrzaj>ALEKSANDAR PROJEKTIRANJE d.o.o., OIB 19227682288, Zaprešička ulica 4, 10298 Donja Bistra</izvorni_sadrzaj>
    <derivirana_varijabla naziv="DomainObject.Predmet.ProtustrankaWithAdressOIB_1">ALEKSANDAR PROJEKTIRANJE d.o.o., OIB 19227682288, Zaprešička ulica 4, 10298 Donja Bistra</derivirana_varijabla>
  </DomainObject.Predmet.ProtustrankaWithAdressOIB>
  <DomainObject.Predmet.ProtustrankaNazivFormated>
    <izvorni_sadrzaj>ALEKSANDAR PROJEKTIRANJE d.o.o.</izvorni_sadrzaj>
    <derivirana_varijabla naziv="DomainObject.Predmet.ProtustrankaNazivFormated_1">ALEKSANDAR PROJEKTIRANJE d.o.o.</derivirana_varijabla>
  </DomainObject.Predmet.ProtustrankaNazivFormated>
  <DomainObject.Predmet.ProtustrankaNazivFormatedOIB>
    <izvorni_sadrzaj>ALEKSANDAR PROJEKTIRANJE d.o.o., OIB 19227682288</izvorni_sadrzaj>
    <derivirana_varijabla naziv="DomainObject.Predmet.ProtustrankaNazivFormatedOIB_1">ALEKSANDAR PROJEKTIRANJE d.o.o., OIB 19227682288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ALEKSANDAR PROJEKTIRANJE d.o.o.</item>
    </izvorni_sadrzaj>
    <derivirana_varijabla naziv="DomainObject.Predmet.ProtuStrankaListFormated_1">
      <item>ALEKSANDAR PROJEKTIRANJE d.o.o.</item>
    </derivirana_varijabla>
  </DomainObject.Predmet.ProtuStrankaListFormated>
  <DomainObject.Predmet.ProtuStrankaListFormatedOIB>
    <izvorni_sadrzaj>
      <item>ALEKSANDAR PROJEKTIRANJE d.o.o., OIB 19227682288</item>
    </izvorni_sadrzaj>
    <derivirana_varijabla naziv="DomainObject.Predmet.ProtuStrankaListFormatedOIB_1">
      <item>ALEKSANDAR PROJEKTIRANJE d.o.o., OIB 19227682288</item>
    </derivirana_varijabla>
  </DomainObject.Predmet.ProtuStrankaListFormatedOIB>
  <DomainObject.Predmet.ProtuStrankaListFormatedWithAdress>
    <izvorni_sadrzaj>
      <item>ALEKSANDAR PROJEKTIRANJE d.o.o., Zaprešička ulica 4, 10298 Donja Bistra</item>
    </izvorni_sadrzaj>
    <derivirana_varijabla naziv="DomainObject.Predmet.ProtuStrankaListFormatedWithAdress_1">
      <item>ALEKSANDAR PROJEKTIRANJE d.o.o., Zaprešička ulica 4, 10298 Donja Bistra</item>
    </derivirana_varijabla>
  </DomainObject.Predmet.ProtuStrankaListFormatedWithAdress>
  <DomainObject.Predmet.ProtuStrankaListFormatedWithAdressOIB>
    <izvorni_sadrzaj>
      <item>ALEKSANDAR PROJEKTIRANJE d.o.o., OIB 19227682288, Zaprešička ulica 4, 10298 Donja Bistra</item>
    </izvorni_sadrzaj>
    <derivirana_varijabla naziv="DomainObject.Predmet.ProtuStrankaListFormatedWithAdressOIB_1">
      <item>ALEKSANDAR PROJEKTIRANJE d.o.o., OIB 19227682288, Zaprešička ulica 4, 10298 Donja Bistra</item>
    </derivirana_varijabla>
  </DomainObject.Predmet.ProtuStrankaListFormatedWithAdressOIB>
  <DomainObject.Predmet.ProtuStrankaListNazivFormated>
    <izvorni_sadrzaj>
      <item>ALEKSANDAR PROJEKTIRANJE d.o.o.</item>
    </izvorni_sadrzaj>
    <derivirana_varijabla naziv="DomainObject.Predmet.ProtuStrankaListNazivFormated_1">
      <item>ALEKSANDAR PROJEKTIRANJE d.o.o.</item>
    </derivirana_varijabla>
  </DomainObject.Predmet.ProtuStrankaListNazivFormated>
  <DomainObject.Predmet.ProtuStrankaListNazivFormatedOIB>
    <izvorni_sadrzaj>
      <item>ALEKSANDAR PROJEKTIRANJE d.o.o., OIB 19227682288</item>
    </izvorni_sadrzaj>
    <derivirana_varijabla naziv="DomainObject.Predmet.ProtuStrankaListNazivFormatedOIB_1">
      <item>ALEKSANDAR PROJEKTIRANJE d.o.o., OIB 19227682288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ALEKSANDAR PROJEKTIRANJE d.o.o.</izvorni_sadrzaj>
    <derivirana_varijabla naziv="DomainObject.Predmet.ProtustrankaIDrugi_1">ALEKSANDAR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ALEKSANDAR PROJEKTIRANJE d.o.o., OIB 19227682288, Zaprešička ulica 4, 10298 Donja Bistra</izvorni_sadrzaj>
    <derivirana_varijabla naziv="DomainObject.Predmet.ProtustrankaIDrugiAdressOIB_1">ALEKSANDAR PROJEKTIRANJE d.o.o., OIB 19227682288, Zaprešička ulica 4,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ALEKSANDAR PROJEKTIRANJE d.o.o.</item>
      <item>FINA Regionalni centar Zagreb</item>
    </izvorni_sadrzaj>
    <derivirana_varijabla naziv="DomainObject.Predmet.SudioniciListNaziv_1">
      <item>ALEKSANDAR PROJEKTIRANJE d.o.o.</item>
      <item>FINA Regionalni centar Zagreb</item>
    </derivirana_varijabla>
  </DomainObject.Predmet.SudioniciListNaziv>
  <DomainObject.Predmet.SudioniciListAdressOIB>
    <izvorni_sadrzaj>
      <item>ALEKSANDAR PROJEKTIRANJE d.o.o., OIB 19227682288, Zaprešička ulica 4,10298 Donja Bistra</item>
      <item>FINA Regionalni centar Zagreb, OIB 85821130368, Trg svibanjskih žrtava 1995. 1,10000 Zagreb</item>
    </izvorni_sadrzaj>
    <derivirana_varijabla naziv="DomainObject.Predmet.SudioniciListAdressOIB_1">
      <item>ALEKSANDAR PROJEKTIRANJE d.o.o., OIB 19227682288, Zaprešička ulica 4,10298 Donja Bistra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19227682288</item>
      <item>, OIB 85821130368</item>
    </izvorni_sadrzaj>
    <derivirana_varijabla naziv="DomainObject.Predmet.SudioniciListNazivOIB_1">
      <item>, OIB 19227682288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C7BFC-785C-4097-9687-41017AC80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2623</properties:Characters>
  <properties:Lines>96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2016-08-12T07:03:00Z</dcterms:created>
  <dc:creator>korisnik</dc:creator>
  <cp:lastModifiedBy>Maja Videnović</cp:lastModifiedBy>
  <cp:lastPrinted>2016-08-11T07:46:00Z</cp:lastPrinted>
  <dcterms:modified xmlns:xsi="http://www.w3.org/2001/XMLSchema-instance" xsi:type="dcterms:W3CDTF">2016-08-12T07:44:00Z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