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efb8" w14:paraId="f06efb8" w:rsidRDefault="009D6670" w:rsidP="009D6670" w:rsidR="009D6670" w:rsidRPr="000C1E35">
      <w:pPr>
        <w15:collapsed w:val="false"/>
        <w:rPr>
          <w:lang w:eastAsia="en-US"/>
        </w:rPr>
      </w:pPr>
      <w:r w:rsidRPr="000C1E35"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6670" w:rsidP="009D6670" w:rsidR="009D6670" w:rsidRPr="000C1E35">
      <w:pPr>
        <w:rPr>
          <w:lang w:eastAsia="en-US"/>
        </w:rPr>
      </w:pPr>
      <w:r w:rsidRPr="000C1E35">
        <w:rPr>
          <w:lang w:eastAsia="en-US" w:val="pl-PL"/>
        </w:rPr>
        <w:t>REPUBLIKA HRVATSKA</w:t>
      </w:r>
      <w:r w:rsidRPr="000C1E35">
        <w:rPr>
          <w:lang w:eastAsia="en-US" w:val="pl-PL"/>
        </w:rPr>
        <w:tab/>
      </w:r>
      <w:r w:rsidRPr="000C1E35">
        <w:rPr>
          <w:lang w:eastAsia="en-US" w:val="pl-PL"/>
        </w:rPr>
        <w:tab/>
      </w:r>
      <w:r w:rsidRPr="000C1E35">
        <w:rPr>
          <w:lang w:eastAsia="en-US" w:val="pl-PL"/>
        </w:rPr>
        <w:tab/>
      </w:r>
      <w:r w:rsidRPr="000C1E35">
        <w:rPr>
          <w:lang w:eastAsia="en-US" w:val="pl-PL"/>
        </w:rPr>
        <w:tab/>
      </w:r>
      <w:r w:rsidRPr="000C1E35">
        <w:rPr>
          <w:lang w:eastAsia="en-US" w:val="pl-PL"/>
        </w:rPr>
        <w:tab/>
      </w:r>
    </w:p>
    <w:p w:rsidRDefault="009D6670" w:rsidP="009D6670" w:rsidR="009D6670" w:rsidRPr="000C1E35">
      <w:pPr>
        <w:rPr>
          <w:lang w:eastAsia="en-US" w:val="pl-PL"/>
        </w:rPr>
      </w:pPr>
      <w:r w:rsidRPr="000C1E35">
        <w:rPr>
          <w:lang w:eastAsia="en-US" w:val="pl-PL"/>
        </w:rPr>
        <w:t>TRGOVAČKI SUD U ZAGREBU</w:t>
      </w:r>
    </w:p>
    <w:p w:rsidRDefault="009D6670" w:rsidP="009D6670" w:rsidR="009D6670" w:rsidRPr="000C1E35">
      <w:pPr>
        <w:jc w:val="both"/>
        <w:rPr>
          <w:lang w:eastAsia="en-US" w:val="pt-BR"/>
        </w:rPr>
      </w:pPr>
      <w:r w:rsidRPr="000C1E35">
        <w:rPr>
          <w:lang w:eastAsia="en-US" w:val="pt-BR"/>
        </w:rPr>
        <w:t>Zagreb, Amruševa 2/II</w:t>
      </w:r>
      <w:r w:rsidRPr="000C1E35">
        <w:rPr>
          <w:lang w:eastAsia="en-US" w:val="pt-BR"/>
        </w:rPr>
        <w:tab/>
      </w:r>
      <w:r w:rsidRPr="000C1E35">
        <w:rPr>
          <w:lang w:eastAsia="en-US" w:val="pt-BR"/>
        </w:rPr>
        <w:tab/>
      </w:r>
      <w:r w:rsidRPr="000C1E35">
        <w:rPr>
          <w:lang w:eastAsia="en-US" w:val="pt-BR"/>
        </w:rPr>
        <w:tab/>
      </w:r>
      <w:r w:rsidRPr="000C1E35">
        <w:rPr>
          <w:lang w:eastAsia="en-US" w:val="pt-BR"/>
        </w:rPr>
        <w:tab/>
      </w:r>
      <w:r w:rsidRPr="000C1E35">
        <w:rPr>
          <w:lang w:eastAsia="en-US" w:val="pt-BR"/>
        </w:rPr>
        <w:tab/>
      </w:r>
      <w:r w:rsidRPr="000C1E35">
        <w:rPr>
          <w:lang w:eastAsia="en-US" w:val="pt-BR"/>
        </w:rPr>
        <w:tab/>
        <w:t xml:space="preserve">  </w:t>
      </w:r>
    </w:p>
    <w:p w:rsidRDefault="009D6670" w:rsidP="009D6670" w:rsidR="009D6670" w:rsidRPr="000C1E35">
      <w:pPr>
        <w:jc w:val="center"/>
        <w:rPr>
          <w:lang w:eastAsia="en-US" w:val="pt-BR"/>
        </w:rPr>
      </w:pPr>
    </w:p>
    <w:p w:rsidRDefault="009D6670" w:rsidP="009D6670" w:rsidR="009D6670" w:rsidRPr="000C1E35">
      <w:pPr>
        <w:jc w:val="center"/>
        <w:rPr>
          <w:lang w:eastAsia="en-US" w:val="pt-BR"/>
        </w:rPr>
      </w:pPr>
      <w:r w:rsidRPr="000C1E35">
        <w:rPr>
          <w:lang w:eastAsia="en-US" w:val="pt-BR"/>
        </w:rPr>
        <w:t>R E P U B L I K A   H R VA T S K A</w:t>
      </w:r>
    </w:p>
    <w:p w:rsidRDefault="009D6670" w:rsidP="009D6670" w:rsidR="009D6670" w:rsidRPr="000C1E35">
      <w:pPr>
        <w:jc w:val="center"/>
        <w:rPr>
          <w:lang w:eastAsia="en-US" w:val="pt-BR"/>
        </w:rPr>
      </w:pPr>
      <w:r w:rsidRPr="000C1E35">
        <w:rPr>
          <w:lang w:eastAsia="en-US" w:val="pt-BR"/>
        </w:rPr>
        <w:t xml:space="preserve">  R J E Š E N J E</w:t>
      </w:r>
    </w:p>
    <w:p w:rsidRDefault="009D6670" w:rsidP="009D6670" w:rsidR="009D6670" w:rsidRPr="000C1E35">
      <w:pPr>
        <w:tabs>
          <w:tab w:pos="2066" w:val="left"/>
        </w:tabs>
        <w:jc w:val="both"/>
        <w:rPr>
          <w:b/>
          <w:lang w:eastAsia="en-US"/>
        </w:rPr>
      </w:pPr>
      <w:r w:rsidRPr="000C1E35">
        <w:rPr>
          <w:b/>
          <w:lang w:eastAsia="en-US"/>
        </w:rPr>
        <w:tab/>
      </w:r>
    </w:p>
    <w:p w:rsidRDefault="009D6670" w:rsidP="009D6670" w:rsidR="009D6670" w:rsidRPr="000C1E35">
      <w:pPr>
        <w:jc w:val="both"/>
        <w:rPr>
          <w:b/>
        </w:rPr>
      </w:pPr>
    </w:p>
    <w:p w:rsidRDefault="009D6670" w:rsidP="009D6670" w:rsidR="009D6670" w:rsidRPr="000C1E35">
      <w:pPr>
        <w:ind w:firstLine="720"/>
        <w:jc w:val="both"/>
      </w:pPr>
      <w:r w:rsidRPr="000C1E35">
        <w:t>Trgovački sud u Zagrebu, po sucu Nikoli Ribariću, u stečajnom postupku nad dužnikom TREŠNJEVKA GRADNJA d.o.o.</w:t>
      </w:r>
      <w:r>
        <w:t xml:space="preserve"> u stečaju</w:t>
      </w:r>
      <w:r w:rsidRPr="000C1E35">
        <w:t>, Zagreb, Br</w:t>
      </w:r>
      <w:r w:rsidR="00984E43">
        <w:t>odska 3, OIB 16763077147, dana 7</w:t>
      </w:r>
      <w:r w:rsidRPr="000C1E35">
        <w:t>.</w:t>
      </w:r>
      <w:r w:rsidR="00984E43">
        <w:t xml:space="preserve"> prosinca</w:t>
      </w:r>
      <w:r w:rsidRPr="000C1E35">
        <w:t xml:space="preserve"> 201</w:t>
      </w:r>
      <w:r>
        <w:t>7</w:t>
      </w:r>
      <w:r w:rsidRPr="000C1E35">
        <w:t>.,</w:t>
      </w:r>
    </w:p>
    <w:p w:rsidRDefault="00726910" w:rsidP="00FA44CD" w:rsidR="00726910">
      <w:pPr>
        <w:jc w:val="both"/>
        <w:rPr>
          <w:lang w:eastAsia="en-US"/>
        </w:rPr>
      </w:pPr>
    </w:p>
    <w:p w:rsidRDefault="002D239E" w:rsidP="00553B1B" w:rsidR="002D239E">
      <w:pPr>
        <w:jc w:val="center"/>
      </w:pPr>
    </w:p>
    <w:p w:rsidRDefault="00726910" w:rsidP="00553B1B" w:rsidR="00553B1B">
      <w:pPr>
        <w:jc w:val="center"/>
      </w:pPr>
      <w:r>
        <w:t xml:space="preserve">r i </w:t>
      </w:r>
      <w:r w:rsidR="00553B1B">
        <w:t>j e š i o   j e</w:t>
      </w:r>
    </w:p>
    <w:p w:rsidRDefault="0060053F" w:rsidP="006B7EA9" w:rsidR="0060053F">
      <w:pPr>
        <w:jc w:val="both"/>
      </w:pPr>
    </w:p>
    <w:p w:rsidRDefault="00D07951" w:rsidP="006B7EA9" w:rsidR="006B7EA9">
      <w:pPr>
        <w:jc w:val="both"/>
      </w:pPr>
      <w:r w:rsidRPr="00674598">
        <w:t>Nalaže se r</w:t>
      </w:r>
      <w:r w:rsidR="00783B11" w:rsidRPr="00674598">
        <w:t xml:space="preserve">ačunovodstvu suda da iznos od </w:t>
      </w:r>
    </w:p>
    <w:p w:rsidRDefault="00674598" w:rsidP="006B7EA9" w:rsidR="00674598" w:rsidRPr="00674598">
      <w:pPr>
        <w:jc w:val="both"/>
      </w:pPr>
    </w:p>
    <w:p w:rsidRDefault="006B7EA9" w:rsidP="006B7EA9" w:rsidR="006B7EA9" w:rsidRPr="00674598">
      <w:pPr>
        <w:jc w:val="both"/>
      </w:pPr>
      <w:r w:rsidRPr="00674598">
        <w:t>-</w:t>
      </w:r>
      <w:r w:rsidR="00984E43" w:rsidRPr="00984E43">
        <w:t>4.501,00 kn bruto</w:t>
      </w:r>
      <w:r w:rsidR="00984E43">
        <w:t xml:space="preserve"> </w:t>
      </w:r>
      <w:r w:rsidRPr="00674598">
        <w:t>po Rješenju ovog suda od 2</w:t>
      </w:r>
      <w:r w:rsidR="00984E43">
        <w:t>4</w:t>
      </w:r>
      <w:r w:rsidRPr="00674598">
        <w:t>.</w:t>
      </w:r>
      <w:r w:rsidR="00984E43">
        <w:t xml:space="preserve"> kolovoza</w:t>
      </w:r>
      <w:r w:rsidRPr="00674598">
        <w:t xml:space="preserve"> 2017. godine  </w:t>
      </w:r>
    </w:p>
    <w:p w:rsidRDefault="006B7EA9" w:rsidP="00D07951" w:rsidR="006B7EA9" w:rsidRPr="00674598">
      <w:pPr>
        <w:jc w:val="both"/>
      </w:pPr>
    </w:p>
    <w:p w:rsidRDefault="00D07951" w:rsidP="006B7EA9" w:rsidR="00674598" w:rsidRPr="00674598">
      <w:pPr>
        <w:pStyle w:val="BodyText21"/>
        <w:ind w:firstLine="0" w:left="0"/>
        <w:rPr>
          <w:rFonts w:hAnsi="Times New Roman" w:ascii="Times New Roman"/>
        </w:rPr>
      </w:pPr>
      <w:r w:rsidRPr="00674598">
        <w:rPr>
          <w:rFonts w:hAnsi="Times New Roman" w:ascii="Times New Roman"/>
        </w:rPr>
        <w:t>isplati</w:t>
      </w:r>
      <w:r w:rsidR="000162EA" w:rsidRPr="00674598">
        <w:rPr>
          <w:rFonts w:hAnsi="Times New Roman" w:ascii="Times New Roman"/>
        </w:rPr>
        <w:t xml:space="preserve"> </w:t>
      </w:r>
      <w:r w:rsidR="00674598">
        <w:rPr>
          <w:rFonts w:hAnsi="Times New Roman" w:ascii="Times New Roman"/>
          <w:szCs w:val="24"/>
        </w:rPr>
        <w:t>Pauli</w:t>
      </w:r>
      <w:r w:rsidR="006B7EA9" w:rsidRPr="00674598">
        <w:rPr>
          <w:rFonts w:hAnsi="Times New Roman" w:ascii="Times New Roman"/>
          <w:szCs w:val="24"/>
        </w:rPr>
        <w:t xml:space="preserve"> </w:t>
      </w:r>
      <w:proofErr w:type="spellStart"/>
      <w:r w:rsidR="006B7EA9" w:rsidRPr="00674598">
        <w:rPr>
          <w:rFonts w:hAnsi="Times New Roman" w:ascii="Times New Roman"/>
          <w:szCs w:val="24"/>
        </w:rPr>
        <w:t>Čandrlić</w:t>
      </w:r>
      <w:proofErr w:type="spellEnd"/>
      <w:r w:rsidR="006B7EA9" w:rsidRPr="00674598">
        <w:rPr>
          <w:rFonts w:hAnsi="Times New Roman" w:ascii="Times New Roman"/>
          <w:szCs w:val="24"/>
        </w:rPr>
        <w:t xml:space="preserve"> Mesarić, Osijek, Zagrebačka 6, OIB: 89394772015, </w:t>
      </w:r>
      <w:r w:rsidRPr="00674598">
        <w:rPr>
          <w:rFonts w:hAnsi="Times New Roman" w:ascii="Times New Roman"/>
        </w:rPr>
        <w:t>sve iz sredstava</w:t>
      </w:r>
      <w:r w:rsidR="00A0354C" w:rsidRPr="00674598">
        <w:rPr>
          <w:rFonts w:hAnsi="Times New Roman" w:ascii="Times New Roman"/>
        </w:rPr>
        <w:t xml:space="preserve"> </w:t>
      </w:r>
      <w:r w:rsidR="006B7EA9" w:rsidRPr="00674598">
        <w:rPr>
          <w:rFonts w:hAnsi="Times New Roman" w:ascii="Times New Roman"/>
        </w:rPr>
        <w:t xml:space="preserve">Fonda </w:t>
      </w:r>
      <w:r w:rsidR="00A0354C" w:rsidRPr="00674598">
        <w:rPr>
          <w:rFonts w:hAnsi="Times New Roman" w:ascii="Times New Roman"/>
        </w:rPr>
        <w:t>za pokriće troškova</w:t>
      </w:r>
      <w:r w:rsidR="00B673CD" w:rsidRPr="00674598">
        <w:rPr>
          <w:rFonts w:hAnsi="Times New Roman" w:ascii="Times New Roman"/>
        </w:rPr>
        <w:t xml:space="preserve"> stečajnog postupka</w:t>
      </w:r>
      <w:r w:rsidR="000162EA" w:rsidRPr="00674598">
        <w:rPr>
          <w:rFonts w:hAnsi="Times New Roman" w:ascii="Times New Roman"/>
        </w:rPr>
        <w:t xml:space="preserve">, na broj računa: IBAN: HR </w:t>
      </w:r>
      <w:r w:rsidR="00674598" w:rsidRPr="00674598">
        <w:rPr>
          <w:rFonts w:hAnsi="Times New Roman" w:ascii="Times New Roman"/>
        </w:rPr>
        <w:t xml:space="preserve">52 25000093105234613, otvoren kod </w:t>
      </w:r>
      <w:proofErr w:type="spellStart"/>
      <w:r w:rsidR="00674598" w:rsidRPr="00674598">
        <w:rPr>
          <w:rFonts w:hAnsi="Times New Roman" w:ascii="Times New Roman"/>
        </w:rPr>
        <w:t>Addiko</w:t>
      </w:r>
      <w:proofErr w:type="spellEnd"/>
      <w:r w:rsidR="00674598" w:rsidRPr="00674598">
        <w:rPr>
          <w:rFonts w:hAnsi="Times New Roman" w:ascii="Times New Roman"/>
        </w:rPr>
        <w:t xml:space="preserve"> Bank d.d., Zagreb</w:t>
      </w:r>
    </w:p>
    <w:p w:rsidRDefault="00674598" w:rsidP="006B7EA9" w:rsidR="00674598" w:rsidRPr="00674598">
      <w:pPr>
        <w:pStyle w:val="BodyText21"/>
        <w:ind w:firstLine="0" w:left="0"/>
        <w:rPr>
          <w:rFonts w:hAnsi="Times New Roman" w:ascii="Times New Roman"/>
        </w:rPr>
      </w:pPr>
    </w:p>
    <w:p w:rsidRDefault="00C7076C" w:rsidP="00D07951" w:rsidR="00C7076C" w:rsidRPr="00560CCF">
      <w:pPr>
        <w:jc w:val="both"/>
      </w:pPr>
    </w:p>
    <w:p w:rsidRDefault="00F34CD3" w:rsidP="00D07951" w:rsidR="00D07951" w:rsidRPr="00560CCF">
      <w:pPr>
        <w:jc w:val="center"/>
      </w:pPr>
      <w:r w:rsidRPr="00560CCF">
        <w:t>Obrazloženje</w:t>
      </w:r>
    </w:p>
    <w:p w:rsidRDefault="00674598" w:rsidP="00A0354C" w:rsidR="00674598">
      <w:pPr>
        <w:ind w:firstLine="555"/>
        <w:jc w:val="both"/>
      </w:pPr>
      <w:proofErr w:type="spellStart"/>
      <w:r>
        <w:t>Rješen</w:t>
      </w:r>
      <w:r w:rsidR="00EF6E7D">
        <w:t>em</w:t>
      </w:r>
      <w:proofErr w:type="spellEnd"/>
      <w:r w:rsidR="00EF6E7D">
        <w:t xml:space="preserve"> od 24</w:t>
      </w:r>
      <w:r>
        <w:t>.</w:t>
      </w:r>
      <w:r w:rsidR="00EF6E7D">
        <w:t xml:space="preserve"> kolovoza</w:t>
      </w:r>
      <w:r>
        <w:t xml:space="preserve"> 2017. godine </w:t>
      </w:r>
      <w:r w:rsidR="00EF6E7D">
        <w:t xml:space="preserve">određena je </w:t>
      </w:r>
      <w:proofErr w:type="spellStart"/>
      <w:r w:rsidR="00EF6E7D">
        <w:t>nagrada</w:t>
      </w:r>
      <w:r w:rsidR="00EF6E7D" w:rsidRPr="00EF6E7D">
        <w:t>stečajnom</w:t>
      </w:r>
      <w:proofErr w:type="spellEnd"/>
      <w:r w:rsidR="00EF6E7D" w:rsidRPr="00EF6E7D">
        <w:t xml:space="preserve"> upravitelju Paula </w:t>
      </w:r>
      <w:proofErr w:type="spellStart"/>
      <w:r w:rsidR="00EF6E7D" w:rsidRPr="00EF6E7D">
        <w:t>Čandrlić</w:t>
      </w:r>
      <w:proofErr w:type="spellEnd"/>
      <w:r w:rsidR="00EF6E7D" w:rsidRPr="00EF6E7D">
        <w:t xml:space="preserve"> Mesarić, Osijek, Zagrebačka 6, OIB: 89394772015, za prethodni postupak, u iznosu od 4.501,00 kn bruto</w:t>
      </w:r>
      <w:r w:rsidR="00EF6E7D">
        <w:t>.</w:t>
      </w:r>
    </w:p>
    <w:p w:rsidRDefault="00EF6E7D" w:rsidP="00A0354C" w:rsidR="00EF6E7D">
      <w:pPr>
        <w:ind w:firstLine="555"/>
        <w:jc w:val="both"/>
      </w:pPr>
      <w:r>
        <w:t xml:space="preserve">Rješenje od 24. kolovoza 2017. godine postalo je pravomoćno s danom </w:t>
      </w:r>
      <w:r w:rsidR="0093691A">
        <w:t>13. rujna 2017.</w:t>
      </w:r>
    </w:p>
    <w:p w:rsidRDefault="00674598" w:rsidP="00A0354C" w:rsidR="00674598">
      <w:pPr>
        <w:ind w:firstLine="555"/>
        <w:jc w:val="both"/>
      </w:pPr>
      <w:r>
        <w:t xml:space="preserve">Podneskom od </w:t>
      </w:r>
      <w:r w:rsidR="00EF6E7D">
        <w:t>4. prosinca 2017.</w:t>
      </w:r>
      <w:r>
        <w:t xml:space="preserve"> stečajni upravitelj dostavio je broj računa na koji će se isplatiti </w:t>
      </w:r>
      <w:r w:rsidR="00EF6E7D">
        <w:t>nagrada</w:t>
      </w:r>
      <w:r>
        <w:t>.</w:t>
      </w:r>
    </w:p>
    <w:p w:rsidRDefault="00674598" w:rsidP="00A0354C" w:rsidR="00674598">
      <w:pPr>
        <w:ind w:firstLine="555"/>
        <w:jc w:val="both"/>
      </w:pPr>
      <w:r>
        <w:t>Slijedom navedenoga odlučeno je kao u izreci.</w:t>
      </w:r>
    </w:p>
    <w:p w:rsidRDefault="002B31F8" w:rsidP="00B3634A" w:rsidR="002B31F8">
      <w:pPr>
        <w:ind w:firstLine="708" w:left="2832"/>
        <w:jc w:val="both"/>
      </w:pPr>
    </w:p>
    <w:p w:rsidRDefault="00A2284A" w:rsidP="00B3634A" w:rsidR="00B52CC1">
      <w:pPr>
        <w:ind w:firstLine="708" w:left="2832"/>
        <w:jc w:val="both"/>
      </w:pPr>
      <w:r>
        <w:t xml:space="preserve">Zagreb, </w:t>
      </w:r>
      <w:r w:rsidR="00EF6E7D">
        <w:t>7</w:t>
      </w:r>
      <w:r w:rsidR="00A61E92">
        <w:t>.</w:t>
      </w:r>
      <w:r w:rsidR="00EF6E7D">
        <w:t xml:space="preserve"> prosinca</w:t>
      </w:r>
      <w:r w:rsidR="00D76A17">
        <w:t xml:space="preserve"> </w:t>
      </w:r>
      <w:r w:rsidR="00A61E92">
        <w:t>2017.</w:t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Default="002B31F8" w:rsidP="00E91121" w:rsidR="005767EC">
      <w:pPr>
        <w:pStyle w:val="Podnaslov"/>
        <w:ind w:firstLine="708" w:left="4956"/>
      </w:pPr>
      <w:r>
        <w:tab/>
      </w:r>
      <w:r>
        <w:tab/>
      </w:r>
      <w:r>
        <w:tab/>
      </w:r>
      <w:r w:rsidR="008B35D8">
        <w:tab/>
      </w:r>
    </w:p>
    <w:p w:rsidRDefault="001F3B30" w:rsidP="00E91121" w:rsidR="001F3B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F3B30" w:rsidP="00E91121" w:rsidR="001F3B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F3B30" w:rsidP="00E91121" w:rsidR="001F3B3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F3B30" w:rsidP="00E91121" w:rsidR="001F3B3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1F3B30" w:rsidP="00E91121" w:rsidR="001F3B3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D239E" w:rsidP="00A0354C" w:rsidR="002D239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767EC" w:rsidP="00E91121" w:rsidR="005767E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767EC" w:rsidP="00E91121" w:rsidR="005767E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D239E" w:rsidP="00E91121" w:rsidR="002D239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C337D6" w:rsidP="00D07951" w:rsidR="00C337D6">
      <w:pPr>
        <w:outlineLvl w:val="0"/>
      </w:pPr>
    </w:p>
    <w:p w:rsidRDefault="00D07951" w:rsidP="00D07951" w:rsidR="00D07951" w:rsidRPr="00560CCF">
      <w:pPr>
        <w:outlineLvl w:val="0"/>
      </w:pPr>
      <w:r w:rsidRPr="00560CCF">
        <w:t>POUKA O PRAVNOM LIJEKU:</w:t>
      </w:r>
    </w:p>
    <w:p w:rsidRDefault="00D07951" w:rsidP="00D07951" w:rsidR="00C337D6">
      <w:r w:rsidRPr="00560CCF">
        <w:t>Protiv rješenja nezadovoljna stranka može uložiti žalbu u roku od 8 dana od dana dostave prijepisa. Žalba se podnosi Visokom trgovačkom sudu RH putem ovog suda u tri primjerka.</w:t>
      </w:r>
    </w:p>
    <w:p w:rsidRDefault="002B31F8" w:rsidP="00D07951" w:rsidR="002B31F8"/>
    <w:p w:rsidRDefault="002B31F8" w:rsidP="00D07951" w:rsidR="002B31F8"/>
    <w:p w:rsidRDefault="00CF2CC0" w:rsidP="00D07951" w:rsidR="00CF2CC0"/>
    <w:p w:rsidRDefault="002D239E" w:rsidP="00D07951" w:rsidR="002D239E"/>
    <w:p w:rsidRDefault="001F3B30" w:rsidP="00D07951" w:rsidR="001F3B30"/>
    <w:p w:rsidRDefault="001F3B30" w:rsidP="00D07951" w:rsidR="001F3B30">
      <w:bookmarkStart w:name="_GoBack" w:id="0"/>
      <w:bookmarkEnd w:id="0"/>
    </w:p>
    <w:sectPr w:rsidSect="004E31AE" w:rsidR="001F3B3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BB" w:rsidR="00F032BB">
      <w:r>
        <w:separator/>
      </w:r>
    </w:p>
  </w:endnote>
  <w:endnote w:id="0" w:type="continuationSeparator">
    <w:p w:rsidRDefault="00F032BB" w:rsidR="00F0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BB" w:rsidR="00F032BB">
      <w:r>
        <w:separator/>
      </w:r>
    </w:p>
  </w:footnote>
  <w:footnote w:id="0" w:type="continuationSeparator">
    <w:p w:rsidRDefault="00F032BB" w:rsidR="00F03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34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6C15" w:rsidP="001F3B30" w:rsidR="001F3B30">
    <w:pPr>
      <w:jc w:val="right"/>
    </w:pPr>
    <w:r>
      <w:tab/>
    </w:r>
    <w:smartTag w:element="metricconverter" w:uri="urn:schemas-microsoft-com:office:smarttags">
      <w:smartTagPr>
        <w:attr w:val="72. St" w:name="ProductID"/>
      </w:smartTagPr>
      <w:r w:rsidR="001F3B30" w:rsidRPr="00746C4B">
        <w:t>72. St</w:t>
      </w:r>
    </w:smartTag>
    <w:r w:rsidR="001F3B30" w:rsidRPr="00746C4B">
      <w:t xml:space="preserve"> -</w:t>
    </w:r>
    <w:r w:rsidR="009D6670">
      <w:t>5774/2016</w:t>
    </w:r>
  </w:p>
  <w:p w:rsidRDefault="00F46C15" w:rsidR="00F46C15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CAF" w:rsidP="003B6CAF" w:rsidR="003B6CAF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9D6670">
      <w:t>5774/2016</w:t>
    </w:r>
    <w:r w:rsidR="004934E8">
      <w:t>-61</w:t>
    </w:r>
  </w:p>
  <w:p w:rsidRDefault="003B6CAF" w:rsidR="003B6C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162EA"/>
    <w:rsid w:val="000D18A1"/>
    <w:rsid w:val="000F7284"/>
    <w:rsid w:val="00120805"/>
    <w:rsid w:val="00125D20"/>
    <w:rsid w:val="0014572D"/>
    <w:rsid w:val="001B3BC6"/>
    <w:rsid w:val="001F3B30"/>
    <w:rsid w:val="0020570E"/>
    <w:rsid w:val="00223ECD"/>
    <w:rsid w:val="002272FF"/>
    <w:rsid w:val="002B31F8"/>
    <w:rsid w:val="002D239E"/>
    <w:rsid w:val="002E2B0E"/>
    <w:rsid w:val="003011FC"/>
    <w:rsid w:val="00343152"/>
    <w:rsid w:val="00397F3F"/>
    <w:rsid w:val="003B6CAF"/>
    <w:rsid w:val="00475737"/>
    <w:rsid w:val="004934E8"/>
    <w:rsid w:val="0049555D"/>
    <w:rsid w:val="004A53E6"/>
    <w:rsid w:val="004C56D3"/>
    <w:rsid w:val="004E31AE"/>
    <w:rsid w:val="00536FCA"/>
    <w:rsid w:val="00553B1B"/>
    <w:rsid w:val="00560CCF"/>
    <w:rsid w:val="005767EC"/>
    <w:rsid w:val="0060053F"/>
    <w:rsid w:val="00602325"/>
    <w:rsid w:val="0063061E"/>
    <w:rsid w:val="00674598"/>
    <w:rsid w:val="00680F38"/>
    <w:rsid w:val="006B7EA9"/>
    <w:rsid w:val="006C6EE8"/>
    <w:rsid w:val="007040E2"/>
    <w:rsid w:val="00726910"/>
    <w:rsid w:val="00755856"/>
    <w:rsid w:val="00756A21"/>
    <w:rsid w:val="00767A3A"/>
    <w:rsid w:val="00783B11"/>
    <w:rsid w:val="00796874"/>
    <w:rsid w:val="00824249"/>
    <w:rsid w:val="00834DE2"/>
    <w:rsid w:val="008662C3"/>
    <w:rsid w:val="00871700"/>
    <w:rsid w:val="00891417"/>
    <w:rsid w:val="00897752"/>
    <w:rsid w:val="008B35D8"/>
    <w:rsid w:val="008B613C"/>
    <w:rsid w:val="008B66DC"/>
    <w:rsid w:val="0093691A"/>
    <w:rsid w:val="00960161"/>
    <w:rsid w:val="0096587D"/>
    <w:rsid w:val="00971978"/>
    <w:rsid w:val="00984E43"/>
    <w:rsid w:val="009926AC"/>
    <w:rsid w:val="009B5919"/>
    <w:rsid w:val="009D6670"/>
    <w:rsid w:val="00A01E2B"/>
    <w:rsid w:val="00A0354C"/>
    <w:rsid w:val="00A077F4"/>
    <w:rsid w:val="00A2284A"/>
    <w:rsid w:val="00A2695B"/>
    <w:rsid w:val="00A61E92"/>
    <w:rsid w:val="00AB7AB0"/>
    <w:rsid w:val="00B3634A"/>
    <w:rsid w:val="00B52CC1"/>
    <w:rsid w:val="00B673CD"/>
    <w:rsid w:val="00C337D6"/>
    <w:rsid w:val="00C65F3B"/>
    <w:rsid w:val="00C67BF0"/>
    <w:rsid w:val="00C7076C"/>
    <w:rsid w:val="00C96AA3"/>
    <w:rsid w:val="00CF2CC0"/>
    <w:rsid w:val="00D07951"/>
    <w:rsid w:val="00D130F9"/>
    <w:rsid w:val="00D53137"/>
    <w:rsid w:val="00D74593"/>
    <w:rsid w:val="00D74908"/>
    <w:rsid w:val="00D76A17"/>
    <w:rsid w:val="00DC0196"/>
    <w:rsid w:val="00E051E3"/>
    <w:rsid w:val="00E15A3A"/>
    <w:rsid w:val="00E30F29"/>
    <w:rsid w:val="00E532EA"/>
    <w:rsid w:val="00EB1841"/>
    <w:rsid w:val="00EB313D"/>
    <w:rsid w:val="00EE27AC"/>
    <w:rsid w:val="00EF6E7D"/>
    <w:rsid w:val="00F032BB"/>
    <w:rsid w:val="00F218AB"/>
    <w:rsid w:val="00F24AC9"/>
    <w:rsid w:val="00F34CD3"/>
    <w:rsid w:val="00F46C15"/>
    <w:rsid w:val="00F67529"/>
    <w:rsid w:val="00F7028B"/>
    <w:rsid w:val="00F86E37"/>
    <w:rsid w:val="00F95481"/>
    <w:rsid w:val="00FA44CD"/>
    <w:rsid w:val="00FA67CE"/>
    <w:rsid w:val="00FA704C"/>
    <w:rsid w:val="00FF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hAnsi="Arial" w:ascii="Arial"/>
      <w:b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553B1B"/>
    <w:rPr>
      <w:rFonts w:hAnsi="Arial" w:ascii="Arial"/>
      <w:b/>
      <w:color w:val="FF0000"/>
      <w:sz w:val="24"/>
    </w:rPr>
  </w:style>
  <w:style w:customStyle="true" w:styleId="BodyText21" w:type="paragraph">
    <w:name w:val="Body Text 21"/>
    <w:basedOn w:val="Normal"/>
    <w:rsid w:val="00553B1B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934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34E8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934E8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934E8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934E8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customStyle="1" w:styleId="BodyText21" w:type="paragraph">
    <w:name w:val="Body Text 21"/>
    <w:basedOn w:val="Normal"/>
    <w:rsid w:val="00553B1B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934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34E8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934E8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934E8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934E8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63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613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576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55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5774</izvorni_sadrzaj>
    <derivirana_varijabla naziv="DomainObject.Predmet.Broj_1">5774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St-5774/2016</izvorni_sadrzaj>
    <derivirana_varijabla naziv="DomainObject.Predmet.OznakaBroj_1">St-5774/2016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TREŠNJEVKA GRADNJA d.o.o. zastupanog po punomoćniku Krešimir Vodopić</izvorni_sadrzaj>
    <derivirana_varijabla naziv="DomainObject.Predmet.ProtustrankaFormated_1">  TREŠNJEVKA GRADNJA d.o.o. zastupanog po punomoćniku Krešimir Vodopić</derivirana_varijabla>
  </DomainObject.Predmet.ProtustrankaFormated>
  <DomainObject.Predmet.ProtustrankaFormatedOIB>
    <izvorni_sadrzaj>  TREŠNJEVKA GRADNJA d.o.o., OIB 16763077147 zastupanog po punomoćniku Krešimir Vodopić</izvorni_sadrzaj>
    <derivirana_varijabla naziv="DomainObject.Predmet.ProtustrankaFormatedOIB_1">  TREŠNJEVKA GRADNJA d.o.o., OIB 16763077147 zastupanog po punomoćniku Krešimir Vodopić</derivirana_varijabla>
  </DomainObject.Predmet.ProtustrankaFormatedOIB>
  <DomainObject.Predmet.ProtustrankaFormatedWithAdress>
    <izvorni_sadrzaj> TREŠNJEVKA GRADNJA d.o.o., Brodska 3, 10000 Zagreb zastupanog po punomoćniku Krešimir Vodopić</izvorni_sadrzaj>
    <derivirana_varijabla naziv="DomainObject.Predmet.ProtustrankaFormatedWithAdress_1"> TREŠNJEVKA GRADNJA d.o.o., Brodska 3, 10000 Zagreb zastupanog po punomoćniku Krešimir Vodopić</derivirana_varijabla>
  </DomainObject.Predmet.ProtustrankaFormatedWithAdress>
  <DomainObject.Predmet.ProtustrankaFormatedWithAdressOIB>
    <izvorni_sadrzaj> TREŠNJEVKA GRADNJA d.o.o., OIB 16763077147, Brodska 3, 10000 Zagreb zastupanog po punomoćniku Krešimir Vodopić</izvorni_sadrzaj>
    <derivirana_varijabla naziv="DomainObject.Predmet.ProtustrankaFormatedWithAdressOIB_1"> TREŠNJEVKA GRADNJA d.o.o., OIB 16763077147, Brodska 3, 10000 Zagreb zastupanog po punomoćniku Krešimir Vodopić</derivirana_varijabla>
  </DomainObject.Predmet.ProtustrankaFormatedWithAdressOIB>
  <DomainObject.Predmet.ProtustrankaWithAdress>
    <izvorni_sadrzaj>TREŠNJEVKA GRADNJA d.o.o. Brodska 3, 10000 Zagreb</izvorni_sadrzaj>
    <derivirana_varijabla naziv="DomainObject.Predmet.ProtustrankaWithAdress_1">TREŠNJEVKA GRADNJA d.o.o. Brodska 3, 10000 Zagreb</derivirana_varijabla>
  </DomainObject.Predmet.ProtustrankaWithAdress>
  <DomainObject.Predmet.ProtustrankaWithAdressOIB>
    <izvorni_sadrzaj>TREŠNJEVKA GRADNJA d.o.o., OIB 16763077147, Brodska 3, 10000 Zagreb</izvorni_sadrzaj>
    <derivirana_varijabla naziv="DomainObject.Predmet.ProtustrankaWithAdressOIB_1">TREŠNJEVKA GRADNJA d.o.o., OIB 16763077147, Brodska 3, 10000 Zagreb</derivirana_varijabla>
  </DomainObject.Predmet.ProtustrankaWithAdressOIB>
  <DomainObject.Predmet.ProtustrankaNazivFormated>
    <izvorni_sadrzaj>TREŠNJEVKA GRADNJA d.o.o.</izvorni_sadrzaj>
    <derivirana_varijabla naziv="DomainObject.Predmet.ProtustrankaNazivFormated_1">TREŠNJEVKA GRADNJA d.o.o.</derivirana_varijabla>
  </DomainObject.Predmet.ProtustrankaNazivFormated>
  <DomainObject.Predmet.ProtustrankaNazivFormatedOIB>
    <izvorni_sadrzaj>TREŠNJEVKA GRADNJA d.o.o., OIB 16763077147</izvorni_sadrzaj>
    <derivirana_varijabla naziv="DomainObject.Predmet.ProtustrankaNazivFormatedOIB_1">TREŠNJEVKA GRADNJA d.o.o., OIB 16763077147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TREŠNJEVKA GRADNJA d.o.o. zastupanog po punomoćniku Krešimir Vodopić</item>
    </izvorni_sadrzaj>
    <derivirana_varijabla naziv="DomainObject.Predmet.ProtuStrankaListFormated_1">
      <item>TREŠNJEVKA GRADNJA d.o.o. zastupanog po punomoćniku Krešimir Vodopić</item>
    </derivirana_varijabla>
  </DomainObject.Predmet.ProtuStrankaListFormated>
  <DomainObject.Predmet.ProtuStrankaListFormatedOIB>
    <izvorni_sadrzaj>
      <item>TREŠNJEVKA GRADNJA d.o.o., OIB 16763077147 zastupanog po punomoćniku Krešimir Vodopić</item>
    </izvorni_sadrzaj>
    <derivirana_varijabla naziv="DomainObject.Predmet.ProtuStrankaListFormatedOIB_1">
      <item>TREŠNJEVKA GRADNJA d.o.o., OIB 16763077147 zastupanog po punomoćniku Krešimir Vodopić</item>
    </derivirana_varijabla>
  </DomainObject.Predmet.ProtuStrankaListFormatedOIB>
  <DomainObject.Predmet.ProtuStrankaListFormatedWithAdress>
    <izvorni_sadrzaj>
      <item>TREŠNJEVKA GRADNJA d.o.o., Brodska 3, 10000 Zagreb zastupanog po punomoćniku Krešimir Vodopić</item>
    </izvorni_sadrzaj>
    <derivirana_varijabla naziv="DomainObject.Predmet.ProtuStrankaListFormatedWithAdress_1">
      <item>TREŠNJEVKA GRADNJA d.o.o., Brodska 3, 10000 Zagreb zastupanog po punomoćniku Krešimir Vodopić</item>
    </derivirana_varijabla>
  </DomainObject.Predmet.ProtuStrankaListFormatedWithAdress>
  <DomainObject.Predmet.ProtuStrankaListFormatedWithAdressOIB>
    <izvorni_sadrzaj>
      <item>TREŠNJEVKA GRADNJA d.o.o., OIB 16763077147, Brodska 3, 10000 Zagreb zastupanog po punomoćniku Krešimir Vodopić</item>
    </izvorni_sadrzaj>
    <derivirana_varijabla naziv="DomainObject.Predmet.ProtuStrankaListFormatedWithAdressOIB_1">
      <item>TREŠNJEVKA GRADNJA d.o.o., OIB 16763077147, Brodska 3, 10000 Zagreb zastupanog po punomoćniku Krešimir Vodopić</item>
    </derivirana_varijabla>
  </DomainObject.Predmet.ProtuStrankaListFormatedWithAdressOIB>
  <DomainObject.Predmet.ProtuStrankaListNazivFormated>
    <izvorni_sadrzaj>
      <item>TREŠNJEVKA GRADNJA d.o.o.</item>
    </izvorni_sadrzaj>
    <derivirana_varijabla naziv="DomainObject.Predmet.ProtuStrankaListNazivFormated_1">
      <item>TREŠNJEVKA GRADNJA d.o.o.</item>
    </derivirana_varijabla>
  </DomainObject.Predmet.ProtuStrankaListNazivFormated>
  <DomainObject.Predmet.ProtuStrankaListNazivFormatedOIB>
    <izvorni_sadrzaj>
      <item>TREŠNJEVKA GRADNJA d.o.o., OIB 16763077147</item>
    </izvorni_sadrzaj>
    <derivirana_varijabla naziv="DomainObject.Predmet.ProtuStrankaListNazivFormatedOIB_1">
      <item>TREŠNJEVKA GRADNJA d.o.o., OIB 16763077147</item>
    </derivirana_varijabla>
  </DomainObject.Predmet.ProtuStrankaListNazivFormatedOIB>
  <DomainObject.Predmet.OstaliListFormated>
    <izvorni_sadrzaj>
      <item>Krešimir Vodopić punomoćnik sudionika u postupku TREŠNJEVKA GRADNJA d.o.o.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izvorni_sadrzaj>
    <derivirana_varijabla naziv="DomainObject.Predmet.OstaliListFormated_1">
      <item>Krešimir Vodopić punomoćnik sudionika u postupku TREŠNJEVKA GRADNJA d.o.o.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derivirana_varijabla>
  </DomainObject.Predmet.OstaliListFormated>
  <DomainObject.Predmet.OstaliListFormatedOIB>
    <izvorni_sadrzaj>
      <item>Krešimir Vodopić, OIB 31824923336 punomoćnik sudionika u postupku TREŠNJEVKA GRADNJA d.o.o.</item>
      <item>H-ABDUCO d.o.o., OIB 13667298928</item>
      <item>Financijska agencija, OIB 85821130368</item>
      <item>Addiko Bank dioničko društvo, OIB 14036333877</item>
      <item>ERSTE&amp;STEIERMÄRKISCHE BANKA d.d., OIB 23057039320</item>
      <item>REPUBLIKA HRVATSKA MINISTARSTVO FINANCIJA, OIB 18683136487</item>
      <item>MINISTARSTVO PRAVOSUĐA, OIB 26635293339</item>
      <item>ŽUPANIJSKO DRŽAVNO ODVJETNIŠTVO U ZAGREBU, OIB 16488001145</item>
      <item>OD KLIŠANIN &amp; PARTNERI d.o.o., OIB 06259076695</item>
      <item>Hrvatski Telekom d.d., OIB 81793146560</item>
      <item>OD Borić &amp; partneri d.o.o., OIB 75819777315</item>
    </izvorni_sadrzaj>
    <derivirana_varijabla naziv="DomainObject.Predmet.OstaliListFormatedOIB_1">
      <item>Krešimir Vodopić, OIB 31824923336 punomoćnik sudionika u postupku TREŠNJEVKA GRADNJA d.o.o.</item>
      <item>H-ABDUCO d.o.o., OIB 13667298928</item>
      <item>Financijska agencija, OIB 85821130368</item>
      <item>Addiko Bank dioničko društvo, OIB 14036333877</item>
      <item>ERSTE&amp;STEIERMÄRKISCHE BANKA d.d., OIB 23057039320</item>
      <item>REPUBLIKA HRVATSKA MINISTARSTVO FINANCIJA, OIB 18683136487</item>
      <item>MINISTARSTVO PRAVOSUĐA, OIB 26635293339</item>
      <item>ŽUPANIJSKO DRŽAVNO ODVJETNIŠTVO U ZAGREBU, OIB 16488001145</item>
      <item>OD KLIŠANIN &amp; PARTNERI d.o.o., OIB 06259076695</item>
      <item>Hrvatski Telekom d.d., OIB 81793146560</item>
      <item>OD Borić &amp; partneri d.o.o., OIB 75819777315</item>
    </derivirana_varijabla>
  </DomainObject.Predmet.OstaliListFormatedOIB>
  <DomainObject.Predmet.OstaliListFormatedWithAdress>
    <izvorni_sadrzaj>
      <item>Krešimir Vodopić, Ulica Zlatarova Zlata 97a, 10000 Zagreb punomoćnik sudionika u postupku TREŠNJEVKA GRADNJA d.o.o.</item>
      <item>H-ABDUCO d.o.o., Slavonska avenija 6A , 10000 Zagreb</item>
      <item>Financijska agencija, Ulica grada Vukovara 70, 10000 Zagreb</item>
      <item>Addiko Bank dioničko društvo, Slavonska avenija 6, 10000 Zagreb</item>
      <item>ERSTE&amp;STEIERMÄRKISCHE BANKA d.d., Jadranski Trg 3a, 51000 Rijeka</item>
      <item>REPUBLIKA HRVATSKA MINISTARSTVO FINANCIJA, Av. Dubrovnik 32, 10000 Zagreb</item>
      <item>MINISTARSTVO PRAVOSUĐA, Ulica grada Vukovara 49, 10000 Zagreb</item>
      <item>ŽUPANIJSKO DRŽAVNO ODVJETNIŠTVO U ZAGREBU, Savska Cesta 41, 10000 Zagreb</item>
      <item>OD KLIŠANIN &amp; PARTNERI d.o.o., Zelinska 2I, 10000 Zagreb</item>
      <item>Hrvatski Telekom d.d., Roberta Frangeša Mihanovića 9, 10000 Zagreb</item>
      <item>OD Borić &amp; partneri d.o.o., Josipa Marohnića 1, 10000 Zagreb</item>
    </izvorni_sadrzaj>
    <derivirana_varijabla naziv="DomainObject.Predmet.OstaliListFormatedWithAdress_1">
      <item>Krešimir Vodopić, Ulica Zlatarova Zlata 97a, 10000 Zagreb punomoćnik sudionika u postupku TREŠNJEVKA GRADNJA d.o.o.</item>
      <item>H-ABDUCO d.o.o., Slavonska avenija 6A , 10000 Zagreb</item>
      <item>Financijska agencija, Ulica grada Vukovara 70, 10000 Zagreb</item>
      <item>Addiko Bank dioničko društvo, Slavonska avenija 6, 10000 Zagreb</item>
      <item>ERSTE&amp;STEIERMÄRKISCHE BANKA d.d., Jadranski Trg 3a, 51000 Rijeka</item>
      <item>REPUBLIKA HRVATSKA MINISTARSTVO FINANCIJA, Av. Dubrovnik 32, 10000 Zagreb</item>
      <item>MINISTARSTVO PRAVOSUĐA, Ulica grada Vukovara 49, 10000 Zagreb</item>
      <item>ŽUPANIJSKO DRŽAVNO ODVJETNIŠTVO U ZAGREBU, Savska Cesta 41, 10000 Zagreb</item>
      <item>OD KLIŠANIN &amp; PARTNERI d.o.o., Zelinska 2I, 10000 Zagreb</item>
      <item>Hrvatski Telekom d.d., Roberta Frangeša Mihanovića 9, 10000 Zagreb</item>
      <item>OD Borić &amp; partneri d.o.o., Josipa Marohnića 1, 10000 Zagreb</item>
    </derivirana_varijabla>
  </DomainObject.Predmet.OstaliListFormatedWithAdress>
  <DomainObject.Predmet.OstaliListFormatedWithAdressOIB>
    <izvorni_sadrzaj>
      <item>Krešimir Vodopić, OIB 31824923336, Ulica Zlatarova Zlata 97a, 10000 Zagreb punomoćnik sudionika u postupku TREŠNJEVKA GRADNJA d.o.o.</item>
      <item>H-ABDUCO d.o.o., OIB 13667298928, Slavonska avenija 6A , 10000 Zagreb</item>
      <item>Financijska agencija, OIB 85821130368, Ulica grada Vukovara 70, 10000 Zagreb</item>
      <item>Addiko Bank dioničko društvo, OIB 14036333877, Slavonska avenija 6, 10000 Zagreb</item>
      <item>ERSTE&amp;STEIERMÄRKISCHE BANKA d.d., OIB 23057039320, Jadranski Trg 3a, 51000 Rijeka</item>
      <item>REPUBLIKA HRVATSKA MINISTARSTVO FINANCIJA, OIB 18683136487, Av. Dubrovnik 32, 10000 Zagreb</item>
      <item>MINISTARSTVO PRAVOSUĐA, OIB 26635293339, Ulica grada Vukovara 49, 10000 Zagreb</item>
      <item>ŽUPANIJSKO DRŽAVNO ODVJETNIŠTVO U ZAGREBU, OIB 16488001145, Savska Cesta 41, 10000 Zagreb</item>
      <item>OD KLIŠANIN &amp; PARTNERI d.o.o., OIB 06259076695, Zelinska 2I, 10000 Zagreb</item>
      <item>Hrvatski Telekom d.d., OIB 81793146560, Roberta Frangeša Mihanovića 9, 10000 Zagreb</item>
      <item>OD Borić &amp; partneri d.o.o., OIB 75819777315, Josipa Marohnića 1, 10000 Zagreb</item>
    </izvorni_sadrzaj>
    <derivirana_varijabla naziv="DomainObject.Predmet.OstaliListFormatedWithAdressOIB_1">
      <item>Krešimir Vodopić, OIB 31824923336, Ulica Zlatarova Zlata 97a, 10000 Zagreb punomoćnik sudionika u postupku TREŠNJEVKA GRADNJA d.o.o.</item>
      <item>H-ABDUCO d.o.o., OIB 13667298928, Slavonska avenija 6A , 10000 Zagreb</item>
      <item>Financijska agencija, OIB 85821130368, Ulica grada Vukovara 70, 10000 Zagreb</item>
      <item>Addiko Bank dioničko društvo, OIB 14036333877, Slavonska avenija 6, 10000 Zagreb</item>
      <item>ERSTE&amp;STEIERMÄRKISCHE BANKA d.d., OIB 23057039320, Jadranski Trg 3a, 51000 Rijeka</item>
      <item>REPUBLIKA HRVATSKA MINISTARSTVO FINANCIJA, OIB 18683136487, Av. Dubrovnik 32, 10000 Zagreb</item>
      <item>MINISTARSTVO PRAVOSUĐA, OIB 26635293339, Ulica grada Vukovara 49, 10000 Zagreb</item>
      <item>ŽUPANIJSKO DRŽAVNO ODVJETNIŠTVO U ZAGREBU, OIB 16488001145, Savska Cesta 41, 10000 Zagreb</item>
      <item>OD KLIŠANIN &amp; PARTNERI d.o.o., OIB 06259076695, Zelinska 2I, 10000 Zagreb</item>
      <item>Hrvatski Telekom d.d., OIB 81793146560, Roberta Frangeša Mihanovića 9, 10000 Zagreb</item>
      <item>OD Borić &amp; partneri d.o.o., OIB 75819777315, Josipa Marohnića 1, 10000 Zagreb</item>
    </derivirana_varijabla>
  </DomainObject.Predmet.OstaliListFormatedWithAdressOIB>
  <DomainObject.Predmet.OstaliListNazivFormated>
    <izvorni_sadrzaj>
      <item>Krešimir Vodopić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izvorni_sadrzaj>
    <derivirana_varijabla naziv="DomainObject.Predmet.OstaliListNazivFormated_1">
      <item>Krešimir Vodopić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derivirana_varijabla>
  </DomainObject.Predmet.OstaliListNazivFormated>
  <DomainObject.Predmet.OstaliListNazivFormatedOIB>
    <izvorni_sadrzaj>
      <item>Krešimir Vodopić, OIB 31824923336</item>
      <item>H-ABDUCO d.o.o., OIB 13667298928</item>
      <item>Financijska agencija, OIB 85821130368</item>
      <item>Addiko Bank dioničko društvo, OIB 14036333877</item>
      <item>ERSTE&amp;STEIERMÄRKISCHE BANKA d.d., OIB 23057039320</item>
      <item>REPUBLIKA HRVATSKA MINISTARSTVO FINANCIJA, OIB 18683136487</item>
      <item>MINISTARSTVO PRAVOSUĐA, OIB 26635293339</item>
      <item>ŽUPANIJSKO DRŽAVNO ODVJETNIŠTVO U ZAGREBU, OIB 16488001145</item>
      <item>OD KLIŠANIN &amp; PARTNERI d.o.o., OIB 06259076695</item>
      <item>Hrvatski Telekom d.d., OIB 81793146560</item>
      <item>OD Borić &amp; partneri d.o.o., OIB 75819777315</item>
    </izvorni_sadrzaj>
    <derivirana_varijabla naziv="DomainObject.Predmet.OstaliListNazivFormatedOIB_1">
      <item>Krešimir Vodopić, OIB 31824923336</item>
      <item>H-ABDUCO d.o.o., OIB 13667298928</item>
      <item>Financijska agencija, OIB 85821130368</item>
      <item>Addiko Bank dioničko društvo, OIB 14036333877</item>
      <item>ERSTE&amp;STEIERMÄRKISCHE BANKA d.d., OIB 23057039320</item>
      <item>REPUBLIKA HRVATSKA MINISTARSTVO FINANCIJA, OIB 18683136487</item>
      <item>MINISTARSTVO PRAVOSUĐA, OIB 26635293339</item>
      <item>ŽUPANIJSKO DRŽAVNO ODVJETNIŠTVO U ZAGREBU, OIB 16488001145</item>
      <item>OD KLIŠANIN &amp; PARTNERI d.o.o., OIB 06259076695</item>
      <item>Hrvatski Telekom d.d., OIB 81793146560</item>
      <item>OD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TREŠNJEVKA GRADNJA d.o.o.</izvorni_sadrzaj>
    <derivirana_varijabla naziv="DomainObject.Predmet.ProtustrankaIDrugi_1">TREŠNJEVKA GRADNJA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TREŠNJEVKA GRADNJA d.o.o., OIB 16763077147, Brodska 3, 10000 Zagreb</izvorni_sadrzaj>
    <derivirana_varijabla naziv="DomainObject.Predmet.ProtustrankaIDrugiAdressOIB_1">TREŠNJEVKA GRADNJA d.o.o., OIB 16763077147, Brodska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TREŠNJEVKA GRADNJA d.o.o.</item>
      <item>FINA Regionalni centar Zagreb</item>
      <item>Krešimir Vodopić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izvorni_sadrzaj>
    <derivirana_varijabla naziv="DomainObject.Predmet.SudioniciListNaziv_1">
      <item>TREŠNJEVKA GRADNJA d.o.o.</item>
      <item>FINA Regionalni centar Zagreb</item>
      <item>Krešimir Vodopić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derivirana_varijabla>
  </DomainObject.Predmet.SudioniciListNaziv>
  <DomainObject.Predmet.SudioniciListAdressOIB>
    <izvorni_sadrzaj>
      <item>TREŠNJEVKA GRADNJA d.o.o., OIB 16763077147, Brodska 3,10000 Zagreb</item>
      <item>FINA Regionalni centar Zagreb, OIB 85821130368, FINA Regionalni centar Zagreb,10000 Zagreb</item>
      <item>Krešimir Vodopić, OIB 31824923336, Ulica Zlatarova Zlata 97a,10000 Zagreb</item>
      <item>H-ABDUCO d.o.o., OIB 13667298928, Slavonska avenija 6A ,10000 Zagreb</item>
      <item>Financijska agencija, OIB 85821130368, Ulica grada Vukovara 70,10000 Zagreb</item>
      <item>Addiko Bank dioničko društvo, OIB 14036333877, Slavonska avenija 6,10000 Zagreb</item>
      <item>ERSTE&amp;STEIERMÄRKISCHE BANKA d.d., OIB 23057039320, Jadranski Trg 3a,51000 Rijeka</item>
      <item>REPUBLIKA HRVATSKA MINISTARSTVO FINANCIJA, OIB 18683136487, Av. Dubrovnik 32,10000 Zagreb</item>
      <item>MINISTARSTVO PRAVOSUĐA, OIB 26635293339, Ulica grada Vukovara 49,10000 Zagreb</item>
      <item>ŽUPANIJSKO DRŽAVNO ODVJETNIŠTVO U ZAGREBU, OIB 16488001145, Savska Cesta 41,10000 Zagreb</item>
      <item>OD KLIŠANIN &amp; PARTNERI d.o.o., OIB 06259076695, Zelinska 2I,10000 Zagreb</item>
      <item>Hrvatski Telekom d.d., OIB 81793146560, Roberta Frangeša Mihanovića 9,10000 Zagreb</item>
      <item>OD Borić &amp; partneri d.o.o., OIB 75819777315, Josipa Marohnića 1,10000 Zagreb</item>
    </izvorni_sadrzaj>
    <derivirana_varijabla naziv="DomainObject.Predmet.SudioniciListAdressOIB_1">
      <item>TREŠNJEVKA GRADNJA d.o.o., OIB 16763077147, Brodska 3,10000 Zagreb</item>
      <item>FINA Regionalni centar Zagreb, OIB 85821130368, FINA Regionalni centar Zagreb,10000 Zagreb</item>
      <item>Krešimir Vodopić, OIB 31824923336, Ulica Zlatarova Zlata 97a,10000 Zagreb</item>
      <item>H-ABDUCO d.o.o., OIB 13667298928, Slavonska avenija 6A ,10000 Zagreb</item>
      <item>Financijska agencija, OIB 85821130368, Ulica grada Vukovara 70,10000 Zagreb</item>
      <item>Addiko Bank dioničko društvo, OIB 14036333877, Slavonska avenija 6,10000 Zagreb</item>
      <item>ERSTE&amp;STEIERMÄRKISCHE BANKA d.d., OIB 23057039320, Jadranski Trg 3a,51000 Rijeka</item>
      <item>REPUBLIKA HRVATSKA MINISTARSTVO FINANCIJA, OIB 18683136487, Av. Dubrovnik 32,10000 Zagreb</item>
      <item>MINISTARSTVO PRAVOSUĐA, OIB 26635293339, Ulica grada Vukovara 49,10000 Zagreb</item>
      <item>ŽUPANIJSKO DRŽAVNO ODVJETNIŠTVO U ZAGREBU, OIB 16488001145, Savska Cesta 41,10000 Zagreb</item>
      <item>OD KLIŠANIN &amp; PARTNERI d.o.o., OIB 06259076695, Zelinska 2I,10000 Zagreb</item>
      <item>Hrvatski Telekom d.d., OIB 81793146560, Roberta Frangeša Mihanovića 9,10000 Zagreb</item>
      <item>OD Borić &amp; partneri d.o.o., OIB 75819777315, Josipa Marohnića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16763077147</item>
      <item>, OIB 85821130368</item>
      <item>, OIB 31824923336</item>
      <item>, OIB 13667298928</item>
      <item>, OIB 85821130368</item>
      <item>, OIB 14036333877</item>
      <item>, OIB 23057039320</item>
      <item>, OIB 18683136487</item>
      <item>, OIB 26635293339</item>
      <item>, OIB 16488001145</item>
      <item>, OIB 06259076695</item>
      <item>, OIB 81793146560</item>
      <item>, OIB 75819777315</item>
    </izvorni_sadrzaj>
    <derivirana_varijabla naziv="DomainObject.Predmet.SudioniciListNazivOIB_1">
      <item>, OIB 16763077147</item>
      <item>, OIB 85821130368</item>
      <item>, OIB 31824923336</item>
      <item>, OIB 13667298928</item>
      <item>, OIB 85821130368</item>
      <item>, OIB 14036333877</item>
      <item>, OIB 23057039320</item>
      <item>, OIB 18683136487</item>
      <item>, OIB 26635293339</item>
      <item>, OIB 16488001145</item>
      <item>, OIB 06259076695</item>
      <item>, OIB 81793146560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234</properties:Words>
  <properties:Characters>1177</properties:Characters>
  <properties:Lines>54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2017-12-07T08:18:00Z</dcterms:created>
  <dc:creator>nribaric</dc:creator>
  <cp:lastModifiedBy>Jadranka Zelić</cp:lastModifiedBy>
  <cp:lastPrinted>2017-12-07T08:18:00Z</cp:lastPrinted>
  <dcterms:modified xmlns:xsi="http://www.w3.org/2001/XMLSchema-instance" xsi:type="dcterms:W3CDTF">2017-12-07T08:25:00Z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