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5d15" w14:paraId="5ac5d1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763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63BD" w:rsidP="00E763BD" w:rsidR="00E763BD">
      <w:pPr>
        <w:pStyle w:val="Bezproreda"/>
        <w:ind w:firstLine="708" w:left="6372"/>
      </w:pPr>
      <w:r>
        <w:t>1 St-231/2016-2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  <w:jc w:val="center"/>
      </w:pPr>
      <w:r>
        <w:t>R E P U B L I K A       H R V A T S K A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  <w:jc w:val="center"/>
      </w:pPr>
      <w:r>
        <w:t>R J E Š E N J E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TRGOVAČKI SUD U BJELOVARU, po stečajnom sucu Branki Pleskalt,  u predmetu predlagatelja FINA RC ZAGREB, Podružnica Bjelovar, protiv dužnika KG INTERIJERI d.o.o. za graditeljstvo, trgovinu i usluge BJELOVAR, Kralja Tvrtka 2, OIB: 36845928853, dana  24. ožujka  2016. godine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  <w:jc w:val="center"/>
      </w:pPr>
      <w:r>
        <w:t>r i j e š i o     j e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I Pokreće se prethodni postupak radi utvrđenja uvjeta za otvaranje stečajnog postupka nad  dužnikom KG INTERIJERI d.o.o. za graditeljstvo, trgovinu i usluge BJELOVAR, Kralja Tvrtka 2, OIB: 36845928853.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II Zakazuje se ročište radi izjašnjenja o prijedlogu za dan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  <w:jc w:val="center"/>
      </w:pPr>
      <w:r>
        <w:t>20.  travnja 2016. godine u 10,45 sati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u zgradi Trgovačkog suda u Bjelovaru, Dr. I. Lebovića 42, u sobi broj 4 na koje se pozivaju dostavom ovog rješenja i to: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1. predlagatelja</w:t>
      </w:r>
    </w:p>
    <w:p w:rsidRDefault="00E763BD" w:rsidP="00E763BD" w:rsidR="00E763BD">
      <w:pPr>
        <w:pStyle w:val="Bezproreda"/>
      </w:pPr>
      <w:r>
        <w:t>2. z.z. stečajnog dužnika Kristijan Gibanjek iz Bjelovara, Kralja Tvrtka 2.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  <w:jc w:val="center"/>
      </w:pPr>
      <w:r>
        <w:t>Obrazloženje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KG INTERIJERI d.o.o. za graditeljstvo, trgovinu i usluge BJELOVAR, Kralja Tvrtka 2, OIB: 36845928853.</w:t>
      </w:r>
    </w:p>
    <w:p w:rsidRDefault="00E763BD" w:rsidP="00E763BD" w:rsidR="00E763BD">
      <w:pPr>
        <w:pStyle w:val="Bezproreda"/>
        <w:rPr>
          <w:sz w:val="22"/>
          <w:szCs w:val="22"/>
          <w:lang w:eastAsia="en-US"/>
        </w:rPr>
      </w:pPr>
    </w:p>
    <w:p w:rsidRDefault="00E763BD" w:rsidP="00E763BD" w:rsidR="00E763BD">
      <w:pPr>
        <w:pStyle w:val="Bezproreda"/>
      </w:pPr>
      <w:r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KG INTERIJERI d.o.o. za graditeljstvo, trgovinu i usluge BJELOVAR, Kralja Tvrtka 2, OIB: 36845928853, u skladu s  odredbom članka 115. Stečajnog zakona. 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Temeljem iznijetog riješeno je kao u izreci.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 xml:space="preserve">Bjelovar,   24. ožujka  2016.   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 xml:space="preserve">                                                                </w:t>
      </w:r>
      <w:r>
        <w:t xml:space="preserve">              </w:t>
      </w:r>
      <w:r>
        <w:t xml:space="preserve">BRANKA PLESKALT  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 xml:space="preserve"> </w:t>
      </w:r>
    </w:p>
    <w:p w:rsidRDefault="00E763BD" w:rsidP="00E763BD" w:rsidR="00E763BD">
      <w:pPr>
        <w:pStyle w:val="Bezproreda"/>
      </w:pPr>
      <w:r>
        <w:t>POUKA O PRAVNOM LIJEKU: protiv ovog rješenja nije dopuštena posebna žalba (čl. 42. st. l. Stečajnog zakona.</w:t>
      </w: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  <w:r>
        <w:t>Rj.</w:t>
      </w:r>
    </w:p>
    <w:p w:rsidRDefault="00E763BD" w:rsidP="00E763BD" w:rsidR="00E763BD">
      <w:pPr>
        <w:pStyle w:val="Bezproreda"/>
      </w:pPr>
      <w:r>
        <w:t>Dna: predlagatelja</w:t>
      </w:r>
    </w:p>
    <w:p w:rsidRDefault="00E763BD" w:rsidP="00E763BD" w:rsidR="00E763BD">
      <w:pPr>
        <w:pStyle w:val="Bezproreda"/>
      </w:pPr>
      <w:r>
        <w:t xml:space="preserve">        z.z. stečajnog dužnika</w:t>
      </w:r>
    </w:p>
    <w:p w:rsidRDefault="00E763BD" w:rsidP="00E763BD" w:rsidR="00E763BD">
      <w:pPr>
        <w:pStyle w:val="Bezproreda"/>
      </w:pPr>
      <w:r>
        <w:t xml:space="preserve">        ROČ. 20. 04. 2016. u  10,45</w:t>
      </w:r>
    </w:p>
    <w:p w:rsidRDefault="00E763BD" w:rsidP="00E763BD" w:rsidR="00E763BD">
      <w:pPr>
        <w:pStyle w:val="Bezproreda"/>
      </w:pPr>
      <w:r>
        <w:t>Bjelovar, 24. 03.  2016.</w:t>
      </w:r>
    </w:p>
    <w:p w:rsidRDefault="00E763BD" w:rsidP="00E763BD" w:rsidR="00E763BD"/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E763BD" w:rsidP="00E763BD" w:rsidR="00E763BD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3BD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2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St-231/2016-2</izvorni_sadrzaj>
    <derivirana_varijabla naziv="DomainObject.Oznaka_1">St-231/2016-2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St-231/2016</izvorni_sadrzaj>
    <derivirana_varijabla naziv="DomainObject.Predmet.OznakaBroj_1">St-231/2016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INTERIJERI društvo s ograničenom odgovornošću za graditeljstvo, trgovinu i usluge, Bjelovar</izvorni_sadrzaj>
    <derivirana_varijabla naziv="DomainObject.Predmet.ProtustrankaFormated_1">  KG INTERIJERI društvo s ograničenom odgovornošću za graditeljstvo, trgovinu i usluge, Bjelovar</derivirana_varijabla>
  </DomainObject.Predmet.ProtustrankaFormated>
  <DomainObject.Predmet.ProtustrankaFormatedOIB>
    <izvorni_sadrzaj>  KG INTERIJERI društvo s ograničenom odgovornošću za graditeljstvo, trgovinu i usluge, Bjelovar, OIB 36845928853</izvorni_sadrzaj>
    <derivirana_varijabla naziv="DomainObject.Predmet.ProtustrankaFormatedOIB_1">  KG INTERIJERI društvo s ograničenom odgovornošću za graditeljstvo, trgovinu i usluge, Bjelovar, OIB 36845928853</derivirana_varijabla>
  </DomainObject.Predmet.ProtustrankaFormatedOIB>
  <DomainObject.Predmet.ProtustrankaFormatedWithAdress>
    <izvorni_sadrzaj> KG INTERIJERI društvo s ograničenom odgovornošću za graditeljstvo, trgovinu i usluge, Bjelovar, Kralja Tvrtka 2, 43000 Bjelovar</izvorni_sadrzaj>
    <derivirana_varijabla naziv="DomainObject.Predmet.ProtustrankaFormatedWithAdress_1"> KG INTERIJERI društvo s ograničenom odgovornošću za graditeljstvo, trgovinu i usluge, Bjelovar, Kralja Tvrtka 2, 43000 Bjelovar</derivirana_varijabla>
  </DomainObject.Predmet.ProtustrankaFormatedWithAdress>
  <DomainObject.Predmet.ProtustrankaFormatedWithAdressOIB>
    <izvorni_sadrzaj> KG INTERIJERI društvo s ograničenom odgovornošću za graditeljstvo, trgovinu i usluge, Bjelovar, OIB 36845928853, Kralja Tvrtka 2, 43000 Bjelovar</izvorni_sadrzaj>
    <derivirana_varijabla naziv="DomainObject.Predmet.ProtustrankaFormatedWithAdressOIB_1"> KG INTERIJERI društvo s ograničenom odgovornošću za graditeljstvo, trgovinu i usluge, Bjelovar, OIB 36845928853, Kralja Tvrtka 2, 43000 Bjelovar</derivirana_varijabla>
  </DomainObject.Predmet.ProtustrankaFormatedWithAdressOIB>
  <DomainObject.Predmet.ProtustrankaWithAdress>
    <izvorni_sadrzaj>KG INTERIJERI društvo s ograničenom odgovornošću za graditeljstvo, trgovinu i usluge, Bjelovar Kralja Tvrtka 2, 43000 Bjelovar</izvorni_sadrzaj>
    <derivirana_varijabla naziv="DomainObject.Predmet.ProtustrankaWithAdress_1">KG INTERIJERI društvo s ograničenom odgovornošću za graditeljstvo, trgovinu i usluge, Bjelovar Kralja Tvrtka 2, 43000 Bjelovar</derivirana_varijabla>
  </DomainObject.Predmet.ProtustrankaWithAdress>
  <DomainObject.Predmet.ProtustrankaWithAdressOIB>
    <izvorni_sadrzaj>KG INTERIJERI društvo s ograničenom odgovornošću za graditeljstvo, trgovinu i usluge, Bjelovar, OIB 36845928853, Kralja Tvrtka 2, 43000 Bjelovar</izvorni_sadrzaj>
    <derivirana_varijabla naziv="DomainObject.Predmet.ProtustrankaWithAdressOIB_1">KG INTERIJERI društvo s ograničenom odgovornošću za graditeljstvo, trgovinu i usluge, Bjelovar, OIB 36845928853, Kralja Tvrtka 2, 43000 Bjelovar</derivirana_varijabla>
  </DomainObject.Predmet.ProtustrankaWithAdressOIB>
  <DomainObject.Predmet.ProtustrankaNazivFormated>
    <izvorni_sadrzaj>KG INTERIJERI društvo s ograničenom odgovornošću za graditeljstvo, trgovinu i usluge, Bjelovar</izvorni_sadrzaj>
    <derivirana_varijabla naziv="DomainObject.Predmet.ProtustrankaNazivFormated_1">KG INTERIJERI društvo s ograničenom odgovornošću za graditeljstvo, trgovinu i usluge, Bjelovar</derivirana_varijabla>
  </DomainObject.Predmet.ProtustrankaNazivFormated>
  <DomainObject.Predmet.ProtustrankaNazivFormatedOIB>
    <izvorni_sadrzaj>KG INTERIJERI društvo s ograničenom odgovornošću za graditeljstvo, trgovinu i usluge, Bjelovar, OIB 36845928853</izvorni_sadrzaj>
    <derivirana_varijabla naziv="DomainObject.Predmet.ProtustrankaNazivFormatedOIB_1">KG INTERIJERI društvo s ograničenom odgovornošću za graditeljstvo, trgovinu i usluge, Bjelovar, OIB 36845928853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KG INTERIJERI društvo s ograničenom odgovornošću za graditeljstvo, trgovinu i usluge, Bjelovar</item>
    </izvorni_sadrzaj>
    <derivirana_varijabla naziv="DomainObject.Predmet.ProtuStrankaListFormated_1">
      <item>KG INTERIJERI društvo s ograničenom odgovornošću za graditeljstvo, trgovinu i usluge, Bjelovar</item>
    </derivirana_varijabla>
  </DomainObject.Predmet.ProtuStrankaListFormated>
  <DomainObject.Predmet.ProtuStrankaListFormatedOIB>
    <izvorni_sadrzaj>
      <item>KG INTERIJERI društvo s ograničenom odgovornošću za graditeljstvo, trgovinu i usluge, Bjelovar, OIB 36845928853</item>
    </izvorni_sadrzaj>
    <derivirana_varijabla naziv="DomainObject.Predmet.ProtuStrankaListFormatedOIB_1">
      <item>KG INTERIJERI društvo s ograničenom odgovornošću za graditeljstvo, trgovinu i usluge, Bjelovar, OIB 36845928853</item>
    </derivirana_varijabla>
  </DomainObject.Predmet.ProtuStrankaListFormatedOIB>
  <DomainObject.Predmet.ProtuStrankaListFormatedWithAdress>
    <izvorni_sadrzaj>
      <item>KG INTERIJERI društvo s ograničenom odgovornošću za graditeljstvo, trgovinu i usluge, Bjelovar, Kralja Tvrtka 2, 43000 Bjelovar</item>
    </izvorni_sadrzaj>
    <derivirana_varijabla naziv="DomainObject.Predmet.ProtuStrankaListFormatedWithAdress_1">
      <item>KG INTERIJERI društvo s ograničenom odgovornošću za graditeljstvo, trgovinu i usluge, Bjelovar, Kralja Tvrtka 2, 43000 Bjelovar</item>
    </derivirana_varijabla>
  </DomainObject.Predmet.ProtuStrankaListFormatedWithAdress>
  <DomainObject.Predmet.ProtuStrankaListFormatedWithAdressOIB>
    <izvorni_sadrzaj>
      <item>KG INTERIJERI društvo s ograničenom odgovornošću za graditeljstvo, trgovinu i usluge, Bjelovar, OIB 36845928853, Kralja Tvrtka 2, 43000 Bjelovar</item>
    </izvorni_sadrzaj>
    <derivirana_varijabla naziv="DomainObject.Predmet.ProtuStrankaListFormatedWithAdressOIB_1">
      <item>KG INTERIJERI društvo s ograničenom odgovornošću za graditeljstvo, trgovinu i usluge, Bjelovar, OIB 36845928853, Kralja Tvrtka 2, 43000 Bjelovar</item>
    </derivirana_varijabla>
  </DomainObject.Predmet.ProtuStrankaListFormatedWithAdressOIB>
  <DomainObject.Predmet.ProtuStrankaListNazivFormated>
    <izvorni_sadrzaj>
      <item>KG INTERIJERI društvo s ograničenom odgovornošću za graditeljstvo, trgovinu i usluge, Bjelovar</item>
    </izvorni_sadrzaj>
    <derivirana_varijabla naziv="DomainObject.Predmet.ProtuStrankaListNazivFormated_1">
      <item>KG INTERIJERI društvo s ograničenom odgovornošću za graditeljstvo, trgovinu i usluge, Bjelovar</item>
    </derivirana_varijabla>
  </DomainObject.Predmet.ProtuStrankaListNazivFormated>
  <DomainObject.Predmet.ProtuStrankaListNazivFormatedOIB>
    <izvorni_sadrzaj>
      <item>KG INTERIJERI društvo s ograničenom odgovornošću za graditeljstvo, trgovinu i usluge, Bjelovar, OIB 36845928853</item>
    </izvorni_sadrzaj>
    <derivirana_varijabla naziv="DomainObject.Predmet.ProtuStrankaListNazivFormatedOIB_1">
      <item>KG INTERIJERI društvo s ograničenom odgovornošću za graditeljstvo, trgovinu i usluge, Bjelovar, OIB 36845928853</item>
    </derivirana_varijabla>
  </DomainObject.Predmet.ProtuStrankaListNazivFormatedOIB>
  <DomainObject.Predmet.OstaliListFormated>
    <izvorni_sadrzaj>
      <item>Kristijan Gibanjek</item>
    </izvorni_sadrzaj>
    <derivirana_varijabla naziv="DomainObject.Predmet.OstaliListFormated_1">
      <item>Kristijan Gibanjek</item>
    </derivirana_varijabla>
  </DomainObject.Predmet.OstaliListFormated>
  <DomainObject.Predmet.OstaliListFormatedOIB>
    <izvorni_sadrzaj>
      <item>Kristijan Gibanjek, OIB 19182442548</item>
    </izvorni_sadrzaj>
    <derivirana_varijabla naziv="DomainObject.Predmet.OstaliListFormatedOIB_1">
      <item>Kristijan Gibanjek, OIB 19182442548</item>
    </derivirana_varijabla>
  </DomainObject.Predmet.OstaliListFormatedOIB>
  <DomainObject.Predmet.OstaliListFormatedWithAdress>
    <izvorni_sadrzaj>
      <item>Kristijan Gibanjek, Kralja Tvrtka 2., 43000 Bjelovar</item>
    </izvorni_sadrzaj>
    <derivirana_varijabla naziv="DomainObject.Predmet.OstaliListFormatedWithAdress_1">
      <item>Kristijan Gibanjek, Kralja Tvrtka 2., 43000 Bjelovar</item>
    </derivirana_varijabla>
  </DomainObject.Predmet.OstaliListFormatedWithAdress>
  <DomainObject.Predmet.OstaliListFormatedWithAdressOIB>
    <izvorni_sadrzaj>
      <item>Kristijan Gibanjek, OIB 19182442548, Kralja Tvrtka 2., 43000 Bjelovar</item>
    </izvorni_sadrzaj>
    <derivirana_varijabla naziv="DomainObject.Predmet.OstaliListFormatedWithAdressOIB_1">
      <item>Kristijan Gibanjek, OIB 19182442548, Kralja Tvrtka 2., 43000 Bjelovar</item>
    </derivirana_varijabla>
  </DomainObject.Predmet.OstaliListFormatedWithAdressOIB>
  <DomainObject.Predmet.OstaliListNazivFormated>
    <izvorni_sadrzaj>
      <item>Kristijan Gibanjek</item>
    </izvorni_sadrzaj>
    <derivirana_varijabla naziv="DomainObject.Predmet.OstaliListNazivFormated_1">
      <item>Kristijan Gibanjek</item>
    </derivirana_varijabla>
  </DomainObject.Predmet.OstaliListNazivFormated>
  <DomainObject.Predmet.OstaliListNazivFormatedOIB>
    <izvorni_sadrzaj>
      <item>Kristijan Gibanjek, OIB 19182442548</item>
    </izvorni_sadrzaj>
    <derivirana_varijabla naziv="DomainObject.Predmet.OstaliListNazivFormatedOIB_1">
      <item>Kristijan Gibanjek, OIB 19182442548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St-231/2016-2</izvorni_sadrzaj>
    <derivirana_varijabla naziv="DomainObject.PoslovniBrojDokumenta_1">St-231/2016-2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KG INTERIJERI društvo s ograničenom odgovornošću za graditeljstvo, trgovinu i usluge, Bjelovar</izvorni_sadrzaj>
    <derivirana_varijabla naziv="DomainObject.Predmet.ProtustrankaIDrugi_1">KG INTERIJERI društvo s ograničenom odgovornošću za graditeljstvo,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KG INTERIJERI društvo s ograničenom odgovornošću za graditeljstvo, trgovinu i usluge, Bjelovar, OIB 36845928853, Kralja Tvrtka 2, 43000 Bjelovar</izvorni_sadrzaj>
    <derivirana_varijabla naziv="DomainObject.Predmet.ProtustrankaIDrugiAdressOIB_1">KG INTERIJERI društvo s ograničenom odgovornošću za graditeljstvo, trgovinu i usluge, Bjelovar, OIB 36845928853, Kralja Tvrtka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KG INTERIJERI društvo s ograničenom odgovornošću za graditeljstvo, trgovinu i usluge, Bjelovar</item>
      <item>Kristijan Gibanjek</item>
    </izvorni_sadrzaj>
    <derivirana_varijabla naziv="DomainObject.Predmet.SudioniciListNaziv_1">
      <item>FINA, RC ZAGREB, Podružnica Bjelovar</item>
      <item>KG INTERIJERI društvo s ograničenom odgovornošću za graditeljstvo, trgovinu i usluge, Bjelovar</item>
      <item>Kristijan Gibanjek</item>
    </derivirana_varijabla>
  </DomainObject.Predmet.SudioniciListNaziv>
  <DomainObject.Predmet.SudioniciListAdressOIB>
    <izvorni_sadrzaj>
      <item>FINA, RC ZAGREB, Podružnica Bjelovar, OIB 85821130368, F. Supila 4,43000 Bjelovar</item>
      <item>KG INTERIJERI društvo s ograničenom odgovornošću za graditeljstvo, trgovinu i usluge, Bjelovar, OIB 36845928853, Kralja Tvrtka 2,43000 Bjelovar</item>
      <item>Kristijan Gibanjek, OIB 19182442548, Kralja Tvrtka 2.,43000 Bjelovar</item>
    </izvorni_sadrzaj>
    <derivirana_varijabla naziv="DomainObject.Predmet.SudioniciListAdressOIB_1">
      <item>FINA, RC ZAGREB, Podružnica Bjelovar, OIB 85821130368, F. Supila 4,43000 Bjelovar</item>
      <item>KG INTERIJERI društvo s ograničenom odgovornošću za graditeljstvo, trgovinu i usluge, Bjelovar, OIB 36845928853, Kralja Tvrtka 2,43000 Bjelovar</item>
      <item>Kristijan Gibanjek, OIB 19182442548, Kralja Tvrtka 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A1F44-0621-4BAB-924F-C9DF0A475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1967</properties:Characters>
  <properties:Lines>86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