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e4f58" w14:paraId="4ee4f58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B639E6" w:rsidP="00B639E6" w:rsidR="00B639E6" w:rsidRPr="00B639E6">
      <w:pPr>
        <w:pStyle w:val="SudNaziv"/>
        <w:rPr>
          <w:rFonts w:cs="Times New Roman" w:eastAsia="Arial Unicode MS"/>
          <w:bCs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B639E6">
        <w:rPr>
          <w:rFonts w:cs="Times New Roman" w:eastAsia="Arial Unicode MS"/>
          <w:bCs/>
          <w:lang w:eastAsia="hr-HR"/>
        </w:rPr>
        <w:t xml:space="preserve">  REPUBLIKA HRVATSKA</w:t>
      </w:r>
    </w:p>
    <w:p w:rsidRDefault="00B639E6" w:rsidP="00B639E6" w:rsidR="00B639E6" w:rsidRPr="00B639E6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B639E6">
        <w:rPr>
          <w:rFonts w:cs="Times New Roman" w:eastAsia="Times New Roman"/>
          <w:b/>
          <w:lang w:eastAsia="hr-HR" w:val="en-AU"/>
        </w:rPr>
        <w:t>TRGOVA</w:t>
      </w:r>
      <w:r w:rsidRPr="00B639E6">
        <w:rPr>
          <w:rFonts w:cs="Times New Roman" w:eastAsia="Times New Roman"/>
          <w:b/>
          <w:lang w:eastAsia="hr-HR"/>
        </w:rPr>
        <w:t>Č</w:t>
      </w:r>
      <w:r w:rsidRPr="00B639E6">
        <w:rPr>
          <w:rFonts w:cs="Times New Roman" w:eastAsia="Times New Roman"/>
          <w:b/>
          <w:lang w:eastAsia="hr-HR" w:val="en-AU"/>
        </w:rPr>
        <w:t xml:space="preserve">KI SUD U SPLITU </w:t>
      </w:r>
      <w:r w:rsidRPr="00B639E6">
        <w:rPr>
          <w:rFonts w:cs="Times New Roman" w:eastAsia="Times New Roman"/>
          <w:lang w:eastAsia="hr-HR"/>
        </w:rPr>
        <w:t xml:space="preserve">            </w:t>
      </w:r>
      <w:r w:rsidRPr="00B639E6">
        <w:rPr>
          <w:rFonts w:cs="Times New Roman" w:eastAsia="Times New Roman"/>
          <w:lang w:eastAsia="hr-HR"/>
        </w:rPr>
        <w:tab/>
      </w:r>
      <w:r w:rsidRPr="00B639E6">
        <w:rPr>
          <w:rFonts w:cs="Times New Roman" w:eastAsia="Times New Roman"/>
          <w:lang w:eastAsia="hr-HR"/>
        </w:rPr>
        <w:tab/>
      </w:r>
      <w:r w:rsidRPr="00B639E6">
        <w:rPr>
          <w:rFonts w:cs="Times New Roman" w:eastAsia="Times New Roman"/>
          <w:lang w:eastAsia="hr-HR"/>
        </w:rPr>
        <w:tab/>
        <w:t xml:space="preserve">      </w:t>
      </w:r>
      <w:proofErr w:type="spellStart"/>
      <w:r w:rsidRPr="00B639E6">
        <w:rPr>
          <w:rFonts w:cs="Times New Roman" w:eastAsia="Times New Roman"/>
          <w:b/>
          <w:lang w:eastAsia="hr-HR" w:val="en-AU"/>
        </w:rPr>
        <w:t>Broj</w:t>
      </w:r>
      <w:proofErr w:type="spellEnd"/>
      <w:r w:rsidRPr="00B639E6">
        <w:rPr>
          <w:rFonts w:cs="Times New Roman" w:eastAsia="Times New Roman"/>
          <w:b/>
          <w:lang w:eastAsia="hr-HR"/>
        </w:rPr>
        <w:t>: 14. St-368/2013.</w:t>
      </w:r>
    </w:p>
    <w:p w:rsidRDefault="00B639E6" w:rsidP="00B639E6" w:rsidR="00B639E6" w:rsidRPr="00B639E6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B639E6">
        <w:rPr>
          <w:rFonts w:cs="Times New Roman" w:eastAsia="Times New Roman"/>
          <w:b/>
          <w:szCs w:val="20"/>
          <w:lang w:eastAsia="hr-HR"/>
        </w:rPr>
        <w:t xml:space="preserve">          </w:t>
      </w:r>
      <w:proofErr w:type="spellStart"/>
      <w:r w:rsidRPr="00B639E6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B639E6">
        <w:rPr>
          <w:rFonts w:cs="Times New Roman" w:eastAsia="Times New Roman"/>
          <w:b/>
          <w:szCs w:val="20"/>
          <w:lang w:eastAsia="hr-HR"/>
        </w:rPr>
        <w:t xml:space="preserve"> 6.</w:t>
      </w:r>
    </w:p>
    <w:p w:rsidRDefault="00B639E6" w:rsidP="00B639E6" w:rsidR="00B639E6" w:rsidRPr="00B639E6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B639E6">
        <w:rPr>
          <w:rFonts w:cs="Times New Roman" w:eastAsia="Times New Roman"/>
          <w:b/>
          <w:szCs w:val="20"/>
          <w:lang w:eastAsia="hr-HR"/>
        </w:rPr>
        <w:t xml:space="preserve">         21000  S P L I T</w:t>
      </w:r>
    </w:p>
    <w:p w:rsidRDefault="00B639E6" w:rsidP="00B639E6" w:rsidR="00B639E6" w:rsidRPr="00B639E6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B639E6" w:rsidP="00B639E6" w:rsidR="00B639E6" w:rsidRPr="00B639E6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B639E6" w:rsidP="00B639E6" w:rsidR="00B639E6" w:rsidRPr="00B639E6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B639E6" w:rsidP="00B639E6" w:rsidR="00B639E6" w:rsidRPr="00B639E6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639E6">
        <w:rPr>
          <w:rFonts w:cs="Times New Roman" w:eastAsia="Times New Roman"/>
          <w:b/>
          <w:lang w:eastAsia="hr-HR"/>
        </w:rPr>
        <w:t>R E P U B L I K A    H R V A T S K A</w:t>
      </w:r>
    </w:p>
    <w:p w:rsidRDefault="00B639E6" w:rsidP="00B639E6" w:rsidR="00B639E6" w:rsidRPr="00B639E6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639E6" w:rsidP="00B639E6" w:rsidR="00B639E6" w:rsidRPr="00B639E6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639E6">
        <w:rPr>
          <w:rFonts w:cs="Times New Roman" w:eastAsia="Times New Roman"/>
          <w:b/>
          <w:lang w:eastAsia="hr-HR"/>
        </w:rPr>
        <w:t>Z A K L J U Č A K</w:t>
      </w:r>
    </w:p>
    <w:p w:rsidRDefault="00B639E6" w:rsidP="00B639E6" w:rsidR="00B639E6" w:rsidRPr="00B639E6">
      <w:pPr>
        <w:spacing w:after="0"/>
        <w:rPr>
          <w:rFonts w:cs="Times New Roman" w:eastAsia="Times New Roman"/>
          <w:szCs w:val="20"/>
          <w:lang w:eastAsia="hr-HR" w:val="de-DE"/>
        </w:rPr>
      </w:pPr>
    </w:p>
    <w:p w:rsidRDefault="00B639E6" w:rsidP="00B639E6" w:rsidR="00B639E6" w:rsidRPr="00B639E6">
      <w:pPr>
        <w:spacing w:after="0"/>
        <w:rPr>
          <w:rFonts w:cs="Times New Roman" w:eastAsia="Times New Roman"/>
          <w:szCs w:val="20"/>
          <w:lang w:eastAsia="hr-HR" w:val="de-DE"/>
        </w:rPr>
      </w:pPr>
    </w:p>
    <w:p w:rsidRDefault="00B639E6" w:rsidP="00B639E6" w:rsidR="00B639E6" w:rsidRPr="00B639E6">
      <w:pPr>
        <w:spacing w:after="0"/>
        <w:jc w:val="both"/>
        <w:rPr>
          <w:rFonts w:cs="Times New Roman" w:eastAsia="Times New Roman"/>
          <w:lang w:eastAsia="hr-HR"/>
        </w:rPr>
      </w:pPr>
      <w:r w:rsidRPr="00B639E6">
        <w:rPr>
          <w:rFonts w:cs="Times New Roman" w:eastAsia="Times New Roman"/>
          <w:lang w:eastAsia="hr-HR"/>
        </w:rPr>
        <w:tab/>
        <w:t xml:space="preserve">Trgovački sud u Splitu, po stečajnom sudcu Jozi Ćaleti, u stečajnom postupku nad stečajnim Dužnikom: BILA BOJA, d.o.o., Grohote 0., Šolta, OIB: 99569236374. (dalje: Dužnik, stečajni Dužnik), kojega zastupa stečajna upraviteljica Mira </w:t>
      </w:r>
      <w:proofErr w:type="spellStart"/>
      <w:r w:rsidRPr="00B639E6">
        <w:rPr>
          <w:rFonts w:cs="Times New Roman" w:eastAsia="Times New Roman"/>
          <w:lang w:eastAsia="hr-HR"/>
        </w:rPr>
        <w:t>Hajdić</w:t>
      </w:r>
      <w:proofErr w:type="spellEnd"/>
      <w:r w:rsidRPr="00B639E6">
        <w:rPr>
          <w:rFonts w:cs="Times New Roman" w:eastAsia="Times New Roman"/>
          <w:lang w:eastAsia="hr-HR"/>
        </w:rPr>
        <w:t xml:space="preserve">, iz Splita, </w:t>
      </w:r>
      <w:proofErr w:type="spellStart"/>
      <w:r w:rsidRPr="00B639E6">
        <w:rPr>
          <w:rFonts w:cs="Times New Roman" w:eastAsia="Times New Roman"/>
          <w:lang w:eastAsia="hr-HR"/>
        </w:rPr>
        <w:t>Smiljanićeva</w:t>
      </w:r>
      <w:proofErr w:type="spellEnd"/>
      <w:r w:rsidRPr="00B639E6">
        <w:rPr>
          <w:rFonts w:cs="Times New Roman" w:eastAsia="Times New Roman"/>
          <w:lang w:eastAsia="hr-HR"/>
        </w:rPr>
        <w:t xml:space="preserve"> 2., dana 02. svibnja 2016. godine, izvan-raspravno,</w:t>
      </w:r>
    </w:p>
    <w:p w:rsidRDefault="00B639E6" w:rsidP="00B639E6" w:rsidR="00B639E6" w:rsidRPr="00B639E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639E6" w:rsidP="00B639E6" w:rsidR="00B639E6" w:rsidRPr="00B639E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639E6" w:rsidP="00B639E6" w:rsidR="00B639E6" w:rsidRPr="00B639E6">
      <w:pPr>
        <w:spacing w:after="0"/>
        <w:jc w:val="center"/>
        <w:rPr>
          <w:rFonts w:cs="Times New Roman" w:eastAsia="Times New Roman"/>
          <w:bCs/>
          <w:lang w:eastAsia="hr-HR"/>
        </w:rPr>
      </w:pPr>
      <w:r w:rsidRPr="00B639E6">
        <w:rPr>
          <w:rFonts w:cs="Times New Roman" w:eastAsia="Times New Roman"/>
          <w:bCs/>
          <w:lang w:eastAsia="hr-HR"/>
        </w:rPr>
        <w:t>z a k l j u č i o   j e</w:t>
      </w:r>
    </w:p>
    <w:p w:rsidRDefault="00B639E6" w:rsidP="00B639E6" w:rsidR="00B639E6" w:rsidRPr="00B639E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639E6" w:rsidP="00B639E6" w:rsidR="00B639E6" w:rsidRPr="00B639E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639E6" w:rsidP="00B639E6" w:rsidR="00B639E6" w:rsidRPr="00B639E6">
      <w:pPr>
        <w:spacing w:after="0"/>
        <w:jc w:val="both"/>
        <w:rPr>
          <w:rFonts w:cs="Times New Roman" w:eastAsia="Times New Roman"/>
          <w:lang w:eastAsia="hr-HR"/>
        </w:rPr>
      </w:pPr>
      <w:r w:rsidRPr="00B639E6">
        <w:rPr>
          <w:rFonts w:cs="Times New Roman" w:eastAsia="Times New Roman"/>
          <w:lang w:eastAsia="hr-HR"/>
        </w:rPr>
        <w:t xml:space="preserve">          </w:t>
      </w:r>
      <w:r w:rsidRPr="00B639E6">
        <w:rPr>
          <w:rFonts w:cs="Times New Roman" w:eastAsia="Times New Roman"/>
          <w:b/>
          <w:lang w:eastAsia="hr-HR"/>
        </w:rPr>
        <w:t>1.</w:t>
      </w:r>
      <w:r w:rsidRPr="00B639E6">
        <w:rPr>
          <w:rFonts w:cs="Times New Roman" w:eastAsia="Times New Roman"/>
          <w:lang w:eastAsia="hr-HR"/>
        </w:rPr>
        <w:t xml:space="preserve"> Radi namirenja </w:t>
      </w:r>
      <w:proofErr w:type="spellStart"/>
      <w:r w:rsidRPr="00B639E6">
        <w:rPr>
          <w:rFonts w:cs="Times New Roman" w:eastAsia="Times New Roman"/>
          <w:lang w:eastAsia="hr-HR"/>
        </w:rPr>
        <w:t>razlučnih</w:t>
      </w:r>
      <w:proofErr w:type="spellEnd"/>
      <w:r w:rsidRPr="00B639E6">
        <w:rPr>
          <w:rFonts w:cs="Times New Roman" w:eastAsia="Times New Roman"/>
          <w:lang w:eastAsia="hr-HR"/>
        </w:rPr>
        <w:t xml:space="preserve"> i </w:t>
      </w:r>
      <w:proofErr w:type="spellStart"/>
      <w:r w:rsidRPr="00B639E6">
        <w:rPr>
          <w:rFonts w:cs="Times New Roman" w:eastAsia="Times New Roman"/>
          <w:lang w:eastAsia="hr-HR"/>
        </w:rPr>
        <w:t>podrazlučnih</w:t>
      </w:r>
      <w:proofErr w:type="spellEnd"/>
      <w:r w:rsidRPr="00B639E6">
        <w:rPr>
          <w:rFonts w:cs="Times New Roman" w:eastAsia="Times New Roman"/>
          <w:lang w:eastAsia="hr-HR"/>
        </w:rPr>
        <w:t xml:space="preserve"> (</w:t>
      </w:r>
      <w:proofErr w:type="spellStart"/>
      <w:r w:rsidRPr="00B639E6">
        <w:rPr>
          <w:rFonts w:cs="Times New Roman" w:eastAsia="Times New Roman"/>
          <w:lang w:eastAsia="hr-HR"/>
        </w:rPr>
        <w:t>nadhipotekarnih</w:t>
      </w:r>
      <w:proofErr w:type="spellEnd"/>
      <w:r w:rsidRPr="00B639E6">
        <w:rPr>
          <w:rFonts w:cs="Times New Roman" w:eastAsia="Times New Roman"/>
          <w:lang w:eastAsia="hr-HR"/>
        </w:rPr>
        <w:t xml:space="preserve">) vjerovnika: CREDO BANKA, d.d., u stečaju, Split, </w:t>
      </w:r>
      <w:proofErr w:type="spellStart"/>
      <w:r w:rsidRPr="00B639E6">
        <w:rPr>
          <w:rFonts w:cs="Times New Roman" w:eastAsia="Times New Roman"/>
          <w:lang w:eastAsia="hr-HR"/>
        </w:rPr>
        <w:t>Zrinjsko</w:t>
      </w:r>
      <w:proofErr w:type="spellEnd"/>
      <w:r w:rsidRPr="00B639E6">
        <w:rPr>
          <w:rFonts w:cs="Times New Roman" w:eastAsia="Times New Roman"/>
          <w:lang w:eastAsia="hr-HR"/>
        </w:rPr>
        <w:t xml:space="preserve"> </w:t>
      </w:r>
      <w:proofErr w:type="spellStart"/>
      <w:r w:rsidRPr="00B639E6">
        <w:rPr>
          <w:rFonts w:cs="Times New Roman" w:eastAsia="Times New Roman"/>
          <w:lang w:eastAsia="hr-HR"/>
        </w:rPr>
        <w:t>Frankopanska</w:t>
      </w:r>
      <w:proofErr w:type="spellEnd"/>
      <w:r w:rsidRPr="00B639E6">
        <w:rPr>
          <w:rFonts w:cs="Times New Roman" w:eastAsia="Times New Roman"/>
          <w:lang w:eastAsia="hr-HR"/>
        </w:rPr>
        <w:t xml:space="preserve"> 58., OIB: 94141384086. i HRVATSKE BANKE ZA OBNOVU I RAZVITAK, iz Zagreba, Strossmayerov trg 9, OIB: 26702280390, iz unovčene stečajne mase Dužnika:</w:t>
      </w:r>
    </w:p>
    <w:p w:rsidRDefault="00B639E6" w:rsidP="00B639E6" w:rsidR="00B639E6" w:rsidRPr="00B639E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639E6" w:rsidP="00B639E6" w:rsidR="00B639E6" w:rsidRPr="00B639E6">
      <w:pPr>
        <w:spacing w:after="0"/>
        <w:jc w:val="both"/>
        <w:rPr>
          <w:rFonts w:cs="Times New Roman" w:eastAsia="Times New Roman"/>
          <w:lang w:eastAsia="hr-HR"/>
        </w:rPr>
      </w:pPr>
      <w:r w:rsidRPr="00B639E6">
        <w:rPr>
          <w:rFonts w:cs="Times New Roman" w:eastAsia="Times New Roman"/>
          <w:b/>
          <w:lang w:eastAsia="hr-HR"/>
        </w:rPr>
        <w:t>a)</w:t>
      </w:r>
      <w:r w:rsidRPr="00B639E6">
        <w:rPr>
          <w:rFonts w:cs="Times New Roman" w:eastAsia="Times New Roman"/>
          <w:lang w:eastAsia="hr-HR"/>
        </w:rPr>
        <w:t xml:space="preserve"> nekretnina upisanih u zemljišnim knjigama Općinskog suda u Splitu, Zemljišnoknjižni odjel Split, katastarska općina Grohote, označenih kao:</w:t>
      </w:r>
    </w:p>
    <w:p w:rsidRDefault="00B639E6" w:rsidP="00B639E6" w:rsidR="00B639E6" w:rsidRPr="00B639E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639E6" w:rsidP="00B639E6" w:rsidR="00B639E6" w:rsidRPr="00B639E6">
      <w:pPr>
        <w:spacing w:after="0"/>
        <w:jc w:val="both"/>
        <w:rPr>
          <w:rFonts w:cs="Times New Roman" w:eastAsia="Times New Roman"/>
          <w:lang w:eastAsia="hr-HR"/>
        </w:rPr>
      </w:pPr>
      <w:r w:rsidRPr="00B639E6">
        <w:rPr>
          <w:rFonts w:cs="Times New Roman" w:eastAsia="Times New Roman"/>
          <w:lang w:eastAsia="hr-HR"/>
        </w:rPr>
        <w:t xml:space="preserve">dio od 2278/2321 čest. </w:t>
      </w:r>
      <w:proofErr w:type="spellStart"/>
      <w:r w:rsidRPr="00B639E6">
        <w:rPr>
          <w:rFonts w:cs="Times New Roman" w:eastAsia="Times New Roman"/>
          <w:lang w:eastAsia="hr-HR"/>
        </w:rPr>
        <w:t>zem</w:t>
      </w:r>
      <w:proofErr w:type="spellEnd"/>
      <w:r w:rsidRPr="00B639E6">
        <w:rPr>
          <w:rFonts w:cs="Times New Roman" w:eastAsia="Times New Roman"/>
          <w:lang w:eastAsia="hr-HR"/>
        </w:rPr>
        <w:t>. 40/1., ZU 1860., zgrada, površine: 2278 m2, te</w:t>
      </w:r>
    </w:p>
    <w:p w:rsidRDefault="00B639E6" w:rsidP="00B639E6" w:rsidR="00B639E6" w:rsidRPr="00B639E6">
      <w:pPr>
        <w:spacing w:after="0"/>
        <w:jc w:val="both"/>
        <w:rPr>
          <w:rFonts w:cs="Times New Roman" w:eastAsia="Times New Roman"/>
          <w:lang w:eastAsia="hr-HR"/>
        </w:rPr>
      </w:pPr>
      <w:r w:rsidRPr="00B639E6">
        <w:rPr>
          <w:rFonts w:cs="Times New Roman" w:eastAsia="Times New Roman"/>
          <w:lang w:eastAsia="hr-HR"/>
        </w:rPr>
        <w:t xml:space="preserve">čest. </w:t>
      </w:r>
      <w:proofErr w:type="spellStart"/>
      <w:r w:rsidRPr="00B639E6">
        <w:rPr>
          <w:rFonts w:cs="Times New Roman" w:eastAsia="Times New Roman"/>
          <w:lang w:eastAsia="hr-HR"/>
        </w:rPr>
        <w:t>zem</w:t>
      </w:r>
      <w:proofErr w:type="spellEnd"/>
      <w:r w:rsidRPr="00B639E6">
        <w:rPr>
          <w:rFonts w:cs="Times New Roman" w:eastAsia="Times New Roman"/>
          <w:lang w:eastAsia="hr-HR"/>
        </w:rPr>
        <w:t>. 40/2., ZU 996., zgrada, površine 37 m2.,</w:t>
      </w:r>
    </w:p>
    <w:p w:rsidRDefault="00B639E6" w:rsidP="00B639E6" w:rsidR="00B639E6" w:rsidRPr="00B639E6">
      <w:pPr>
        <w:spacing w:after="0"/>
        <w:jc w:val="both"/>
        <w:rPr>
          <w:rFonts w:cs="Times New Roman" w:eastAsia="Times New Roman"/>
          <w:lang w:eastAsia="hr-HR"/>
        </w:rPr>
      </w:pPr>
      <w:r w:rsidRPr="00B639E6">
        <w:rPr>
          <w:rFonts w:cs="Times New Roman" w:eastAsia="Times New Roman"/>
          <w:lang w:eastAsia="hr-HR"/>
        </w:rPr>
        <w:t xml:space="preserve">čest. </w:t>
      </w:r>
      <w:proofErr w:type="spellStart"/>
      <w:r w:rsidRPr="00B639E6">
        <w:rPr>
          <w:rFonts w:cs="Times New Roman" w:eastAsia="Times New Roman"/>
          <w:lang w:eastAsia="hr-HR"/>
        </w:rPr>
        <w:t>zem</w:t>
      </w:r>
      <w:proofErr w:type="spellEnd"/>
      <w:r w:rsidRPr="00B639E6">
        <w:rPr>
          <w:rFonts w:cs="Times New Roman" w:eastAsia="Times New Roman"/>
          <w:lang w:eastAsia="hr-HR"/>
        </w:rPr>
        <w:t>. 40/3., ZU 996., zgrada, površine 57 m2.,</w:t>
      </w:r>
    </w:p>
    <w:p w:rsidRDefault="00B639E6" w:rsidP="00B639E6" w:rsidR="00B639E6" w:rsidRPr="00B639E6">
      <w:pPr>
        <w:spacing w:after="0"/>
        <w:jc w:val="both"/>
        <w:rPr>
          <w:rFonts w:cs="Times New Roman" w:eastAsia="Times New Roman"/>
          <w:lang w:eastAsia="hr-HR"/>
        </w:rPr>
      </w:pPr>
      <w:r w:rsidRPr="00B639E6">
        <w:rPr>
          <w:rFonts w:cs="Times New Roman" w:eastAsia="Times New Roman"/>
          <w:lang w:eastAsia="hr-HR"/>
        </w:rPr>
        <w:t xml:space="preserve">čest. </w:t>
      </w:r>
      <w:proofErr w:type="spellStart"/>
      <w:r w:rsidRPr="00B639E6">
        <w:rPr>
          <w:rFonts w:cs="Times New Roman" w:eastAsia="Times New Roman"/>
          <w:lang w:eastAsia="hr-HR"/>
        </w:rPr>
        <w:t>zem</w:t>
      </w:r>
      <w:proofErr w:type="spellEnd"/>
      <w:r w:rsidRPr="00B639E6">
        <w:rPr>
          <w:rFonts w:cs="Times New Roman" w:eastAsia="Times New Roman"/>
          <w:lang w:eastAsia="hr-HR"/>
        </w:rPr>
        <w:t xml:space="preserve">. 40/4., ZU 996.,  zgrada, površine  86 m2., </w:t>
      </w:r>
    </w:p>
    <w:p w:rsidRDefault="00B639E6" w:rsidP="00B639E6" w:rsidR="00B639E6" w:rsidRPr="00B639E6">
      <w:pPr>
        <w:spacing w:after="0"/>
        <w:jc w:val="both"/>
        <w:rPr>
          <w:rFonts w:cs="Times New Roman" w:eastAsia="Times New Roman"/>
          <w:lang w:eastAsia="hr-HR"/>
        </w:rPr>
      </w:pPr>
      <w:r w:rsidRPr="00B639E6">
        <w:rPr>
          <w:rFonts w:cs="Times New Roman" w:eastAsia="Times New Roman"/>
          <w:lang w:eastAsia="hr-HR"/>
        </w:rPr>
        <w:t xml:space="preserve">čest. </w:t>
      </w:r>
      <w:proofErr w:type="spellStart"/>
      <w:r w:rsidRPr="00B639E6">
        <w:rPr>
          <w:rFonts w:cs="Times New Roman" w:eastAsia="Times New Roman"/>
          <w:lang w:eastAsia="hr-HR"/>
        </w:rPr>
        <w:t>zem</w:t>
      </w:r>
      <w:proofErr w:type="spellEnd"/>
      <w:r w:rsidRPr="00B639E6">
        <w:rPr>
          <w:rFonts w:cs="Times New Roman" w:eastAsia="Times New Roman"/>
          <w:lang w:eastAsia="hr-HR"/>
        </w:rPr>
        <w:t>. 40/5., ZU 996., trafostanica, površine 14 m2.,</w:t>
      </w:r>
    </w:p>
    <w:p w:rsidRDefault="00B639E6" w:rsidP="00B639E6" w:rsidR="00B639E6" w:rsidRPr="00B639E6">
      <w:pPr>
        <w:spacing w:after="0"/>
        <w:jc w:val="both"/>
        <w:rPr>
          <w:rFonts w:cs="Times New Roman" w:eastAsia="Times New Roman"/>
          <w:lang w:eastAsia="hr-HR"/>
        </w:rPr>
      </w:pPr>
      <w:r w:rsidRPr="00B639E6">
        <w:rPr>
          <w:rFonts w:cs="Times New Roman" w:eastAsia="Times New Roman"/>
          <w:lang w:eastAsia="hr-HR"/>
        </w:rPr>
        <w:t xml:space="preserve">čest. </w:t>
      </w:r>
      <w:proofErr w:type="spellStart"/>
      <w:r w:rsidRPr="00B639E6">
        <w:rPr>
          <w:rFonts w:cs="Times New Roman" w:eastAsia="Times New Roman"/>
          <w:lang w:eastAsia="hr-HR"/>
        </w:rPr>
        <w:t>zem</w:t>
      </w:r>
      <w:proofErr w:type="spellEnd"/>
      <w:r w:rsidRPr="00B639E6">
        <w:rPr>
          <w:rFonts w:cs="Times New Roman" w:eastAsia="Times New Roman"/>
          <w:lang w:eastAsia="hr-HR"/>
        </w:rPr>
        <w:t>. 40/6., ZU 996., čatrnja, površine 13 m2.,</w:t>
      </w:r>
    </w:p>
    <w:p w:rsidRDefault="00B639E6" w:rsidP="00B639E6" w:rsidR="00B639E6" w:rsidRPr="00B639E6">
      <w:pPr>
        <w:spacing w:after="0"/>
        <w:jc w:val="both"/>
        <w:rPr>
          <w:rFonts w:cs="Times New Roman" w:eastAsia="Times New Roman"/>
          <w:lang w:eastAsia="hr-HR"/>
        </w:rPr>
      </w:pPr>
      <w:r w:rsidRPr="00B639E6">
        <w:rPr>
          <w:rFonts w:cs="Times New Roman" w:eastAsia="Times New Roman"/>
          <w:lang w:eastAsia="hr-HR"/>
        </w:rPr>
        <w:t xml:space="preserve">čest. </w:t>
      </w:r>
      <w:proofErr w:type="spellStart"/>
      <w:r w:rsidRPr="00B639E6">
        <w:rPr>
          <w:rFonts w:cs="Times New Roman" w:eastAsia="Times New Roman"/>
          <w:lang w:eastAsia="hr-HR"/>
        </w:rPr>
        <w:t>zem</w:t>
      </w:r>
      <w:proofErr w:type="spellEnd"/>
      <w:r w:rsidRPr="00B639E6">
        <w:rPr>
          <w:rFonts w:cs="Times New Roman" w:eastAsia="Times New Roman"/>
          <w:lang w:eastAsia="hr-HR"/>
        </w:rPr>
        <w:t xml:space="preserve">. 40/7., ZU 996., dvor, površine 2135 m2., </w:t>
      </w:r>
    </w:p>
    <w:p w:rsidRDefault="00B639E6" w:rsidP="00B639E6" w:rsidR="00B639E6" w:rsidRPr="00B639E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639E6" w:rsidP="00B639E6" w:rsidR="00B639E6" w:rsidRPr="00B639E6">
      <w:pPr>
        <w:spacing w:after="0"/>
        <w:jc w:val="both"/>
        <w:rPr>
          <w:rFonts w:cs="Times New Roman" w:eastAsia="Times New Roman"/>
          <w:lang w:eastAsia="hr-HR"/>
        </w:rPr>
      </w:pPr>
      <w:r w:rsidRPr="00B639E6">
        <w:rPr>
          <w:rFonts w:cs="Times New Roman" w:eastAsia="Times New Roman"/>
          <w:lang w:eastAsia="hr-HR"/>
        </w:rPr>
        <w:t>u naravi proizvodno-poslovna tvornica Dužnika za proizvodnju bokobrana te pokretnina i oprema Dužnika što se nalazi u tvornici navedenoj pod a),</w:t>
      </w:r>
    </w:p>
    <w:p w:rsidRDefault="00B639E6" w:rsidP="00B639E6" w:rsidR="00B639E6" w:rsidRPr="00B639E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639E6" w:rsidP="00B639E6" w:rsidR="00B639E6" w:rsidRPr="00B639E6">
      <w:pPr>
        <w:spacing w:after="0"/>
        <w:jc w:val="both"/>
        <w:rPr>
          <w:rFonts w:cs="Times New Roman" w:eastAsia="Times New Roman"/>
          <w:szCs w:val="20"/>
          <w:lang w:val="en-US"/>
        </w:rPr>
      </w:pPr>
      <w:proofErr w:type="gramStart"/>
      <w:r w:rsidRPr="00B639E6">
        <w:rPr>
          <w:rFonts w:cs="Times New Roman" w:eastAsia="Times New Roman"/>
          <w:szCs w:val="20"/>
          <w:lang w:val="en-US"/>
        </w:rPr>
        <w:t>a</w:t>
      </w:r>
      <w:proofErr w:type="gramEnd"/>
      <w:r w:rsidRPr="00B639E6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B639E6">
        <w:rPr>
          <w:rFonts w:cs="Times New Roman" w:eastAsia="Times New Roman"/>
          <w:szCs w:val="20"/>
          <w:lang w:val="en-US"/>
        </w:rPr>
        <w:t>na</w:t>
      </w:r>
      <w:proofErr w:type="spellEnd"/>
      <w:r w:rsidRPr="00B639E6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B639E6">
        <w:rPr>
          <w:rFonts w:cs="Times New Roman" w:eastAsia="Times New Roman"/>
          <w:szCs w:val="20"/>
          <w:lang w:val="en-US"/>
        </w:rPr>
        <w:t>kojim</w:t>
      </w:r>
      <w:proofErr w:type="spellEnd"/>
      <w:r w:rsidRPr="00B639E6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B639E6">
        <w:rPr>
          <w:rFonts w:cs="Times New Roman" w:eastAsia="Times New Roman"/>
          <w:szCs w:val="20"/>
          <w:lang w:val="en-US"/>
        </w:rPr>
        <w:t>su</w:t>
      </w:r>
      <w:proofErr w:type="spellEnd"/>
      <w:r w:rsidRPr="00B639E6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B639E6">
        <w:rPr>
          <w:rFonts w:cs="Times New Roman" w:eastAsia="Times New Roman"/>
          <w:szCs w:val="20"/>
          <w:lang w:val="en-US"/>
        </w:rPr>
        <w:t>stvarima</w:t>
      </w:r>
      <w:proofErr w:type="spellEnd"/>
      <w:r w:rsidRPr="00B639E6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B639E6">
        <w:rPr>
          <w:rFonts w:cs="Times New Roman" w:eastAsia="Times New Roman"/>
          <w:szCs w:val="20"/>
          <w:lang w:val="en-US"/>
        </w:rPr>
        <w:t>imali</w:t>
      </w:r>
      <w:proofErr w:type="spellEnd"/>
      <w:r w:rsidRPr="00B639E6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B639E6">
        <w:rPr>
          <w:rFonts w:cs="Times New Roman" w:eastAsia="Times New Roman"/>
          <w:szCs w:val="20"/>
          <w:lang w:val="en-US"/>
        </w:rPr>
        <w:t>založno</w:t>
      </w:r>
      <w:proofErr w:type="spellEnd"/>
      <w:r w:rsidRPr="00B639E6">
        <w:rPr>
          <w:rFonts w:cs="Times New Roman" w:eastAsia="Times New Roman"/>
          <w:szCs w:val="20"/>
          <w:lang w:val="en-US"/>
        </w:rPr>
        <w:t xml:space="preserve">, </w:t>
      </w:r>
      <w:proofErr w:type="spellStart"/>
      <w:r w:rsidRPr="00B639E6">
        <w:rPr>
          <w:rFonts w:cs="Times New Roman" w:eastAsia="Times New Roman"/>
          <w:szCs w:val="20"/>
          <w:lang w:val="en-US"/>
        </w:rPr>
        <w:t>odnosno</w:t>
      </w:r>
      <w:proofErr w:type="spellEnd"/>
      <w:r w:rsidRPr="00B639E6">
        <w:rPr>
          <w:rFonts w:cs="Times New Roman" w:eastAsia="Times New Roman"/>
          <w:szCs w:val="20"/>
          <w:lang w:val="en-US"/>
        </w:rPr>
        <w:t xml:space="preserve">, </w:t>
      </w:r>
      <w:proofErr w:type="spellStart"/>
      <w:r w:rsidRPr="00B639E6">
        <w:rPr>
          <w:rFonts w:cs="Times New Roman" w:eastAsia="Times New Roman"/>
          <w:szCs w:val="20"/>
          <w:lang w:val="en-US"/>
        </w:rPr>
        <w:t>podzaložno</w:t>
      </w:r>
      <w:proofErr w:type="spellEnd"/>
      <w:r w:rsidRPr="00B639E6">
        <w:rPr>
          <w:rFonts w:cs="Times New Roman" w:eastAsia="Times New Roman"/>
          <w:szCs w:val="20"/>
          <w:lang w:val="en-US"/>
        </w:rPr>
        <w:t xml:space="preserve"> (</w:t>
      </w:r>
      <w:proofErr w:type="spellStart"/>
      <w:r w:rsidRPr="00B639E6">
        <w:rPr>
          <w:rFonts w:cs="Times New Roman" w:eastAsia="Times New Roman"/>
          <w:szCs w:val="20"/>
          <w:lang w:val="en-US"/>
        </w:rPr>
        <w:t>nadhipotekarno</w:t>
      </w:r>
      <w:proofErr w:type="spellEnd"/>
      <w:r w:rsidRPr="00B639E6">
        <w:rPr>
          <w:rFonts w:cs="Times New Roman" w:eastAsia="Times New Roman"/>
          <w:szCs w:val="20"/>
          <w:lang w:val="en-US"/>
        </w:rPr>
        <w:t xml:space="preserve">) </w:t>
      </w:r>
      <w:proofErr w:type="spellStart"/>
      <w:r w:rsidRPr="00B639E6">
        <w:rPr>
          <w:rFonts w:cs="Times New Roman" w:eastAsia="Times New Roman"/>
          <w:szCs w:val="20"/>
          <w:lang w:val="en-US"/>
        </w:rPr>
        <w:t>pravo</w:t>
      </w:r>
      <w:proofErr w:type="spellEnd"/>
      <w:r w:rsidRPr="00B639E6">
        <w:rPr>
          <w:rFonts w:cs="Times New Roman" w:eastAsia="Times New Roman"/>
          <w:szCs w:val="20"/>
          <w:lang w:val="en-US"/>
        </w:rPr>
        <w:t xml:space="preserve">, </w:t>
      </w:r>
      <w:proofErr w:type="spellStart"/>
      <w:r w:rsidRPr="00B639E6">
        <w:rPr>
          <w:rFonts w:cs="Times New Roman" w:eastAsia="Times New Roman"/>
          <w:szCs w:val="20"/>
          <w:lang w:val="en-US"/>
        </w:rPr>
        <w:t>založni</w:t>
      </w:r>
      <w:proofErr w:type="spellEnd"/>
      <w:r w:rsidRPr="00B639E6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B639E6">
        <w:rPr>
          <w:rFonts w:cs="Times New Roman" w:eastAsia="Times New Roman"/>
          <w:szCs w:val="20"/>
          <w:lang w:val="en-US"/>
        </w:rPr>
        <w:t>vjerovnik</w:t>
      </w:r>
      <w:proofErr w:type="spellEnd"/>
      <w:r w:rsidRPr="00B639E6">
        <w:rPr>
          <w:rFonts w:cs="Times New Roman" w:eastAsia="Times New Roman"/>
          <w:szCs w:val="20"/>
          <w:lang w:val="en-US"/>
        </w:rPr>
        <w:t xml:space="preserve">: CREDO BANKA, </w:t>
      </w:r>
      <w:proofErr w:type="spellStart"/>
      <w:r w:rsidRPr="00B639E6">
        <w:rPr>
          <w:rFonts w:cs="Times New Roman" w:eastAsia="Times New Roman"/>
          <w:szCs w:val="20"/>
          <w:lang w:val="en-US"/>
        </w:rPr>
        <w:t>d.d</w:t>
      </w:r>
      <w:proofErr w:type="spellEnd"/>
      <w:r w:rsidRPr="00B639E6">
        <w:rPr>
          <w:rFonts w:cs="Times New Roman" w:eastAsia="Times New Roman"/>
          <w:szCs w:val="20"/>
          <w:lang w:val="en-US"/>
        </w:rPr>
        <w:t xml:space="preserve">., u </w:t>
      </w:r>
      <w:proofErr w:type="spellStart"/>
      <w:r w:rsidRPr="00B639E6">
        <w:rPr>
          <w:rFonts w:cs="Times New Roman" w:eastAsia="Times New Roman"/>
          <w:szCs w:val="20"/>
          <w:lang w:val="en-US"/>
        </w:rPr>
        <w:t>stečaju</w:t>
      </w:r>
      <w:proofErr w:type="spellEnd"/>
      <w:r w:rsidRPr="00B639E6">
        <w:rPr>
          <w:rFonts w:cs="Times New Roman" w:eastAsia="Times New Roman"/>
          <w:szCs w:val="20"/>
          <w:lang w:val="en-US"/>
        </w:rPr>
        <w:t xml:space="preserve">, Split, </w:t>
      </w:r>
      <w:proofErr w:type="spellStart"/>
      <w:r w:rsidRPr="00B639E6">
        <w:rPr>
          <w:rFonts w:cs="Times New Roman" w:eastAsia="Times New Roman"/>
          <w:szCs w:val="20"/>
          <w:lang w:val="en-US"/>
        </w:rPr>
        <w:t>Zrinjsko</w:t>
      </w:r>
      <w:proofErr w:type="spellEnd"/>
      <w:r w:rsidRPr="00B639E6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B639E6">
        <w:rPr>
          <w:rFonts w:cs="Times New Roman" w:eastAsia="Times New Roman"/>
          <w:szCs w:val="20"/>
          <w:lang w:val="en-US"/>
        </w:rPr>
        <w:t>Frankopanska</w:t>
      </w:r>
      <w:proofErr w:type="spellEnd"/>
      <w:r w:rsidRPr="00B639E6">
        <w:rPr>
          <w:rFonts w:cs="Times New Roman" w:eastAsia="Times New Roman"/>
          <w:szCs w:val="20"/>
          <w:lang w:val="en-US"/>
        </w:rPr>
        <w:t xml:space="preserve"> 58., OIB: 94141384086., </w:t>
      </w:r>
      <w:proofErr w:type="spellStart"/>
      <w:r w:rsidRPr="00B639E6">
        <w:rPr>
          <w:rFonts w:cs="Times New Roman" w:eastAsia="Times New Roman"/>
          <w:szCs w:val="20"/>
          <w:lang w:val="en-US"/>
        </w:rPr>
        <w:t>odnosno</w:t>
      </w:r>
      <w:proofErr w:type="spellEnd"/>
      <w:r w:rsidRPr="00B639E6">
        <w:rPr>
          <w:rFonts w:cs="Times New Roman" w:eastAsia="Times New Roman"/>
          <w:szCs w:val="20"/>
          <w:lang w:val="en-US"/>
        </w:rPr>
        <w:t xml:space="preserve">, </w:t>
      </w:r>
      <w:proofErr w:type="spellStart"/>
      <w:r w:rsidRPr="00B639E6">
        <w:rPr>
          <w:rFonts w:cs="Times New Roman" w:eastAsia="Times New Roman"/>
          <w:szCs w:val="20"/>
          <w:lang w:val="en-US"/>
        </w:rPr>
        <w:t>podzaložni</w:t>
      </w:r>
      <w:proofErr w:type="spellEnd"/>
      <w:r w:rsidRPr="00B639E6">
        <w:rPr>
          <w:rFonts w:cs="Times New Roman" w:eastAsia="Times New Roman"/>
          <w:szCs w:val="20"/>
          <w:lang w:val="en-US"/>
        </w:rPr>
        <w:t xml:space="preserve"> (</w:t>
      </w:r>
      <w:proofErr w:type="spellStart"/>
      <w:r w:rsidRPr="00B639E6">
        <w:rPr>
          <w:rFonts w:cs="Times New Roman" w:eastAsia="Times New Roman"/>
          <w:szCs w:val="20"/>
          <w:lang w:val="en-US"/>
        </w:rPr>
        <w:t>nadhipotekarni</w:t>
      </w:r>
      <w:proofErr w:type="spellEnd"/>
      <w:r w:rsidRPr="00B639E6">
        <w:rPr>
          <w:rFonts w:cs="Times New Roman" w:eastAsia="Times New Roman"/>
          <w:szCs w:val="20"/>
          <w:lang w:val="en-US"/>
        </w:rPr>
        <w:t xml:space="preserve">) </w:t>
      </w:r>
      <w:proofErr w:type="spellStart"/>
      <w:r w:rsidRPr="00B639E6">
        <w:rPr>
          <w:rFonts w:cs="Times New Roman" w:eastAsia="Times New Roman"/>
          <w:szCs w:val="20"/>
          <w:lang w:val="en-US"/>
        </w:rPr>
        <w:t>vjerovnik</w:t>
      </w:r>
      <w:proofErr w:type="spellEnd"/>
      <w:r w:rsidRPr="00B639E6">
        <w:rPr>
          <w:rFonts w:cs="Times New Roman" w:eastAsia="Times New Roman"/>
          <w:szCs w:val="20"/>
          <w:lang w:val="en-US"/>
        </w:rPr>
        <w:t xml:space="preserve">: HRVATSKA BANKA ZA OBNOVU I RAZVITAK, </w:t>
      </w:r>
      <w:proofErr w:type="spellStart"/>
      <w:r w:rsidRPr="00B639E6">
        <w:rPr>
          <w:rFonts w:cs="Times New Roman" w:eastAsia="Times New Roman"/>
          <w:szCs w:val="20"/>
          <w:lang w:val="en-US"/>
        </w:rPr>
        <w:t>iz</w:t>
      </w:r>
      <w:proofErr w:type="spellEnd"/>
      <w:r w:rsidRPr="00B639E6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B639E6">
        <w:rPr>
          <w:rFonts w:cs="Times New Roman" w:eastAsia="Times New Roman"/>
          <w:szCs w:val="20"/>
          <w:lang w:val="en-US"/>
        </w:rPr>
        <w:t>Zagreba</w:t>
      </w:r>
      <w:proofErr w:type="spellEnd"/>
      <w:r w:rsidRPr="00B639E6">
        <w:rPr>
          <w:rFonts w:cs="Times New Roman" w:eastAsia="Times New Roman"/>
          <w:szCs w:val="20"/>
          <w:lang w:val="en-US"/>
        </w:rPr>
        <w:t xml:space="preserve">, </w:t>
      </w:r>
      <w:proofErr w:type="spellStart"/>
      <w:r w:rsidRPr="00B639E6">
        <w:rPr>
          <w:rFonts w:cs="Times New Roman" w:eastAsia="Times New Roman"/>
          <w:szCs w:val="20"/>
          <w:lang w:val="en-US"/>
        </w:rPr>
        <w:t>Strossmayerov</w:t>
      </w:r>
      <w:proofErr w:type="spellEnd"/>
      <w:r w:rsidRPr="00B639E6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B639E6">
        <w:rPr>
          <w:rFonts w:cs="Times New Roman" w:eastAsia="Times New Roman"/>
          <w:szCs w:val="20"/>
          <w:lang w:val="en-US"/>
        </w:rPr>
        <w:t>trg</w:t>
      </w:r>
      <w:proofErr w:type="spellEnd"/>
      <w:r w:rsidRPr="00B639E6">
        <w:rPr>
          <w:rFonts w:cs="Times New Roman" w:eastAsia="Times New Roman"/>
          <w:szCs w:val="20"/>
          <w:lang w:val="en-US"/>
        </w:rPr>
        <w:t xml:space="preserve"> 9, OIB: 26702280390, </w:t>
      </w:r>
      <w:proofErr w:type="spellStart"/>
      <w:r w:rsidRPr="00B639E6">
        <w:rPr>
          <w:rFonts w:cs="Times New Roman" w:eastAsia="Times New Roman"/>
          <w:szCs w:val="20"/>
          <w:lang w:val="en-US"/>
        </w:rPr>
        <w:t>radi</w:t>
      </w:r>
      <w:proofErr w:type="spellEnd"/>
      <w:r w:rsidRPr="00B639E6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B639E6">
        <w:rPr>
          <w:rFonts w:cs="Times New Roman" w:eastAsia="Times New Roman"/>
          <w:szCs w:val="20"/>
          <w:lang w:val="en-US"/>
        </w:rPr>
        <w:t>osiguranja</w:t>
      </w:r>
      <w:proofErr w:type="spellEnd"/>
      <w:r w:rsidRPr="00B639E6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B639E6">
        <w:rPr>
          <w:rFonts w:cs="Times New Roman" w:eastAsia="Times New Roman"/>
          <w:szCs w:val="20"/>
          <w:lang w:val="en-US"/>
        </w:rPr>
        <w:t>novčanih</w:t>
      </w:r>
      <w:proofErr w:type="spellEnd"/>
      <w:r w:rsidRPr="00B639E6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B639E6">
        <w:rPr>
          <w:rFonts w:cs="Times New Roman" w:eastAsia="Times New Roman"/>
          <w:szCs w:val="20"/>
          <w:lang w:val="en-US"/>
        </w:rPr>
        <w:t>tražbina</w:t>
      </w:r>
      <w:proofErr w:type="spellEnd"/>
      <w:r w:rsidRPr="00B639E6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B639E6">
        <w:rPr>
          <w:rFonts w:cs="Times New Roman" w:eastAsia="Times New Roman"/>
          <w:szCs w:val="20"/>
          <w:lang w:val="en-US"/>
        </w:rPr>
        <w:t>svakog</w:t>
      </w:r>
      <w:proofErr w:type="spellEnd"/>
      <w:r w:rsidRPr="00B639E6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B639E6">
        <w:rPr>
          <w:rFonts w:cs="Times New Roman" w:eastAsia="Times New Roman"/>
          <w:szCs w:val="20"/>
          <w:lang w:val="en-US"/>
        </w:rPr>
        <w:t>od</w:t>
      </w:r>
      <w:proofErr w:type="spellEnd"/>
      <w:r w:rsidRPr="00B639E6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B639E6">
        <w:rPr>
          <w:rFonts w:cs="Times New Roman" w:eastAsia="Times New Roman"/>
          <w:szCs w:val="20"/>
          <w:lang w:val="en-US"/>
        </w:rPr>
        <w:t>njih</w:t>
      </w:r>
      <w:proofErr w:type="spellEnd"/>
      <w:r w:rsidRPr="00B639E6">
        <w:rPr>
          <w:rFonts w:cs="Times New Roman" w:eastAsia="Times New Roman"/>
          <w:szCs w:val="20"/>
          <w:lang w:val="en-US"/>
        </w:rPr>
        <w:t xml:space="preserve"> u </w:t>
      </w:r>
      <w:proofErr w:type="spellStart"/>
      <w:r w:rsidRPr="00B639E6">
        <w:rPr>
          <w:rFonts w:cs="Times New Roman" w:eastAsia="Times New Roman"/>
          <w:szCs w:val="20"/>
          <w:lang w:val="en-US"/>
        </w:rPr>
        <w:t>određenim</w:t>
      </w:r>
      <w:proofErr w:type="spellEnd"/>
      <w:r w:rsidRPr="00B639E6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B639E6">
        <w:rPr>
          <w:rFonts w:cs="Times New Roman" w:eastAsia="Times New Roman"/>
          <w:szCs w:val="20"/>
          <w:lang w:val="en-US"/>
        </w:rPr>
        <w:t>iznosima</w:t>
      </w:r>
      <w:proofErr w:type="spellEnd"/>
      <w:r w:rsidRPr="00B639E6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B639E6">
        <w:rPr>
          <w:rFonts w:cs="Times New Roman" w:eastAsia="Times New Roman"/>
          <w:szCs w:val="20"/>
          <w:lang w:val="en-US"/>
        </w:rPr>
        <w:t>i</w:t>
      </w:r>
      <w:proofErr w:type="spellEnd"/>
      <w:r w:rsidRPr="00B639E6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B639E6">
        <w:rPr>
          <w:rFonts w:cs="Times New Roman" w:eastAsia="Times New Roman"/>
          <w:szCs w:val="20"/>
          <w:lang w:val="en-US"/>
        </w:rPr>
        <w:t>koji</w:t>
      </w:r>
      <w:proofErr w:type="spellEnd"/>
      <w:r w:rsidRPr="00B639E6">
        <w:rPr>
          <w:rFonts w:cs="Times New Roman" w:eastAsia="Times New Roman"/>
          <w:szCs w:val="20"/>
          <w:lang w:val="en-US"/>
        </w:rPr>
        <w:t xml:space="preserve"> se u </w:t>
      </w:r>
      <w:proofErr w:type="spellStart"/>
      <w:r w:rsidRPr="00B639E6">
        <w:rPr>
          <w:rFonts w:cs="Times New Roman" w:eastAsia="Times New Roman"/>
          <w:szCs w:val="20"/>
          <w:lang w:val="en-US"/>
        </w:rPr>
        <w:t>ovome</w:t>
      </w:r>
      <w:proofErr w:type="spellEnd"/>
    </w:p>
    <w:p w:rsidRDefault="00B639E6" w:rsidP="00B639E6" w:rsidR="00B639E6" w:rsidRPr="00B639E6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B639E6" w:rsidP="00B639E6" w:rsidR="00B639E6" w:rsidRPr="00B639E6">
      <w:pPr>
        <w:spacing w:after="0"/>
        <w:jc w:val="both"/>
        <w:rPr>
          <w:rFonts w:cs="Times New Roman" w:eastAsia="Times New Roman"/>
          <w:lang w:eastAsia="hr-HR" w:val="en-AU"/>
        </w:rPr>
      </w:pPr>
      <w:r w:rsidRPr="00B639E6">
        <w:rPr>
          <w:rFonts w:cs="Times New Roman" w:eastAsia="Times New Roman"/>
          <w:lang w:eastAsia="hr-HR" w:val="en-AU"/>
        </w:rPr>
        <w:lastRenderedPageBreak/>
        <w:t xml:space="preserve">                                                                    </w:t>
      </w:r>
      <w:r w:rsidRPr="00B639E6">
        <w:rPr>
          <w:rFonts w:cs="Times New Roman" w:eastAsia="Times New Roman"/>
          <w:b/>
          <w:lang w:eastAsia="hr-HR" w:val="en-AU"/>
        </w:rPr>
        <w:t>- 2 -</w:t>
      </w:r>
      <w:r w:rsidRPr="00B639E6">
        <w:rPr>
          <w:rFonts w:cs="Times New Roman" w:eastAsia="Times New Roman"/>
          <w:lang w:eastAsia="hr-HR" w:val="en-AU"/>
        </w:rPr>
        <w:t xml:space="preserve">                               </w:t>
      </w:r>
      <w:proofErr w:type="spellStart"/>
      <w:r w:rsidRPr="00B639E6">
        <w:rPr>
          <w:rFonts w:cs="Times New Roman" w:eastAsia="Times New Roman"/>
          <w:b/>
          <w:lang w:eastAsia="hr-HR" w:val="en-AU"/>
        </w:rPr>
        <w:t>Broj</w:t>
      </w:r>
      <w:proofErr w:type="spellEnd"/>
      <w:r w:rsidRPr="00B639E6">
        <w:rPr>
          <w:rFonts w:cs="Times New Roman" w:eastAsia="Times New Roman"/>
          <w:b/>
          <w:lang w:eastAsia="hr-HR" w:val="en-AU"/>
        </w:rPr>
        <w:t xml:space="preserve">: 14. </w:t>
      </w:r>
      <w:proofErr w:type="gramStart"/>
      <w:r w:rsidRPr="00B639E6">
        <w:rPr>
          <w:rFonts w:cs="Times New Roman" w:eastAsia="Times New Roman"/>
          <w:b/>
          <w:lang w:eastAsia="hr-HR" w:val="en-AU"/>
        </w:rPr>
        <w:t>St-368/2013.</w:t>
      </w:r>
      <w:proofErr w:type="gramEnd"/>
    </w:p>
    <w:p w:rsidRDefault="00B639E6" w:rsidP="00B639E6" w:rsidR="00B639E6" w:rsidRPr="00B639E6">
      <w:pPr>
        <w:spacing w:after="0"/>
        <w:jc w:val="both"/>
        <w:rPr>
          <w:rFonts w:cs="Times New Roman" w:eastAsia="Times New Roman"/>
          <w:szCs w:val="20"/>
        </w:rPr>
      </w:pPr>
    </w:p>
    <w:p w:rsidRDefault="00B639E6" w:rsidP="00B639E6" w:rsidR="00B639E6" w:rsidRPr="00B639E6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B639E6" w:rsidP="00B639E6" w:rsidR="00B639E6" w:rsidRPr="00B639E6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B639E6" w:rsidP="00B639E6" w:rsidR="00B639E6" w:rsidRPr="00B639E6">
      <w:pPr>
        <w:spacing w:after="0"/>
        <w:jc w:val="both"/>
        <w:rPr>
          <w:rFonts w:cs="Times New Roman" w:eastAsia="Times New Roman"/>
          <w:szCs w:val="20"/>
          <w:lang w:val="en-US"/>
        </w:rPr>
      </w:pPr>
      <w:proofErr w:type="spellStart"/>
      <w:proofErr w:type="gramStart"/>
      <w:r w:rsidRPr="00B639E6">
        <w:rPr>
          <w:rFonts w:cs="Times New Roman" w:eastAsia="Times New Roman"/>
          <w:szCs w:val="20"/>
          <w:lang w:val="en-US"/>
        </w:rPr>
        <w:t>stečajnom</w:t>
      </w:r>
      <w:proofErr w:type="spellEnd"/>
      <w:proofErr w:type="gramEnd"/>
      <w:r w:rsidRPr="00B639E6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B639E6">
        <w:rPr>
          <w:rFonts w:cs="Times New Roman" w:eastAsia="Times New Roman"/>
          <w:szCs w:val="20"/>
          <w:lang w:val="en-US"/>
        </w:rPr>
        <w:t>postupku</w:t>
      </w:r>
      <w:proofErr w:type="spellEnd"/>
      <w:r w:rsidRPr="00B639E6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B639E6">
        <w:rPr>
          <w:rFonts w:cs="Times New Roman" w:eastAsia="Times New Roman"/>
          <w:szCs w:val="20"/>
          <w:lang w:val="en-US"/>
        </w:rPr>
        <w:t>pojavljuju</w:t>
      </w:r>
      <w:proofErr w:type="spellEnd"/>
      <w:r w:rsidRPr="00B639E6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B639E6">
        <w:rPr>
          <w:rFonts w:cs="Times New Roman" w:eastAsia="Times New Roman"/>
          <w:szCs w:val="20"/>
          <w:lang w:val="en-US"/>
        </w:rPr>
        <w:t>kao</w:t>
      </w:r>
      <w:proofErr w:type="spellEnd"/>
      <w:r w:rsidRPr="00B639E6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B639E6">
        <w:rPr>
          <w:rFonts w:cs="Times New Roman" w:eastAsia="Times New Roman"/>
          <w:szCs w:val="20"/>
          <w:lang w:val="en-US"/>
        </w:rPr>
        <w:t>razlučni</w:t>
      </w:r>
      <w:proofErr w:type="spellEnd"/>
      <w:r w:rsidRPr="00B639E6">
        <w:rPr>
          <w:rFonts w:cs="Times New Roman" w:eastAsia="Times New Roman"/>
          <w:szCs w:val="20"/>
          <w:lang w:val="en-US"/>
        </w:rPr>
        <w:t xml:space="preserve">, </w:t>
      </w:r>
      <w:proofErr w:type="spellStart"/>
      <w:r w:rsidRPr="00B639E6">
        <w:rPr>
          <w:rFonts w:cs="Times New Roman" w:eastAsia="Times New Roman"/>
          <w:szCs w:val="20"/>
          <w:lang w:val="en-US"/>
        </w:rPr>
        <w:t>odnosno</w:t>
      </w:r>
      <w:proofErr w:type="spellEnd"/>
      <w:r w:rsidRPr="00B639E6">
        <w:rPr>
          <w:rFonts w:cs="Times New Roman" w:eastAsia="Times New Roman"/>
          <w:szCs w:val="20"/>
          <w:lang w:val="en-US"/>
        </w:rPr>
        <w:t xml:space="preserve">, </w:t>
      </w:r>
      <w:proofErr w:type="spellStart"/>
      <w:r w:rsidRPr="00B639E6">
        <w:rPr>
          <w:rFonts w:cs="Times New Roman" w:eastAsia="Times New Roman"/>
          <w:szCs w:val="20"/>
          <w:lang w:val="en-US"/>
        </w:rPr>
        <w:t>podrazlučni</w:t>
      </w:r>
      <w:proofErr w:type="spellEnd"/>
      <w:r w:rsidRPr="00B639E6">
        <w:rPr>
          <w:rFonts w:cs="Times New Roman" w:eastAsia="Times New Roman"/>
          <w:szCs w:val="20"/>
          <w:lang w:val="en-US"/>
        </w:rPr>
        <w:t xml:space="preserve"> (</w:t>
      </w:r>
      <w:proofErr w:type="spellStart"/>
      <w:r w:rsidRPr="00B639E6">
        <w:rPr>
          <w:rFonts w:cs="Times New Roman" w:eastAsia="Times New Roman"/>
          <w:szCs w:val="20"/>
          <w:lang w:val="en-US"/>
        </w:rPr>
        <w:t>nadhipotekarni</w:t>
      </w:r>
      <w:proofErr w:type="spellEnd"/>
      <w:r w:rsidRPr="00B639E6">
        <w:rPr>
          <w:rFonts w:cs="Times New Roman" w:eastAsia="Times New Roman"/>
          <w:szCs w:val="20"/>
          <w:lang w:val="en-US"/>
        </w:rPr>
        <w:t xml:space="preserve">) </w:t>
      </w:r>
      <w:proofErr w:type="spellStart"/>
      <w:r w:rsidRPr="00B639E6">
        <w:rPr>
          <w:rFonts w:cs="Times New Roman" w:eastAsia="Times New Roman"/>
          <w:szCs w:val="20"/>
          <w:lang w:val="en-US"/>
        </w:rPr>
        <w:t>vjerovnici</w:t>
      </w:r>
      <w:proofErr w:type="spellEnd"/>
      <w:r w:rsidRPr="00B639E6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B639E6">
        <w:rPr>
          <w:rFonts w:cs="Times New Roman" w:eastAsia="Times New Roman"/>
          <w:szCs w:val="20"/>
          <w:lang w:val="en-US"/>
        </w:rPr>
        <w:t>radi</w:t>
      </w:r>
      <w:proofErr w:type="spellEnd"/>
      <w:r w:rsidRPr="00B639E6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B639E6">
        <w:rPr>
          <w:rFonts w:cs="Times New Roman" w:eastAsia="Times New Roman"/>
          <w:szCs w:val="20"/>
          <w:lang w:val="en-US"/>
        </w:rPr>
        <w:t>namirenja</w:t>
      </w:r>
      <w:proofErr w:type="spellEnd"/>
      <w:r w:rsidRPr="00B639E6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B639E6">
        <w:rPr>
          <w:rFonts w:cs="Times New Roman" w:eastAsia="Times New Roman"/>
          <w:szCs w:val="20"/>
          <w:lang w:val="en-US"/>
        </w:rPr>
        <w:t>vlastitih</w:t>
      </w:r>
      <w:proofErr w:type="spellEnd"/>
      <w:r w:rsidRPr="00B639E6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B639E6">
        <w:rPr>
          <w:rFonts w:cs="Times New Roman" w:eastAsia="Times New Roman"/>
          <w:szCs w:val="20"/>
          <w:lang w:val="en-US"/>
        </w:rPr>
        <w:t>novčanih</w:t>
      </w:r>
      <w:proofErr w:type="spellEnd"/>
      <w:r w:rsidRPr="00B639E6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B639E6">
        <w:rPr>
          <w:rFonts w:cs="Times New Roman" w:eastAsia="Times New Roman"/>
          <w:szCs w:val="20"/>
          <w:lang w:val="en-US"/>
        </w:rPr>
        <w:t>tražbina</w:t>
      </w:r>
      <w:proofErr w:type="spellEnd"/>
      <w:r w:rsidRPr="00B639E6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B639E6">
        <w:rPr>
          <w:rFonts w:cs="Times New Roman" w:eastAsia="Times New Roman"/>
          <w:szCs w:val="20"/>
          <w:lang w:val="en-US"/>
        </w:rPr>
        <w:t>svakog</w:t>
      </w:r>
      <w:proofErr w:type="spellEnd"/>
      <w:r w:rsidRPr="00B639E6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B639E6">
        <w:rPr>
          <w:rFonts w:cs="Times New Roman" w:eastAsia="Times New Roman"/>
          <w:szCs w:val="20"/>
          <w:lang w:val="en-US"/>
        </w:rPr>
        <w:t>od</w:t>
      </w:r>
      <w:proofErr w:type="spellEnd"/>
      <w:r w:rsidRPr="00B639E6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B639E6">
        <w:rPr>
          <w:rFonts w:cs="Times New Roman" w:eastAsia="Times New Roman"/>
          <w:szCs w:val="20"/>
          <w:lang w:val="en-US"/>
        </w:rPr>
        <w:t>njih</w:t>
      </w:r>
      <w:proofErr w:type="spellEnd"/>
      <w:r w:rsidRPr="00B639E6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B639E6">
        <w:rPr>
          <w:rFonts w:cs="Times New Roman" w:eastAsia="Times New Roman"/>
          <w:szCs w:val="20"/>
          <w:lang w:val="en-US"/>
        </w:rPr>
        <w:t>osiguranih</w:t>
      </w:r>
      <w:proofErr w:type="spellEnd"/>
      <w:r w:rsidRPr="00B639E6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B639E6">
        <w:rPr>
          <w:rFonts w:cs="Times New Roman" w:eastAsia="Times New Roman"/>
          <w:szCs w:val="20"/>
          <w:lang w:val="en-US"/>
        </w:rPr>
        <w:t>razlučnim</w:t>
      </w:r>
      <w:proofErr w:type="spellEnd"/>
      <w:r w:rsidRPr="00B639E6">
        <w:rPr>
          <w:rFonts w:cs="Times New Roman" w:eastAsia="Times New Roman"/>
          <w:szCs w:val="20"/>
          <w:lang w:val="en-US"/>
        </w:rPr>
        <w:t xml:space="preserve">, </w:t>
      </w:r>
      <w:proofErr w:type="spellStart"/>
      <w:r w:rsidRPr="00B639E6">
        <w:rPr>
          <w:rFonts w:cs="Times New Roman" w:eastAsia="Times New Roman"/>
          <w:szCs w:val="20"/>
          <w:lang w:val="en-US"/>
        </w:rPr>
        <w:t>odnosno</w:t>
      </w:r>
      <w:proofErr w:type="spellEnd"/>
      <w:r w:rsidRPr="00B639E6">
        <w:rPr>
          <w:rFonts w:cs="Times New Roman" w:eastAsia="Times New Roman"/>
          <w:szCs w:val="20"/>
          <w:lang w:val="en-US"/>
        </w:rPr>
        <w:t xml:space="preserve">, </w:t>
      </w:r>
      <w:proofErr w:type="spellStart"/>
      <w:r w:rsidRPr="00B639E6">
        <w:rPr>
          <w:rFonts w:cs="Times New Roman" w:eastAsia="Times New Roman"/>
          <w:szCs w:val="20"/>
          <w:lang w:val="en-US"/>
        </w:rPr>
        <w:t>podrazlučnim</w:t>
      </w:r>
      <w:proofErr w:type="spellEnd"/>
      <w:r w:rsidRPr="00B639E6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B639E6">
        <w:rPr>
          <w:rFonts w:cs="Times New Roman" w:eastAsia="Times New Roman"/>
          <w:szCs w:val="20"/>
          <w:lang w:val="en-US"/>
        </w:rPr>
        <w:t>pravom</w:t>
      </w:r>
      <w:proofErr w:type="spellEnd"/>
      <w:r w:rsidRPr="00B639E6">
        <w:rPr>
          <w:rFonts w:cs="Times New Roman" w:eastAsia="Times New Roman"/>
          <w:szCs w:val="20"/>
          <w:lang w:val="en-US"/>
        </w:rPr>
        <w:t>,</w:t>
      </w:r>
    </w:p>
    <w:p w:rsidRDefault="00B639E6" w:rsidP="00B639E6" w:rsidR="00B639E6" w:rsidRPr="00B639E6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B639E6" w:rsidP="00B639E6" w:rsidR="00B639E6" w:rsidRPr="00B639E6">
      <w:pPr>
        <w:spacing w:after="0"/>
        <w:jc w:val="both"/>
        <w:rPr>
          <w:rFonts w:cs="Times New Roman" w:eastAsia="Times New Roman"/>
          <w:u w:val="single"/>
          <w:lang w:eastAsia="hr-HR"/>
        </w:rPr>
      </w:pPr>
      <w:r w:rsidRPr="00B639E6">
        <w:rPr>
          <w:rFonts w:cs="Times New Roman" w:eastAsia="Times New Roman"/>
          <w:u w:val="single"/>
          <w:lang w:eastAsia="hr-HR"/>
        </w:rPr>
        <w:t xml:space="preserve">zakazuje se ročište i to za dan: UTORAK – 24. svibnja 2016. godine, s početkom u 10,15 sati, u Trgovačkom sudu u Splitu, Split, </w:t>
      </w:r>
      <w:proofErr w:type="spellStart"/>
      <w:r w:rsidRPr="00B639E6">
        <w:rPr>
          <w:rFonts w:cs="Times New Roman" w:eastAsia="Times New Roman"/>
          <w:u w:val="single"/>
          <w:lang w:eastAsia="hr-HR"/>
        </w:rPr>
        <w:t>Sukoišanska</w:t>
      </w:r>
      <w:proofErr w:type="spellEnd"/>
      <w:r w:rsidRPr="00B639E6">
        <w:rPr>
          <w:rFonts w:cs="Times New Roman" w:eastAsia="Times New Roman"/>
          <w:u w:val="single"/>
          <w:lang w:eastAsia="hr-HR"/>
        </w:rPr>
        <w:t xml:space="preserve"> 6., soba broj: 121/I kat, sudnica broj: 5.</w:t>
      </w:r>
    </w:p>
    <w:p w:rsidRDefault="00B639E6" w:rsidP="00B639E6" w:rsidR="00B639E6" w:rsidRPr="00B639E6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B639E6" w:rsidP="00B639E6" w:rsidR="00B639E6" w:rsidRPr="00B639E6">
      <w:pPr>
        <w:spacing w:after="0"/>
        <w:jc w:val="both"/>
        <w:rPr>
          <w:rFonts w:cs="Times New Roman" w:eastAsia="Times New Roman"/>
          <w:u w:val="single"/>
          <w:lang w:eastAsia="hr-HR"/>
        </w:rPr>
      </w:pPr>
      <w:r w:rsidRPr="00B639E6">
        <w:rPr>
          <w:rFonts w:cs="Times New Roman" w:eastAsia="Times New Roman"/>
          <w:lang w:eastAsia="hr-HR"/>
        </w:rPr>
        <w:t xml:space="preserve">          </w:t>
      </w:r>
      <w:r w:rsidRPr="00B639E6">
        <w:rPr>
          <w:rFonts w:cs="Times New Roman" w:eastAsia="Times New Roman"/>
          <w:b/>
          <w:lang w:eastAsia="hr-HR"/>
        </w:rPr>
        <w:t>2.</w:t>
      </w:r>
      <w:r w:rsidRPr="00B639E6">
        <w:rPr>
          <w:rFonts w:cs="Times New Roman" w:eastAsia="Times New Roman"/>
          <w:lang w:eastAsia="hr-HR"/>
        </w:rPr>
        <w:t xml:space="preserve">  </w:t>
      </w:r>
      <w:r w:rsidRPr="00B639E6">
        <w:rPr>
          <w:rFonts w:cs="Times New Roman" w:eastAsia="Times New Roman"/>
          <w:u w:val="single"/>
          <w:lang w:eastAsia="hr-HR"/>
        </w:rPr>
        <w:t xml:space="preserve">Na ročište se pozivaju: </w:t>
      </w:r>
    </w:p>
    <w:p w:rsidRDefault="00B639E6" w:rsidP="00B639E6" w:rsidR="00B639E6" w:rsidRPr="00B639E6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B639E6" w:rsidP="00B639E6" w:rsidR="00B639E6" w:rsidRPr="00B639E6">
      <w:pPr>
        <w:spacing w:after="0"/>
        <w:jc w:val="both"/>
        <w:rPr>
          <w:rFonts w:cs="Times New Roman" w:eastAsia="Times New Roman"/>
          <w:lang w:eastAsia="hr-HR"/>
        </w:rPr>
      </w:pPr>
      <w:r w:rsidRPr="00B639E6">
        <w:rPr>
          <w:rFonts w:cs="Times New Roman" w:eastAsia="Times New Roman"/>
          <w:lang w:eastAsia="hr-HR"/>
        </w:rPr>
        <w:t xml:space="preserve">a)  Stečajna upraviteljica: Mira </w:t>
      </w:r>
      <w:proofErr w:type="spellStart"/>
      <w:r w:rsidRPr="00B639E6">
        <w:rPr>
          <w:rFonts w:cs="Times New Roman" w:eastAsia="Times New Roman"/>
          <w:lang w:eastAsia="hr-HR"/>
        </w:rPr>
        <w:t>Hajdić</w:t>
      </w:r>
      <w:proofErr w:type="spellEnd"/>
      <w:r w:rsidRPr="00B639E6">
        <w:rPr>
          <w:rFonts w:cs="Times New Roman" w:eastAsia="Times New Roman"/>
          <w:lang w:eastAsia="hr-HR"/>
        </w:rPr>
        <w:t>, Split,</w:t>
      </w:r>
    </w:p>
    <w:p w:rsidRDefault="00B639E6" w:rsidP="00B639E6" w:rsidR="00B639E6" w:rsidRPr="00B639E6">
      <w:pPr>
        <w:spacing w:after="0"/>
        <w:jc w:val="both"/>
        <w:rPr>
          <w:rFonts w:cs="Times New Roman" w:eastAsia="Times New Roman"/>
          <w:szCs w:val="20"/>
          <w:lang w:val="en-US"/>
        </w:rPr>
      </w:pPr>
      <w:r w:rsidRPr="00B639E6">
        <w:rPr>
          <w:rFonts w:cs="Times New Roman" w:eastAsia="Times New Roman"/>
          <w:szCs w:val="20"/>
          <w:lang w:val="en-US"/>
        </w:rPr>
        <w:t xml:space="preserve">b)  CREDO BANKA, </w:t>
      </w:r>
      <w:proofErr w:type="spellStart"/>
      <w:proofErr w:type="gramStart"/>
      <w:r w:rsidRPr="00B639E6">
        <w:rPr>
          <w:rFonts w:cs="Times New Roman" w:eastAsia="Times New Roman"/>
          <w:szCs w:val="20"/>
          <w:lang w:val="en-US"/>
        </w:rPr>
        <w:t>d.d</w:t>
      </w:r>
      <w:proofErr w:type="spellEnd"/>
      <w:proofErr w:type="gramEnd"/>
      <w:r w:rsidRPr="00B639E6">
        <w:rPr>
          <w:rFonts w:cs="Times New Roman" w:eastAsia="Times New Roman"/>
          <w:szCs w:val="20"/>
          <w:lang w:val="en-US"/>
        </w:rPr>
        <w:t xml:space="preserve">., u </w:t>
      </w:r>
      <w:proofErr w:type="spellStart"/>
      <w:r w:rsidRPr="00B639E6">
        <w:rPr>
          <w:rFonts w:cs="Times New Roman" w:eastAsia="Times New Roman"/>
          <w:szCs w:val="20"/>
          <w:lang w:val="en-US"/>
        </w:rPr>
        <w:t>stečaju</w:t>
      </w:r>
      <w:proofErr w:type="spellEnd"/>
      <w:r w:rsidRPr="00B639E6">
        <w:rPr>
          <w:rFonts w:cs="Times New Roman" w:eastAsia="Times New Roman"/>
          <w:szCs w:val="20"/>
          <w:lang w:val="en-US"/>
        </w:rPr>
        <w:t xml:space="preserve">, Split, </w:t>
      </w:r>
      <w:proofErr w:type="spellStart"/>
      <w:r w:rsidRPr="00B639E6">
        <w:rPr>
          <w:rFonts w:cs="Times New Roman" w:eastAsia="Times New Roman"/>
          <w:szCs w:val="20"/>
          <w:lang w:val="en-US"/>
        </w:rPr>
        <w:t>Zrinjsko</w:t>
      </w:r>
      <w:proofErr w:type="spellEnd"/>
      <w:r w:rsidRPr="00B639E6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B639E6">
        <w:rPr>
          <w:rFonts w:cs="Times New Roman" w:eastAsia="Times New Roman"/>
          <w:szCs w:val="20"/>
          <w:lang w:val="en-US"/>
        </w:rPr>
        <w:t>Frankopanska</w:t>
      </w:r>
      <w:proofErr w:type="spellEnd"/>
      <w:r w:rsidRPr="00B639E6">
        <w:rPr>
          <w:rFonts w:cs="Times New Roman" w:eastAsia="Times New Roman"/>
          <w:szCs w:val="20"/>
          <w:lang w:val="en-US"/>
        </w:rPr>
        <w:t xml:space="preserve"> 58,</w:t>
      </w:r>
    </w:p>
    <w:p w:rsidRDefault="00B639E6" w:rsidP="00B639E6" w:rsidR="00B639E6" w:rsidRPr="00B639E6">
      <w:pPr>
        <w:spacing w:after="0"/>
        <w:jc w:val="both"/>
        <w:rPr>
          <w:rFonts w:cs="Times New Roman" w:eastAsia="Times New Roman"/>
          <w:szCs w:val="20"/>
          <w:lang w:val="en-US"/>
        </w:rPr>
      </w:pPr>
      <w:r w:rsidRPr="00B639E6">
        <w:rPr>
          <w:rFonts w:cs="Times New Roman" w:eastAsia="Times New Roman"/>
          <w:szCs w:val="20"/>
          <w:lang w:val="en-US"/>
        </w:rPr>
        <w:t xml:space="preserve">     </w:t>
      </w:r>
      <w:proofErr w:type="spellStart"/>
      <w:proofErr w:type="gramStart"/>
      <w:r w:rsidRPr="00B639E6">
        <w:rPr>
          <w:rFonts w:cs="Times New Roman" w:eastAsia="Times New Roman"/>
          <w:szCs w:val="20"/>
          <w:lang w:val="en-US"/>
        </w:rPr>
        <w:t>kao</w:t>
      </w:r>
      <w:proofErr w:type="spellEnd"/>
      <w:proofErr w:type="gramEnd"/>
      <w:r w:rsidRPr="00B639E6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B639E6">
        <w:rPr>
          <w:rFonts w:cs="Times New Roman" w:eastAsia="Times New Roman"/>
          <w:szCs w:val="20"/>
          <w:lang w:val="en-US"/>
        </w:rPr>
        <w:t>razlučni</w:t>
      </w:r>
      <w:proofErr w:type="spellEnd"/>
      <w:r w:rsidRPr="00B639E6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B639E6">
        <w:rPr>
          <w:rFonts w:cs="Times New Roman" w:eastAsia="Times New Roman"/>
          <w:szCs w:val="20"/>
          <w:lang w:val="en-US"/>
        </w:rPr>
        <w:t>vjerovnik</w:t>
      </w:r>
      <w:proofErr w:type="spellEnd"/>
      <w:r w:rsidRPr="00B639E6">
        <w:rPr>
          <w:rFonts w:cs="Times New Roman" w:eastAsia="Times New Roman"/>
          <w:szCs w:val="20"/>
          <w:lang w:val="en-US"/>
        </w:rPr>
        <w:t>,</w:t>
      </w:r>
    </w:p>
    <w:p w:rsidRDefault="00B639E6" w:rsidP="00B639E6" w:rsidR="00B639E6" w:rsidRPr="00B639E6">
      <w:pPr>
        <w:spacing w:after="0"/>
        <w:jc w:val="both"/>
        <w:rPr>
          <w:rFonts w:cs="Times New Roman" w:eastAsia="Times New Roman"/>
          <w:lang w:eastAsia="hr-HR"/>
        </w:rPr>
      </w:pPr>
      <w:r w:rsidRPr="00B639E6">
        <w:rPr>
          <w:rFonts w:cs="Times New Roman" w:eastAsia="Times New Roman"/>
          <w:lang w:eastAsia="hr-HR"/>
        </w:rPr>
        <w:t>c) HRVATSKA BANKA ZA OBNOVU I RAZVITAK, iz Zagreba, Strossmayerov trg 9,</w:t>
      </w:r>
    </w:p>
    <w:p w:rsidRDefault="00B639E6" w:rsidP="00B639E6" w:rsidR="00B639E6" w:rsidRPr="00B639E6">
      <w:pPr>
        <w:spacing w:after="0"/>
        <w:jc w:val="both"/>
        <w:rPr>
          <w:rFonts w:cs="Times New Roman" w:eastAsia="Times New Roman"/>
          <w:lang w:eastAsia="hr-HR"/>
        </w:rPr>
      </w:pPr>
      <w:r w:rsidRPr="00B639E6">
        <w:rPr>
          <w:rFonts w:cs="Times New Roman" w:eastAsia="Times New Roman"/>
          <w:lang w:eastAsia="hr-HR"/>
        </w:rPr>
        <w:t xml:space="preserve">    kao </w:t>
      </w:r>
      <w:proofErr w:type="spellStart"/>
      <w:r w:rsidRPr="00B639E6">
        <w:rPr>
          <w:rFonts w:cs="Times New Roman" w:eastAsia="Times New Roman"/>
          <w:lang w:eastAsia="hr-HR"/>
        </w:rPr>
        <w:t>podrazlučni</w:t>
      </w:r>
      <w:proofErr w:type="spellEnd"/>
      <w:r w:rsidRPr="00B639E6">
        <w:rPr>
          <w:rFonts w:cs="Times New Roman" w:eastAsia="Times New Roman"/>
          <w:lang w:eastAsia="hr-HR"/>
        </w:rPr>
        <w:t xml:space="preserve"> (</w:t>
      </w:r>
      <w:proofErr w:type="spellStart"/>
      <w:r w:rsidRPr="00B639E6">
        <w:rPr>
          <w:rFonts w:cs="Times New Roman" w:eastAsia="Times New Roman"/>
          <w:lang w:eastAsia="hr-HR"/>
        </w:rPr>
        <w:t>nadhipotekarni</w:t>
      </w:r>
      <w:proofErr w:type="spellEnd"/>
      <w:r w:rsidRPr="00B639E6">
        <w:rPr>
          <w:rFonts w:cs="Times New Roman" w:eastAsia="Times New Roman"/>
          <w:lang w:eastAsia="hr-HR"/>
        </w:rPr>
        <w:t>) vjerovnik,</w:t>
      </w:r>
    </w:p>
    <w:p w:rsidRDefault="00B639E6" w:rsidP="00B639E6" w:rsidR="00B639E6" w:rsidRPr="00B639E6">
      <w:pPr>
        <w:spacing w:after="0"/>
        <w:jc w:val="both"/>
        <w:rPr>
          <w:rFonts w:cs="Times New Roman" w:eastAsia="Times New Roman"/>
          <w:lang w:eastAsia="hr-HR"/>
        </w:rPr>
      </w:pPr>
      <w:r w:rsidRPr="00B639E6">
        <w:rPr>
          <w:rFonts w:cs="Times New Roman" w:eastAsia="Times New Roman"/>
          <w:lang w:eastAsia="hr-HR"/>
        </w:rPr>
        <w:t xml:space="preserve">c)  Eventualni drugi </w:t>
      </w:r>
      <w:proofErr w:type="spellStart"/>
      <w:r w:rsidRPr="00B639E6">
        <w:rPr>
          <w:rFonts w:cs="Times New Roman" w:eastAsia="Times New Roman"/>
          <w:lang w:eastAsia="hr-HR"/>
        </w:rPr>
        <w:t>razlučni</w:t>
      </w:r>
      <w:proofErr w:type="spellEnd"/>
      <w:r w:rsidRPr="00B639E6">
        <w:rPr>
          <w:rFonts w:cs="Times New Roman" w:eastAsia="Times New Roman"/>
          <w:lang w:eastAsia="hr-HR"/>
        </w:rPr>
        <w:t xml:space="preserve"> i </w:t>
      </w:r>
      <w:proofErr w:type="spellStart"/>
      <w:r w:rsidRPr="00B639E6">
        <w:rPr>
          <w:rFonts w:cs="Times New Roman" w:eastAsia="Times New Roman"/>
          <w:lang w:eastAsia="hr-HR"/>
        </w:rPr>
        <w:t>podrazlučni</w:t>
      </w:r>
      <w:proofErr w:type="spellEnd"/>
      <w:r w:rsidRPr="00B639E6">
        <w:rPr>
          <w:rFonts w:cs="Times New Roman" w:eastAsia="Times New Roman"/>
          <w:lang w:eastAsia="hr-HR"/>
        </w:rPr>
        <w:t xml:space="preserve"> vjerovnici kao i stečajni vjerovnici Oglasom u </w:t>
      </w:r>
    </w:p>
    <w:p w:rsidRDefault="00B639E6" w:rsidP="00B639E6" w:rsidR="00B639E6" w:rsidRPr="00B639E6">
      <w:pPr>
        <w:spacing w:after="0"/>
        <w:jc w:val="both"/>
        <w:rPr>
          <w:rFonts w:cs="Times New Roman" w:eastAsia="Times New Roman"/>
          <w:lang w:eastAsia="hr-HR"/>
        </w:rPr>
      </w:pPr>
      <w:r w:rsidRPr="00B639E6">
        <w:rPr>
          <w:rFonts w:cs="Times New Roman" w:eastAsia="Times New Roman"/>
          <w:lang w:eastAsia="hr-HR"/>
        </w:rPr>
        <w:t xml:space="preserve">     </w:t>
      </w:r>
      <w:r w:rsidRPr="00B639E6">
        <w:rPr>
          <w:rFonts w:cs="Times New Roman" w:eastAsia="Times New Roman"/>
          <w:i/>
          <w:lang w:eastAsia="hr-HR"/>
        </w:rPr>
        <w:t>Narodne novine</w:t>
      </w:r>
      <w:r w:rsidRPr="00B639E6">
        <w:rPr>
          <w:rFonts w:cs="Times New Roman" w:eastAsia="Times New Roman"/>
          <w:lang w:eastAsia="hr-HR"/>
        </w:rPr>
        <w:t xml:space="preserve"> i preko e-Oglasne ploče Suda.</w:t>
      </w:r>
    </w:p>
    <w:p w:rsidRDefault="00B639E6" w:rsidP="00B639E6" w:rsidR="00B639E6" w:rsidRPr="00B639E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639E6" w:rsidP="00B639E6" w:rsidR="00B639E6" w:rsidRPr="00B639E6">
      <w:pPr>
        <w:spacing w:after="0"/>
        <w:jc w:val="both"/>
        <w:rPr>
          <w:rFonts w:cs="Times New Roman" w:eastAsia="Times New Roman"/>
          <w:lang w:eastAsia="hr-HR"/>
        </w:rPr>
      </w:pPr>
      <w:r w:rsidRPr="00B639E6">
        <w:rPr>
          <w:rFonts w:cs="Times New Roman" w:eastAsia="Times New Roman"/>
          <w:lang w:eastAsia="hr-HR"/>
        </w:rPr>
        <w:t xml:space="preserve">          </w:t>
      </w:r>
      <w:r w:rsidRPr="00B639E6">
        <w:rPr>
          <w:rFonts w:cs="Times New Roman" w:eastAsia="Times New Roman"/>
          <w:b/>
          <w:lang w:eastAsia="hr-HR"/>
        </w:rPr>
        <w:t>3.</w:t>
      </w:r>
      <w:r w:rsidRPr="00B639E6">
        <w:rPr>
          <w:rFonts w:cs="Times New Roman" w:eastAsia="Times New Roman"/>
          <w:lang w:eastAsia="hr-HR"/>
        </w:rPr>
        <w:t xml:space="preserve"> Pozivaju se vjerovnici koji polažu pravo na odvojeno namirenje na gore navedenoj i u ovome stečajnom postupku unovčenoj imovini Dužnika - osim vjerovnika CREDO BANKA, d.d., u stečaju, Split, </w:t>
      </w:r>
      <w:proofErr w:type="spellStart"/>
      <w:r w:rsidRPr="00B639E6">
        <w:rPr>
          <w:rFonts w:cs="Times New Roman" w:eastAsia="Times New Roman"/>
          <w:lang w:eastAsia="hr-HR"/>
        </w:rPr>
        <w:t>Zrinjsko</w:t>
      </w:r>
      <w:proofErr w:type="spellEnd"/>
      <w:r w:rsidRPr="00B639E6">
        <w:rPr>
          <w:rFonts w:cs="Times New Roman" w:eastAsia="Times New Roman"/>
          <w:lang w:eastAsia="hr-HR"/>
        </w:rPr>
        <w:t xml:space="preserve"> </w:t>
      </w:r>
      <w:proofErr w:type="spellStart"/>
      <w:r w:rsidRPr="00B639E6">
        <w:rPr>
          <w:rFonts w:cs="Times New Roman" w:eastAsia="Times New Roman"/>
          <w:lang w:eastAsia="hr-HR"/>
        </w:rPr>
        <w:t>Frankopanska</w:t>
      </w:r>
      <w:proofErr w:type="spellEnd"/>
      <w:r w:rsidRPr="00B639E6">
        <w:rPr>
          <w:rFonts w:cs="Times New Roman" w:eastAsia="Times New Roman"/>
          <w:lang w:eastAsia="hr-HR"/>
        </w:rPr>
        <w:t xml:space="preserve"> 58. i HRVATSKA BANKA ZA OBNOVU I RAZVITAK, iz Zagreba, Strossmayerov trg 9, koji su to svoje pravo već dokazali - najkasnije na zakazanom ročištu to svoje pravo prijaviti i dostaviti dokaz o svom pravu na odvojeno namirenje te </w:t>
      </w:r>
      <w:r w:rsidRPr="00B639E6">
        <w:rPr>
          <w:rFonts w:cs="Times New Roman" w:eastAsia="Times New Roman"/>
          <w:u w:val="single"/>
          <w:lang w:eastAsia="hr-HR"/>
        </w:rPr>
        <w:t>danu stjecanja</w:t>
      </w:r>
      <w:r w:rsidRPr="00B639E6">
        <w:rPr>
          <w:rFonts w:cs="Times New Roman" w:eastAsia="Times New Roman"/>
          <w:lang w:eastAsia="hr-HR"/>
        </w:rPr>
        <w:t xml:space="preserve"> prava koji daje pravo na odvojeno namirenje.</w:t>
      </w:r>
    </w:p>
    <w:p w:rsidRDefault="00B639E6" w:rsidP="00B639E6" w:rsidR="00B639E6" w:rsidRPr="00B639E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639E6" w:rsidP="00B639E6" w:rsidR="00B639E6" w:rsidRPr="00B639E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639E6" w:rsidP="00B639E6" w:rsidR="00B639E6" w:rsidRPr="00B639E6">
      <w:pPr>
        <w:spacing w:after="0"/>
        <w:jc w:val="center"/>
        <w:rPr>
          <w:rFonts w:cs="Times New Roman" w:eastAsia="Times New Roman"/>
          <w:lang w:eastAsia="hr-HR"/>
        </w:rPr>
      </w:pPr>
      <w:r w:rsidRPr="00B639E6">
        <w:rPr>
          <w:rFonts w:cs="Times New Roman" w:eastAsia="Times New Roman"/>
          <w:lang w:eastAsia="hr-HR"/>
        </w:rPr>
        <w:t>Split, 02. svibnja 2016. godine.</w:t>
      </w:r>
    </w:p>
    <w:p w:rsidRDefault="00B639E6" w:rsidP="00B639E6" w:rsidR="00B639E6" w:rsidRPr="00B639E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639E6" w:rsidP="00B639E6" w:rsidR="00B639E6" w:rsidRPr="00B639E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639E6" w:rsidP="00B639E6" w:rsidR="00B639E6" w:rsidRPr="00B639E6">
      <w:pPr>
        <w:spacing w:after="0"/>
        <w:jc w:val="both"/>
        <w:rPr>
          <w:rFonts w:cs="Times New Roman" w:eastAsia="Times New Roman"/>
          <w:lang w:eastAsia="hr-HR"/>
        </w:rPr>
      </w:pPr>
      <w:r w:rsidRPr="00B639E6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STEČAJNI SUDAC:</w:t>
      </w:r>
    </w:p>
    <w:p w:rsidRDefault="00B639E6" w:rsidP="00B639E6" w:rsidR="00B639E6" w:rsidRPr="00B639E6">
      <w:pPr>
        <w:spacing w:after="0"/>
        <w:jc w:val="both"/>
        <w:rPr>
          <w:rFonts w:cs="Times New Roman" w:eastAsia="Times New Roman"/>
          <w:lang w:eastAsia="hr-HR"/>
        </w:rPr>
      </w:pPr>
      <w:r w:rsidRPr="00B639E6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Jozo Ćaleta,</w:t>
      </w:r>
    </w:p>
    <w:p w:rsidRDefault="00B639E6" w:rsidP="00B639E6" w:rsidR="00B639E6" w:rsidRPr="00B639E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639E6" w:rsidP="00B639E6" w:rsidR="00B639E6" w:rsidRPr="00B639E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639E6" w:rsidP="00B639E6" w:rsidR="00B639E6" w:rsidRPr="00B639E6">
      <w:pPr>
        <w:spacing w:after="0"/>
        <w:jc w:val="both"/>
        <w:rPr>
          <w:rFonts w:cs="Times New Roman" w:eastAsia="Times New Roman"/>
          <w:lang w:eastAsia="hr-HR"/>
        </w:rPr>
      </w:pPr>
      <w:r w:rsidRPr="00B639E6">
        <w:rPr>
          <w:rFonts w:cs="Times New Roman" w:eastAsia="Times New Roman"/>
          <w:lang w:eastAsia="hr-HR"/>
        </w:rPr>
        <w:t>PRAVNA POUKA: Protiv ovog zaključka nije dopuštena žalba.</w:t>
      </w:r>
    </w:p>
    <w:p w:rsidRDefault="00B639E6" w:rsidP="00B639E6" w:rsidR="00B639E6" w:rsidRPr="00B639E6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B639E6" w:rsidP="00B639E6" w:rsidR="00B639E6" w:rsidRPr="00B639E6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B639E6" w:rsidP="00B639E6" w:rsidR="00B639E6" w:rsidRPr="00B639E6">
      <w:pPr>
        <w:spacing w:after="0"/>
        <w:jc w:val="both"/>
        <w:rPr>
          <w:rFonts w:cs="Times New Roman" w:eastAsia="Times New Roman"/>
          <w:lang w:eastAsia="hr-HR"/>
        </w:rPr>
      </w:pPr>
      <w:r w:rsidRPr="00B639E6">
        <w:rPr>
          <w:rFonts w:cs="Times New Roman" w:eastAsia="Times New Roman"/>
          <w:b/>
          <w:u w:val="single"/>
          <w:lang w:eastAsia="hr-HR"/>
        </w:rPr>
        <w:t>DNA:</w:t>
      </w:r>
    </w:p>
    <w:p w:rsidRDefault="00B639E6" w:rsidP="00B639E6" w:rsidR="00B639E6" w:rsidRPr="00B639E6">
      <w:pPr>
        <w:spacing w:after="0"/>
        <w:jc w:val="both"/>
        <w:rPr>
          <w:rFonts w:cs="Times New Roman" w:eastAsia="Times New Roman"/>
          <w:lang w:eastAsia="hr-HR"/>
        </w:rPr>
      </w:pPr>
      <w:r w:rsidRPr="00B639E6">
        <w:rPr>
          <w:rFonts w:cs="Times New Roman" w:eastAsia="Times New Roman"/>
          <w:lang w:eastAsia="hr-HR"/>
        </w:rPr>
        <w:t xml:space="preserve">1.  Stečajna upraviteljica: Mira </w:t>
      </w:r>
      <w:proofErr w:type="spellStart"/>
      <w:r w:rsidRPr="00B639E6">
        <w:rPr>
          <w:rFonts w:cs="Times New Roman" w:eastAsia="Times New Roman"/>
          <w:lang w:eastAsia="hr-HR"/>
        </w:rPr>
        <w:t>Hajdić</w:t>
      </w:r>
      <w:proofErr w:type="spellEnd"/>
      <w:r w:rsidRPr="00B639E6">
        <w:rPr>
          <w:rFonts w:cs="Times New Roman" w:eastAsia="Times New Roman"/>
          <w:lang w:eastAsia="hr-HR"/>
        </w:rPr>
        <w:t>, Split,</w:t>
      </w:r>
    </w:p>
    <w:p w:rsidRDefault="00B639E6" w:rsidP="00B639E6" w:rsidR="00B639E6" w:rsidRPr="00B639E6">
      <w:pPr>
        <w:spacing w:after="0"/>
        <w:jc w:val="both"/>
        <w:rPr>
          <w:rFonts w:cs="Times New Roman" w:eastAsia="Times New Roman"/>
          <w:szCs w:val="20"/>
          <w:lang w:val="en-US"/>
        </w:rPr>
      </w:pPr>
      <w:r w:rsidRPr="00B639E6">
        <w:rPr>
          <w:rFonts w:cs="Times New Roman" w:eastAsia="Times New Roman"/>
          <w:szCs w:val="20"/>
          <w:lang w:val="en-US"/>
        </w:rPr>
        <w:t xml:space="preserve">2.  CREDO BANKA, </w:t>
      </w:r>
      <w:proofErr w:type="spellStart"/>
      <w:r w:rsidRPr="00B639E6">
        <w:rPr>
          <w:rFonts w:cs="Times New Roman" w:eastAsia="Times New Roman"/>
          <w:szCs w:val="20"/>
          <w:lang w:val="en-US"/>
        </w:rPr>
        <w:t>d.d</w:t>
      </w:r>
      <w:proofErr w:type="spellEnd"/>
      <w:r w:rsidRPr="00B639E6">
        <w:rPr>
          <w:rFonts w:cs="Times New Roman" w:eastAsia="Times New Roman"/>
          <w:szCs w:val="20"/>
          <w:lang w:val="en-US"/>
        </w:rPr>
        <w:t xml:space="preserve">., u </w:t>
      </w:r>
      <w:proofErr w:type="spellStart"/>
      <w:r w:rsidRPr="00B639E6">
        <w:rPr>
          <w:rFonts w:cs="Times New Roman" w:eastAsia="Times New Roman"/>
          <w:szCs w:val="20"/>
          <w:lang w:val="en-US"/>
        </w:rPr>
        <w:t>stečaju</w:t>
      </w:r>
      <w:proofErr w:type="spellEnd"/>
      <w:r w:rsidRPr="00B639E6">
        <w:rPr>
          <w:rFonts w:cs="Times New Roman" w:eastAsia="Times New Roman"/>
          <w:szCs w:val="20"/>
          <w:lang w:val="en-US"/>
        </w:rPr>
        <w:t xml:space="preserve">, Split, </w:t>
      </w:r>
      <w:proofErr w:type="spellStart"/>
      <w:r w:rsidRPr="00B639E6">
        <w:rPr>
          <w:rFonts w:cs="Times New Roman" w:eastAsia="Times New Roman"/>
          <w:szCs w:val="20"/>
          <w:lang w:val="en-US"/>
        </w:rPr>
        <w:t>Zrinjsko</w:t>
      </w:r>
      <w:proofErr w:type="spellEnd"/>
      <w:r w:rsidRPr="00B639E6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B639E6">
        <w:rPr>
          <w:rFonts w:cs="Times New Roman" w:eastAsia="Times New Roman"/>
          <w:szCs w:val="20"/>
          <w:lang w:val="en-US"/>
        </w:rPr>
        <w:t>Frankopanska</w:t>
      </w:r>
      <w:proofErr w:type="spellEnd"/>
      <w:r w:rsidRPr="00B639E6">
        <w:rPr>
          <w:rFonts w:cs="Times New Roman" w:eastAsia="Times New Roman"/>
          <w:szCs w:val="20"/>
          <w:lang w:val="en-US"/>
        </w:rPr>
        <w:t xml:space="preserve"> </w:t>
      </w:r>
      <w:proofErr w:type="gramStart"/>
      <w:r w:rsidRPr="00B639E6">
        <w:rPr>
          <w:rFonts w:cs="Times New Roman" w:eastAsia="Times New Roman"/>
          <w:szCs w:val="20"/>
          <w:lang w:val="en-US"/>
        </w:rPr>
        <w:t>58.,</w:t>
      </w:r>
      <w:proofErr w:type="gramEnd"/>
    </w:p>
    <w:p w:rsidRDefault="00B639E6" w:rsidP="00B639E6" w:rsidR="00B639E6" w:rsidRPr="00B639E6">
      <w:pPr>
        <w:spacing w:after="0"/>
        <w:jc w:val="both"/>
        <w:rPr>
          <w:rFonts w:cs="Times New Roman" w:eastAsia="Times New Roman"/>
          <w:lang w:eastAsia="hr-HR"/>
        </w:rPr>
      </w:pPr>
      <w:r w:rsidRPr="00B639E6">
        <w:rPr>
          <w:rFonts w:cs="Times New Roman" w:eastAsia="Times New Roman"/>
          <w:lang w:eastAsia="hr-HR"/>
        </w:rPr>
        <w:t>3.  HRVATSKA BANKA ZA OBNOVU I RAZVITAK, iz Zagreba, Strossmayerov trg 9,</w:t>
      </w:r>
    </w:p>
    <w:p w:rsidRDefault="00B639E6" w:rsidP="00B639E6" w:rsidR="00B639E6" w:rsidRPr="00B639E6">
      <w:pPr>
        <w:spacing w:after="0"/>
        <w:jc w:val="both"/>
        <w:rPr>
          <w:rFonts w:cs="Times New Roman" w:eastAsia="Times New Roman"/>
          <w:lang w:eastAsia="hr-HR"/>
        </w:rPr>
      </w:pPr>
      <w:r w:rsidRPr="00B639E6">
        <w:rPr>
          <w:rFonts w:cs="Times New Roman" w:eastAsia="Times New Roman"/>
          <w:lang w:eastAsia="hr-HR"/>
        </w:rPr>
        <w:t xml:space="preserve">4.  e-Oglasna ploča Suda – rok do ročišta: </w:t>
      </w:r>
      <w:r w:rsidRPr="00B639E6">
        <w:rPr>
          <w:rFonts w:cs="Times New Roman" w:eastAsia="Times New Roman"/>
          <w:u w:val="single"/>
          <w:lang w:eastAsia="hr-HR"/>
        </w:rPr>
        <w:t>UTORAK – 24. svibnja 2016. godine,</w:t>
      </w:r>
    </w:p>
    <w:p w:rsidRDefault="00B639E6" w:rsidP="00B639E6" w:rsidR="00B639E6" w:rsidRPr="00B639E6">
      <w:pPr>
        <w:spacing w:after="0"/>
        <w:jc w:val="both"/>
        <w:rPr>
          <w:rFonts w:cs="Times New Roman" w:eastAsia="Times New Roman"/>
          <w:lang w:eastAsia="hr-HR"/>
        </w:rPr>
      </w:pPr>
      <w:r w:rsidRPr="00B639E6">
        <w:rPr>
          <w:rFonts w:cs="Times New Roman" w:eastAsia="Times New Roman"/>
          <w:lang w:eastAsia="hr-HR"/>
        </w:rPr>
        <w:t>5.  Spis.</w:t>
      </w:r>
    </w:p>
    <w:p w:rsidRDefault="00B639E6" w:rsidP="00B639E6" w:rsidR="00B639E6" w:rsidRPr="00B639E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639E6" w:rsidP="00B639E6" w:rsidR="00B639E6" w:rsidRPr="00B639E6">
      <w:pPr>
        <w:spacing w:after="0"/>
        <w:jc w:val="both"/>
        <w:rPr>
          <w:rFonts w:cs="Times New Roman" w:eastAsia="Times New Roman"/>
          <w:lang w:eastAsia="hr-HR"/>
        </w:rPr>
      </w:pPr>
      <w:r w:rsidRPr="00B639E6">
        <w:rPr>
          <w:rFonts w:cs="Times New Roman" w:eastAsia="Times New Roman"/>
          <w:lang w:eastAsia="hr-HR"/>
        </w:rPr>
        <w:t>Split, dne 02. svibnja 2016. godine.</w:t>
      </w:r>
    </w:p>
    <w:p w:rsidRDefault="00B639E6" w:rsidP="00B639E6" w:rsidR="00B639E6" w:rsidRPr="00B639E6">
      <w:pPr>
        <w:spacing w:after="0"/>
        <w:jc w:val="both"/>
        <w:rPr>
          <w:rFonts w:cs="Times New Roman" w:eastAsia="Times New Roman"/>
          <w:lang w:eastAsia="hr-HR"/>
        </w:rPr>
      </w:pPr>
      <w:r w:rsidRPr="00B639E6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S U D A C:</w:t>
      </w:r>
    </w:p>
    <w:p w:rsidRDefault="00B639E6" w:rsidP="00B639E6" w:rsidR="00DA0242">
      <w:pPr>
        <w:spacing w:after="0"/>
        <w:jc w:val="both"/>
      </w:pPr>
      <w:r w:rsidRPr="00B639E6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Jozo Ćaleta,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39E6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942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St-368/2013-143</izvorni_sadrzaj>
    <derivirana_varijabla naziv="DomainObject.Oznaka_1">St-368/2013-143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368</izvorni_sadrzaj>
    <derivirana_varijabla naziv="DomainObject.Predmet.Broj_1">368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2013.</izvorni_sadrzaj>
    <derivirana_varijabla naziv="DomainObject.Predmet.DatumOsnivanja_1">27.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St-368/2013</izvorni_sadrzaj>
    <derivirana_varijabla naziv="DomainObject.Predmet.OznakaBroj_1">St-368/2013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BILA BOJA, društvo s ograničenom odgovornošću za trgovinu i usluge "u stečaju"; Gabrijel Buktenica zastupanog po punomoćniku Zoran Kačić dipl. iur. u SSSH Ured u Splitu; Branka Rođak zastupanog po punomoćniku Zoran Kačić dipl. iur. u SSSH Ured u Splitu; SLOBODNA DALMACIJA izdavačka i tiskarska djelatnost, dioničko društvo; Financijska agencija; INTERAGENT d.o.o. za trgovinu, usluge i međunarodno otpremništvo; HRVATSKE ŠUME društvo s ograničenom odgovornošću zastupanog po punomoćniku TOMIĆ &amp; ŠUŠNJAR j.t.d.; Zoran Tomić; Credo banka dioničko društvo "u stečaju" zastupanog po punomoćniku Mira Hajdić; KONTINENTAL PAKIRANJE d.o.o. za graditeljstvo i usluge zastupanog po punomoćniku Dragan Mijoč; SLOBODNA DALMACIJA izdavačka i tiskarska djelatnost, dioničko društvo; BASLER OSIGURANJE ZAGREB dioničko društvo za osiguranje zastupanog po punomoćniku Ivo Staničić; INA-INDUSTRIJA NAFTE, d.d. zastupanog po punomoćniku ODVJETNIČKO DRUŠTVO STANIĆ I PARTNERI društvo s ograničenom odgovornošću; Hrvatske vode, pravna osoba za upravljanje vodama; UNIQA osiguranje d.d.; HEP-Operator distribucijskog sustava d.o.o. za distribuciju i opskrbu električne energije; Ante Medvidović, prijevoznik zastupanog po punomoćniku Sanja Rajter Savić; V.S.T. društvo s ograničenom odgovornošću za prijevoz i međunarodno otpremništvo zastupanog po punomoćniku ANIĆ I PARTNERI odvjetničko društvo javno trgovačko društvo; Damir Sajko; HRVATSKA BANKA ZA OBNOVU I RAZVITAK</izvorni_sadrzaj>
    <derivirana_varijabla naziv="DomainObject.Predmet.StrankaFormated_1">  BILA BOJA, društvo s ograničenom odgovornošću za trgovinu i usluge "u stečaju"; Gabrijel Buktenica zastupanog po punomoćniku Zoran Kačić dipl. iur. u SSSH Ured u Splitu; Branka Rođak zastupanog po punomoćniku Zoran Kačić dipl. iur. u SSSH Ured u Splitu; SLOBODNA DALMACIJA izdavačka i tiskarska djelatnost, dioničko društvo; Financijska agencija; INTERAGENT d.o.o. za trgovinu, usluge i međunarodno otpremništvo; HRVATSKE ŠUME društvo s ograničenom odgovornošću zastupanog po punomoćniku TOMIĆ &amp; ŠUŠNJAR j.t.d.; Zoran Tomić; Credo banka dioničko društvo "u stečaju" zastupanog po punomoćniku Mira Hajdić; KONTINENTAL PAKIRANJE d.o.o. za graditeljstvo i usluge zastupanog po punomoćniku Dragan Mijoč; SLOBODNA DALMACIJA izdavačka i tiskarska djelatnost, dioničko društvo; BASLER OSIGURANJE ZAGREB dioničko društvo za osiguranje zastupanog po punomoćniku Ivo Staničić; INA-INDUSTRIJA NAFTE, d.d. zastupanog po punomoćniku ODVJETNIČKO DRUŠTVO STANIĆ I PARTNERI društvo s ograničenom odgovornošću; Hrvatske vode, pravna osoba za upravljanje vodama; UNIQA osiguranje d.d.; HEP-Operator distribucijskog sustava d.o.o. za distribuciju i opskrbu električne energije; Ante Medvidović, prijevoznik zastupanog po punomoćniku Sanja Rajter Savić; V.S.T. društvo s ograničenom odgovornošću za prijevoz i međunarodno otpremništvo zastupanog po punomoćniku ANIĆ I PARTNERI odvjetničko društvo javno trgovačko društvo; Damir Sajko; HRVATSKA BANKA ZA OBNOVU I RAZVITAK</derivirana_varijabla>
  </DomainObject.Predmet.StrankaFormated>
  <DomainObject.Predmet.StrankaFormatedOIB>
    <izvorni_sadrzaj>  BILA BOJA, društvo s ograničenom odgovornošću za trgovinu i usluge "u stečaju", OIB 99569236374; Gabrijel Buktenica, OIB 90027640066 zastupanog po punomoćniku Zoran Kačić dipl. iur. u SSSH Ured u Splitu; Branka Rođak, OIB 36731505046 zastupanog po punomoćniku Zoran Kačić dipl. iur. u SSSH Ured u Splitu; SLOBODNA DALMACIJA izdavačka i tiskarska djelatnost, dioničko društvo, OIB 35075764438; Financijska agencija, OIB 85821130368; INTERAGENT d.o.o. za trgovinu, usluge i međunarodno otpremništvo, OIB 92382779344; HRVATSKE ŠUME društvo s ograničenom odgovornošću, OIB 69693144506 zastupanog po punomoćniku TOMIĆ &amp; ŠUŠNJAR j.t.d.; Zoran Tomić; Credo banka dioničko društvo "u stečaju", OIB 94141384086 zastupanog po punomoćniku Mira Hajdić; KONTINENTAL PAKIRANJE d.o.o. za graditeljstvo i usluge, OIB 87358951669 zastupanog po punomoćniku Dragan Mijoč; SLOBODNA DALMACIJA izdavačka i tiskarska djelatnost, dioničko društvo, OIB 35075764438; BASLER OSIGURANJE ZAGREB dioničko društvo za osiguranje, OIB 59706054982 zastupanog po punomoćniku Ivo Staničić; INA-INDUSTRIJA NAFTE, d.d., OIB 27759560625 zastupanog po punomoćniku ODVJETNIČKO DRUŠTVO STANIĆ I PARTNERI društvo s ograničenom odgovornošću; Hrvatske vode, pravna osoba za upravljanje vodama, OIB 28921383001; UNIQA osiguranje d.d., OIB 75665455333; HEP-Operator distribucijskog sustava d.o.o. za distribuciju i opskrbu električne energije, OIB 46830600751; Ante Medvidović, prijevoznik, OIB 06398673813 zastupanog po punomoćniku Sanja Rajter Savić; V.S.T. društvo s ograničenom odgovornošću za prijevoz i međunarodno otpremništvo, OIB 27297557092 zastupanog po punomoćniku ANIĆ I PARTNERI odvjetničko društvo javno trgovačko društvo; Damir Sajko; HRVATSKA BANKA ZA OBNOVU I RAZVITAK, OIB 26702280390</izvorni_sadrzaj>
    <derivirana_varijabla naziv="DomainObject.Predmet.StrankaFormatedOIB_1">  BILA BOJA, društvo s ograničenom odgovornošću za trgovinu i usluge "u stečaju", OIB 99569236374; Gabrijel Buktenica, OIB 90027640066 zastupanog po punomoćniku Zoran Kačić dipl. iur. u SSSH Ured u Splitu; Branka Rođak, OIB 36731505046 zastupanog po punomoćniku Zoran Kačić dipl. iur. u SSSH Ured u Splitu; SLOBODNA DALMACIJA izdavačka i tiskarska djelatnost, dioničko društvo, OIB 35075764438; Financijska agencija, OIB 85821130368; INTERAGENT d.o.o. za trgovinu, usluge i međunarodno otpremništvo, OIB 92382779344; HRVATSKE ŠUME društvo s ograničenom odgovornošću, OIB 69693144506 zastupanog po punomoćniku TOMIĆ &amp; ŠUŠNJAR j.t.d.; Zoran Tomić; Credo banka dioničko društvo "u stečaju", OIB 94141384086 zastupanog po punomoćniku Mira Hajdić; KONTINENTAL PAKIRANJE d.o.o. za graditeljstvo i usluge, OIB 87358951669 zastupanog po punomoćniku Dragan Mijoč; SLOBODNA DALMACIJA izdavačka i tiskarska djelatnost, dioničko društvo, OIB 35075764438; BASLER OSIGURANJE ZAGREB dioničko društvo za osiguranje, OIB 59706054982 zastupanog po punomoćniku Ivo Staničić; INA-INDUSTRIJA NAFTE, d.d., OIB 27759560625 zastupanog po punomoćniku ODVJETNIČKO DRUŠTVO STANIĆ I PARTNERI društvo s ograničenom odgovornošću; Hrvatske vode, pravna osoba za upravljanje vodama, OIB 28921383001; UNIQA osiguranje d.d., OIB 75665455333; HEP-Operator distribucijskog sustava d.o.o. za distribuciju i opskrbu električne energije, OIB 46830600751; Ante Medvidović, prijevoznik, OIB 06398673813 zastupanog po punomoćniku Sanja Rajter Savić; V.S.T. društvo s ograničenom odgovornošću za prijevoz i međunarodno otpremništvo, OIB 27297557092 zastupanog po punomoćniku ANIĆ I PARTNERI odvjetničko društvo javno trgovačko društvo; Damir Sajko; HRVATSKA BANKA ZA OBNOVU I RAZVITAK, OIB 26702280390</derivirana_varijabla>
  </DomainObject.Predmet.StrankaFormatedOIB>
  <DomainObject.Predmet.StrankaFormatedWithAdress>
    <izvorni_sadrzaj> BILA BOJA, društvo s ograničenom odgovornošću za trgovinu i usluge "u stečaju", Grohote 0, 21430 Grohote; Gabrijel Buktenica, Put krajna  40, 21430 Grohote zastupanog po punomoćniku Zoran Kačić dipl. iur. u SSSH Ured u Splitu; Branka Rođak, Otok Šolta, 21430 Grohote zastupanog po punomoćniku Zoran Kačić dipl. iur. u SSSH Ured u Splitu; SLOBODNA DALMACIJA izdavačka i tiskarska djelatnost, dioničko društvo, Ulica Hrvatske Mornarice 4, Split; Financijska agencija, Vrtni put 3, 10000 Zagreb; INTERAGENT d.o.o. za trgovinu, usluge i međunarodno otpremništvo, Trg Kralja Tomislava 8, Ploče; HRVATSKE ŠUME društvo s ograničenom odgovornošću, Ul.Ljudevita Farkaša Vukotinovića 2, 10000 Zagreb zastupanog po punomoćniku TOMIĆ &amp; ŠUŠNJAR j.t.d.; Zoran Tomić; Credo banka dioničko društvo "u stečaju", Zrinjsko-Frankopanska 58, Split zastupanog po punomoćniku Mira Hajdić; KONTINENTAL PAKIRANJE d.o.o. za graditeljstvo i usluge, Pod Kosom 40, Split zastupanog po punomoćniku Dragan Mijoč; SLOBODNA DALMACIJA izdavačka i tiskarska djelatnost, dioničko društvo, Ulica Hrvatske Mornarice 4, Split; BASLER OSIGURANJE ZAGREB dioničko društvo za osiguranje, Radnička cesta 37/b, 10000 Zagreb zastupanog po punomoćniku Ivo Staničić; INA-INDUSTRIJA NAFTE, d.d., Avenija V. Holjevca 10, 10000 Zagreb zastupanog po punomoćniku ODVJETNIČKO DRUŠTVO STANIĆ I PARTNERI društvo s ograničenom odgovornošću; Hrvatske vode, pravna osoba za upravljanje vodama, Grada Vukovara 220, 10000 Zagreb; UNIQA osiguranje d.d., Savska cesta 106, 10000 Zagreb; HEP-Operator distribucijskog sustava d.o.o. za distribuciju i opskrbu električne energije, Ulica grada Vukovara 37, 10000 Zagreb; Ante Medvidović, prijevoznik, Lokvičići b.b., 21263 Krivodol zastupanog po punomoćniku Sanja Rajter Savić; V.S.T. društvo s ograničenom odgovornošću za prijevoz i međunarodno otpremništvo, Svetonedeljska cesta 89, Žitarka zastupanog po punomoćniku ANIĆ I PARTNERI odvjetničko društvo javno trgovačko društvo; Damir Sajko; HRVATSKA BANKA ZA OBNOVU I RAZVITAK, Strossmayerov trg 9, 10000 Zagreb</izvorni_sadrzaj>
    <derivirana_varijabla naziv="DomainObject.Predmet.StrankaFormatedWithAdress_1"> BILA BOJA, društvo s ograničenom odgovornošću za trgovinu i usluge "u stečaju", Grohote 0, 21430 Grohote; Gabrijel Buktenica, Put krajna  40, 21430 Grohote zastupanog po punomoćniku Zoran Kačić dipl. iur. u SSSH Ured u Splitu; Branka Rođak, Otok Šolta, 21430 Grohote zastupanog po punomoćniku Zoran Kačić dipl. iur. u SSSH Ured u Splitu; SLOBODNA DALMACIJA izdavačka i tiskarska djelatnost, dioničko društvo, Ulica Hrvatske Mornarice 4, Split; Financijska agencija, Vrtni put 3, 10000 Zagreb; INTERAGENT d.o.o. za trgovinu, usluge i međunarodno otpremništvo, Trg Kralja Tomislava 8, Ploče; HRVATSKE ŠUME društvo s ograničenom odgovornošću, Ul.Ljudevita Farkaša Vukotinovića 2, 10000 Zagreb zastupanog po punomoćniku TOMIĆ &amp; ŠUŠNJAR j.t.d.; Zoran Tomić; Credo banka dioničko društvo "u stečaju", Zrinjsko-Frankopanska 58, Split zastupanog po punomoćniku Mira Hajdić; KONTINENTAL PAKIRANJE d.o.o. za graditeljstvo i usluge, Pod Kosom 40, Split zastupanog po punomoćniku Dragan Mijoč; SLOBODNA DALMACIJA izdavačka i tiskarska djelatnost, dioničko društvo, Ulica Hrvatske Mornarice 4, Split; BASLER OSIGURANJE ZAGREB dioničko društvo za osiguranje, Radnička cesta 37/b, 10000 Zagreb zastupanog po punomoćniku Ivo Staničić; INA-INDUSTRIJA NAFTE, d.d., Avenija V. Holjevca 10, 10000 Zagreb zastupanog po punomoćniku ODVJETNIČKO DRUŠTVO STANIĆ I PARTNERI društvo s ograničenom odgovornošću; Hrvatske vode, pravna osoba za upravljanje vodama, Grada Vukovara 220, 10000 Zagreb; UNIQA osiguranje d.d., Savska cesta 106, 10000 Zagreb; HEP-Operator distribucijskog sustava d.o.o. za distribuciju i opskrbu električne energije, Ulica grada Vukovara 37, 10000 Zagreb; Ante Medvidović, prijevoznik, Lokvičići b.b., 21263 Krivodol zastupanog po punomoćniku Sanja Rajter Savić; V.S.T. društvo s ograničenom odgovornošću za prijevoz i međunarodno otpremništvo, Svetonedeljska cesta 89, Žitarka zastupanog po punomoćniku ANIĆ I PARTNERI odvjetničko društvo javno trgovačko društvo; Damir Sajko; HRVATSKA BANKA ZA OBNOVU I RAZVITAK, Strossmayerov trg 9, 10000 Zagreb</derivirana_varijabla>
  </DomainObject.Predmet.StrankaFormatedWithAdress>
  <DomainObject.Predmet.StrankaFormatedWithAdressOIB>
    <izvorni_sadrzaj> BILA BOJA, društvo s ograničenom odgovornošću za trgovinu i usluge "u stečaju", OIB 99569236374, Grohote 0, 21430 Grohote; Gabrijel Buktenica, OIB 90027640066, Put krajna  40, 21430 Grohote zastupanog po punomoćniku Zoran Kačić dipl. iur. u SSSH Ured u Splitu; Branka Rođak, OIB 36731505046, Otok Šolta, 21430 Grohote zastupanog po punomoćniku Zoran Kačić dipl. iur. u SSSH Ured u Splitu; SLOBODNA DALMACIJA izdavačka i tiskarska djelatnost, dioničko društvo, OIB 35075764438, Ulica Hrvatske Mornarice 4, Split; Financijska agencija, OIB 85821130368, Vrtni put 3, 10000 Zagreb; INTERAGENT d.o.o. za trgovinu, usluge i međunarodno otpremništvo, OIB 92382779344, Trg Kralja Tomislava 8, Ploče; HRVATSKE ŠUME društvo s ograničenom odgovornošću, OIB 69693144506, Ul.Ljudevita Farkaša Vukotinovića 2, 10000 Zagreb zastupanog po punomoćniku TOMIĆ &amp; ŠUŠNJAR j.t.d.; Zoran Tomić; Credo banka dioničko društvo "u stečaju", OIB 94141384086, Zrinjsko-Frankopanska 58, Split zastupanog po punomoćniku Mira Hajdić; KONTINENTAL PAKIRANJE d.o.o. za graditeljstvo i usluge, OIB 87358951669, Pod Kosom 40, Split zastupanog po punomoćniku Dragan Mijoč; SLOBODNA DALMACIJA izdavačka i tiskarska djelatnost, dioničko društvo, OIB 35075764438, Ulica Hrvatske Mornarice 4, Split; BASLER OSIGURANJE ZAGREB dioničko društvo za osiguranje, OIB 59706054982, Radnička cesta 37/b, 10000 Zagreb zastupanog po punomoćniku Ivo Staničić; INA-INDUSTRIJA NAFTE, d.d., OIB 27759560625, Avenija V. Holjevca 10, 10000 Zagreb zastupanog po punomoćniku ODVJETNIČKO DRUŠTVO STANIĆ I PARTNERI društvo s ograničenom odgovornošću; Hrvatske vode, pravna osoba za upravljanje vodama, OIB 28921383001, Grada Vukovara 220, 10000 Zagreb; UNIQA osiguranje d.d., OIB 75665455333, Savska cesta 106, 10000 Zagreb; HEP-Operator distribucijskog sustava d.o.o. za distribuciju i opskrbu električne energije, OIB 46830600751, Ulica grada Vukovara 37, 10000 Zagreb; Ante Medvidović, prijevoznik, OIB 06398673813, Lokvičići b.b., 21263 Krivodol zastupanog po punomoćniku Sanja Rajter Savić; V.S.T. društvo s ograničenom odgovornošću za prijevoz i međunarodno otpremništvo, OIB 27297557092, Svetonedeljska cesta 89, Žitarka zastupanog po punomoćniku ANIĆ I PARTNERI odvjetničko društvo javno trgovačko društvo; Damir Sajko; HRVATSKA BANKA ZA OBNOVU I RAZVITAK, OIB 26702280390, Strossmayerov trg 9, 10000 Zagreb</izvorni_sadrzaj>
    <derivirana_varijabla naziv="DomainObject.Predmet.StrankaFormatedWithAdressOIB_1"> BILA BOJA, društvo s ograničenom odgovornošću za trgovinu i usluge "u stečaju", OIB 99569236374, Grohote 0, 21430 Grohote; Gabrijel Buktenica, OIB 90027640066, Put krajna  40, 21430 Grohote zastupanog po punomoćniku Zoran Kačić dipl. iur. u SSSH Ured u Splitu; Branka Rođak, OIB 36731505046, Otok Šolta, 21430 Grohote zastupanog po punomoćniku Zoran Kačić dipl. iur. u SSSH Ured u Splitu; SLOBODNA DALMACIJA izdavačka i tiskarska djelatnost, dioničko društvo, OIB 35075764438, Ulica Hrvatske Mornarice 4, Split; Financijska agencija, OIB 85821130368, Vrtni put 3, 10000 Zagreb; INTERAGENT d.o.o. za trgovinu, usluge i međunarodno otpremništvo, OIB 92382779344, Trg Kralja Tomislava 8, Ploče; HRVATSKE ŠUME društvo s ograničenom odgovornošću, OIB 69693144506, Ul.Ljudevita Farkaša Vukotinovića 2, 10000 Zagreb zastupanog po punomoćniku TOMIĆ &amp; ŠUŠNJAR j.t.d.; Zoran Tomić; Credo banka dioničko društvo "u stečaju", OIB 94141384086, Zrinjsko-Frankopanska 58, Split zastupanog po punomoćniku Mira Hajdić; KONTINENTAL PAKIRANJE d.o.o. za graditeljstvo i usluge, OIB 87358951669, Pod Kosom 40, Split zastupanog po punomoćniku Dragan Mijoč; SLOBODNA DALMACIJA izdavačka i tiskarska djelatnost, dioničko društvo, OIB 35075764438, Ulica Hrvatske Mornarice 4, Split; BASLER OSIGURANJE ZAGREB dioničko društvo za osiguranje, OIB 59706054982, Radnička cesta 37/b, 10000 Zagreb zastupanog po punomoćniku Ivo Staničić; INA-INDUSTRIJA NAFTE, d.d., OIB 27759560625, Avenija V. Holjevca 10, 10000 Zagreb zastupanog po punomoćniku ODVJETNIČKO DRUŠTVO STANIĆ I PARTNERI društvo s ograničenom odgovornošću; Hrvatske vode, pravna osoba za upravljanje vodama, OIB 28921383001, Grada Vukovara 220, 10000 Zagreb; UNIQA osiguranje d.d., OIB 75665455333, Savska cesta 106, 10000 Zagreb; HEP-Operator distribucijskog sustava d.o.o. za distribuciju i opskrbu električne energije, OIB 46830600751, Ulica grada Vukovara 37, 10000 Zagreb; Ante Medvidović, prijevoznik, OIB 06398673813, Lokvičići b.b., 21263 Krivodol zastupanog po punomoćniku Sanja Rajter Savić; V.S.T. društvo s ograničenom odgovornošću za prijevoz i međunarodno otpremništvo, OIB 27297557092, Svetonedeljska cesta 89, Žitarka zastupanog po punomoćniku ANIĆ I PARTNERI odvjetničko društvo javno trgovačko društvo; Damir Sajko; HRVATSKA BANKA ZA OBNOVU I RAZVITAK, OIB 26702280390, Strossmayerov trg 9, 10000 Zagreb</derivirana_varijabla>
  </DomainObject.Predmet.StrankaFormatedWithAdressOIB>
  <DomainObject.Predmet.StrankaWithAdress>
    <izvorni_sadrzaj>BILA BOJA, društvo s ograničenom odgovornošću za trgovinu i usluge "u stečaju" Grohote 0,21430 Grohote,Gabrijel Buktenica Put krajna  40,21430 Grohote,Branka Rođak Otok Šolta,21430 Grohote,SLOBODNA DALMACIJA izdavačka i tiskarska djelatnost, dioničko društvo Ulica Hrvatske Mornarice 4,Split,Financijska agencija Vrtni put 3,10000 Zagreb,INTERAGENT d.o.o. za trgovinu, usluge i međunarodno otpremništvo Trg Kralja Tomislava 8,Ploče,HRVATSKE ŠUME društvo s ograničenom odgovornošću Ul.Ljudevita Farkaša Vukotinovića 2,10000 Zagreb,Credo banka dioničko društvo "u stečaju" Zrinjsko-Frankopanska 58,Split,KONTINENTAL PAKIRANJE d.o.o. za graditeljstvo i usluge Pod Kosom 40,Split,SLOBODNA DALMACIJA izdavačka i tiskarska djelatnost, dioničko društvo Ulica Hrvatske Mornarice 4,Split,BASLER OSIGURANJE ZAGREB dioničko društvo za osiguranje Radnička cesta 37/b,10000 Zagreb,INA-INDUSTRIJA NAFTE, d.d. Avenija V. Holjevca 10,10000 Zagreb,Hrvatske vode, pravna osoba za upravljanje vodama Grada Vukovara 220,10000 Zagreb,UNIQA osiguranje d.d. Savska cesta 106,10000 Zagreb,HEP-Operator distribucijskog sustava d.o.o. za distribuciju i opskrbu električne energije Ulica grada Vukovara 37,10000 Zagreb,Ante Medvidović, prijevoznik Lokvičići b.b.,21263 Krivodol,V.S.T. društvo s ograničenom odgovornošću za prijevoz i međunarodno otpremništvo Svetonedeljska cesta 89,Žitarka,HRVATSKA BANKA ZA OBNOVU I RAZVITAK Strossmayerov trg 9,10000 Zagreb</izvorni_sadrzaj>
    <derivirana_varijabla naziv="DomainObject.Predmet.StrankaWithAdress_1">BILA BOJA, društvo s ograničenom odgovornošću za trgovinu i usluge "u stečaju" Grohote 0,21430 Grohote,Gabrijel Buktenica Put krajna  40,21430 Grohote,Branka Rođak Otok Šolta,21430 Grohote,SLOBODNA DALMACIJA izdavačka i tiskarska djelatnost, dioničko društvo Ulica Hrvatske Mornarice 4,Split,Financijska agencija Vrtni put 3,10000 Zagreb,INTERAGENT d.o.o. za trgovinu, usluge i međunarodno otpremništvo Trg Kralja Tomislava 8,Ploče,HRVATSKE ŠUME društvo s ograničenom odgovornošću Ul.Ljudevita Farkaša Vukotinovića 2,10000 Zagreb,Credo banka dioničko društvo "u stečaju" Zrinjsko-Frankopanska 58,Split,KONTINENTAL PAKIRANJE d.o.o. za graditeljstvo i usluge Pod Kosom 40,Split,SLOBODNA DALMACIJA izdavačka i tiskarska djelatnost, dioničko društvo Ulica Hrvatske Mornarice 4,Split,BASLER OSIGURANJE ZAGREB dioničko društvo za osiguranje Radnička cesta 37/b,10000 Zagreb,INA-INDUSTRIJA NAFTE, d.d. Avenija V. Holjevca 10,10000 Zagreb,Hrvatske vode, pravna osoba za upravljanje vodama Grada Vukovara 220,10000 Zagreb,UNIQA osiguranje d.d. Savska cesta 106,10000 Zagreb,HEP-Operator distribucijskog sustava d.o.o. za distribuciju i opskrbu električne energije Ulica grada Vukovara 37,10000 Zagreb,Ante Medvidović, prijevoznik Lokvičići b.b.,21263 Krivodol,V.S.T. društvo s ograničenom odgovornošću za prijevoz i međunarodno otpremništvo Svetonedeljska cesta 89,Žitarka,HRVATSKA BANKA ZA OBNOVU I RAZVITAK Strossmayerov trg 9,10000 Zagreb</derivirana_varijabla>
  </DomainObject.Predmet.StrankaWithAdress>
  <DomainObject.Predmet.StrankaWithAdressOIB>
    <izvorni_sadrzaj>BILA BOJA, društvo s ograničenom odgovornošću za trgovinu i usluge "u stečaju", OIB 99569236374, Grohote 0,21430 Grohote,Gabrijel Buktenica, OIB 90027640066, Put krajna  40,21430 Grohote,Branka Rođak, OIB 36731505046, Otok Šolta,21430 Grohote,SLOBODNA DALMACIJA izdavačka i tiskarska djelatnost, dioničko društvo, OIB 35075764438, Ulica Hrvatske Mornarice 4,Split,Financijska agencija, OIB 85821130368, Vrtni put 3,10000 Zagreb,INTERAGENT d.o.o. za trgovinu, usluge i međunarodno otpremništvo, OIB 92382779344, Trg Kralja Tomislava 8,Ploče,HRVATSKE ŠUME društvo s ograničenom odgovornošću, OIB 69693144506, Ul.Ljudevita Farkaša Vukotinovića 2,10000 Zagreb,Credo banka dioničko društvo "u stečaju", OIB 94141384086, Zrinjsko-Frankopanska 58,Split,KONTINENTAL PAKIRANJE d.o.o. za graditeljstvo i usluge, OIB 87358951669, Pod Kosom 40,Split,SLOBODNA DALMACIJA izdavačka i tiskarska djelatnost, dioničko društvo, OIB 35075764438, Ulica Hrvatske Mornarice 4,Split,BASLER OSIGURANJE ZAGREB dioničko društvo za osiguranje, OIB 59706054982, Radnička cesta 37/b,10000 Zagreb,INA-INDUSTRIJA NAFTE, d.d., OIB 27759560625, Avenija V. Holjevca 10,10000 Zagreb,Hrvatske vode, pravna osoba za upravljanje vodama, OIB 28921383001, Grada Vukovara 220,10000 Zagreb,UNIQA osiguranje d.d., OIB 75665455333, Savska cesta 106,10000 Zagreb,HEP-Operator distribucijskog sustava d.o.o. za distribuciju i opskrbu električne energije, OIB 46830600751, Ulica grada Vukovara 37,10000 Zagreb,Ante Medvidović, prijevoznik, OIB 06398673813, Lokvičići b.b.,21263 Krivodol,V.S.T. društvo s ograničenom odgovornošću za prijevoz i međunarodno otpremništvo, OIB 27297557092, Svetonedeljska cesta 89,Žitarka,HRVATSKA BANKA ZA OBNOVU I RAZVITAK, OIB 26702280390, Strossmayerov trg 9,10000 Zagreb</izvorni_sadrzaj>
    <derivirana_varijabla naziv="DomainObject.Predmet.StrankaWithAdressOIB_1">BILA BOJA, društvo s ograničenom odgovornošću za trgovinu i usluge "u stečaju", OIB 99569236374, Grohote 0,21430 Grohote,Gabrijel Buktenica, OIB 90027640066, Put krajna  40,21430 Grohote,Branka Rođak, OIB 36731505046, Otok Šolta,21430 Grohote,SLOBODNA DALMACIJA izdavačka i tiskarska djelatnost, dioničko društvo, OIB 35075764438, Ulica Hrvatske Mornarice 4,Split,Financijska agencija, OIB 85821130368, Vrtni put 3,10000 Zagreb,INTERAGENT d.o.o. za trgovinu, usluge i međunarodno otpremništvo, OIB 92382779344, Trg Kralja Tomislava 8,Ploče,HRVATSKE ŠUME društvo s ograničenom odgovornošću, OIB 69693144506, Ul.Ljudevita Farkaša Vukotinovića 2,10000 Zagreb,Credo banka dioničko društvo "u stečaju", OIB 94141384086, Zrinjsko-Frankopanska 58,Split,KONTINENTAL PAKIRANJE d.o.o. za graditeljstvo i usluge, OIB 87358951669, Pod Kosom 40,Split,SLOBODNA DALMACIJA izdavačka i tiskarska djelatnost, dioničko društvo, OIB 35075764438, Ulica Hrvatske Mornarice 4,Split,BASLER OSIGURANJE ZAGREB dioničko društvo za osiguranje, OIB 59706054982, Radnička cesta 37/b,10000 Zagreb,INA-INDUSTRIJA NAFTE, d.d., OIB 27759560625, Avenija V. Holjevca 10,10000 Zagreb,Hrvatske vode, pravna osoba za upravljanje vodama, OIB 28921383001, Grada Vukovara 220,10000 Zagreb,UNIQA osiguranje d.d., OIB 75665455333, Savska cesta 106,10000 Zagreb,HEP-Operator distribucijskog sustava d.o.o. za distribuciju i opskrbu električne energije, OIB 46830600751, Ulica grada Vukovara 37,10000 Zagreb,Ante Medvidović, prijevoznik, OIB 06398673813, Lokvičići b.b.,21263 Krivodol,V.S.T. društvo s ograničenom odgovornošću za prijevoz i međunarodno otpremništvo, OIB 27297557092, Svetonedeljska cesta 89,Žitarka,HRVATSKA BANKA ZA OBNOVU I RAZVITAK, OIB 26702280390, Strossmayerov trg 9,10000 Zagreb</derivirana_varijabla>
  </DomainObject.Predmet.StrankaWithAdressOIB>
  <DomainObject.Predmet.StrankaNazivFormated>
    <izvorni_sadrzaj>BILA BOJA, društvo s ograničenom odgovornošću za trgovinu i usluge "u stečaju",Gabrijel Buktenica,Branka Rođak,SLOBODNA DALMACIJA izdavačka i tiskarska djelatnost, dioničko društvo,Financijska agencija,INTERAGENT d.o.o. za trgovinu, usluge i međunarodno otpremništvo,HRVATSKE ŠUME društvo s ograničenom odgovornošću,Credo banka dioničko društvo "u stečaju",KONTINENTAL PAKIRANJE d.o.o. za graditeljstvo i usluge,SLOBODNA DALMACIJA izdavačka i tiskarska djelatnost, dioničko društvo,BASLER OSIGURANJE ZAGREB dioničko društvo za osiguranje,INA-INDUSTRIJA NAFTE, d.d.,Hrvatske vode, pravna osoba za upravljanje vodama,UNIQA osiguranje d.d.,HEP-Operator distribucijskog sustava d.o.o. za distribuciju i opskrbu električne energije,Ante Medvidović, prijevoznik,V.S.T. društvo s ograničenom odgovornošću za prijevoz i međunarodno otpremništvo,HRVATSKA BANKA ZA OBNOVU I RAZVITAK</izvorni_sadrzaj>
    <derivirana_varijabla naziv="DomainObject.Predmet.StrankaNazivFormated_1">BILA BOJA, društvo s ograničenom odgovornošću za trgovinu i usluge "u stečaju",Gabrijel Buktenica,Branka Rođak,SLOBODNA DALMACIJA izdavačka i tiskarska djelatnost, dioničko društvo,Financijska agencija,INTERAGENT d.o.o. za trgovinu, usluge i međunarodno otpremništvo,HRVATSKE ŠUME društvo s ograničenom odgovornošću,Credo banka dioničko društvo "u stečaju",KONTINENTAL PAKIRANJE d.o.o. za graditeljstvo i usluge,SLOBODNA DALMACIJA izdavačka i tiskarska djelatnost, dioničko društvo,BASLER OSIGURANJE ZAGREB dioničko društvo za osiguranje,INA-INDUSTRIJA NAFTE, d.d.,Hrvatske vode, pravna osoba za upravljanje vodama,UNIQA osiguranje d.d.,HEP-Operator distribucijskog sustava d.o.o. za distribuciju i opskrbu električne energije,Ante Medvidović, prijevoznik,V.S.T. društvo s ograničenom odgovornošću za prijevoz i međunarodno otpremništvo,HRVATSKA BANKA ZA OBNOVU I RAZVITAK</derivirana_varijabla>
  </DomainObject.Predmet.StrankaNazivFormated>
  <DomainObject.Predmet.StrankaNazivFormatedOIB>
    <izvorni_sadrzaj>BILA BOJA, društvo s ograničenom odgovornošću za trgovinu i usluge "u stečaju", OIB 99569236374,Gabrijel Buktenica, OIB 90027640066,Branka Rođak, OIB 36731505046,SLOBODNA DALMACIJA izdavačka i tiskarska djelatnost, dioničko društvo, OIB 35075764438,Financijska agencija, OIB 85821130368,INTERAGENT d.o.o. za trgovinu, usluge i međunarodno otpremništvo, OIB 92382779344,HRVATSKE ŠUME društvo s ograničenom odgovornošću, OIB 69693144506,Credo banka dioničko društvo "u stečaju", OIB 94141384086,KONTINENTAL PAKIRANJE d.o.o. za graditeljstvo i usluge, OIB 87358951669,SLOBODNA DALMACIJA izdavačka i tiskarska djelatnost, dioničko društvo, OIB 35075764438,BASLER OSIGURANJE ZAGREB dioničko društvo za osiguranje, OIB 59706054982,INA-INDUSTRIJA NAFTE, d.d., OIB 27759560625,Hrvatske vode, pravna osoba za upravljanje vodama, OIB 28921383001,UNIQA osiguranje d.d., OIB 75665455333,HEP-Operator distribucijskog sustava d.o.o. za distribuciju i opskrbu električne energije, OIB 46830600751,Ante Medvidović, prijevoznik, OIB 06398673813,V.S.T. društvo s ograničenom odgovornošću za prijevoz i međunarodno otpremništvo, OIB 27297557092,HRVATSKA BANKA ZA OBNOVU I RAZVITAK, OIB 26702280390</izvorni_sadrzaj>
    <derivirana_varijabla naziv="DomainObject.Predmet.StrankaNazivFormatedOIB_1">BILA BOJA, društvo s ograničenom odgovornošću za trgovinu i usluge "u stečaju", OIB 99569236374,Gabrijel Buktenica, OIB 90027640066,Branka Rođak, OIB 36731505046,SLOBODNA DALMACIJA izdavačka i tiskarska djelatnost, dioničko društvo, OIB 35075764438,Financijska agencija, OIB 85821130368,INTERAGENT d.o.o. za trgovinu, usluge i međunarodno otpremništvo, OIB 92382779344,HRVATSKE ŠUME društvo s ograničenom odgovornošću, OIB 69693144506,Credo banka dioničko društvo "u stečaju", OIB 94141384086,KONTINENTAL PAKIRANJE d.o.o. za graditeljstvo i usluge, OIB 87358951669,SLOBODNA DALMACIJA izdavačka i tiskarska djelatnost, dioničko društvo, OIB 35075764438,BASLER OSIGURANJE ZAGREB dioničko društvo za osiguranje, OIB 59706054982,INA-INDUSTRIJA NAFTE, d.d., OIB 27759560625,Hrvatske vode, pravna osoba za upravljanje vodama, OIB 28921383001,UNIQA osiguranje d.d., OIB 75665455333,HEP-Operator distribucijskog sustava d.o.o. za distribuciju i opskrbu električne energije, OIB 46830600751,Ante Medvidović, prijevoznik, OIB 06398673813,V.S.T. društvo s ograničenom odgovornošću za prijevoz i međunarodno otpremništvo, OIB 27297557092,HRVATSKA BANKA ZA OBNOVU I RAZVITAK, OIB 26702280390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BILA BOJA, društvo s ograničenom odgovornošću za trgovinu i usluge "u stečaju"</item>
      <item>Gabrijel Buktenica zastupanog po punomoćniku Zoran Kačić dipl. iur. u SSSH Ured u Splitu</item>
      <item>Branka Rođak zastupanog po punomoćniku Zoran Kačić dipl. iur. u SSSH Ured u Splitu</item>
      <item>SLOBODNA DALMACIJA izdavačka i tiskarska djelatnost, dioničko društvo</item>
      <item>Financijska agencija</item>
      <item>INTERAGENT d.o.o. za trgovinu, usluge i međunarodno otpremništvo</item>
      <item>HRVATSKE ŠUME društvo s ograničenom odgovornošću zastupanog po punomoćniku TOMIĆ &amp; ŠUŠNJAR j.t.d.; Zoran Tomić</item>
      <item>Credo banka dioničko društvo "u stečaju" zastupanog po punomoćniku Mira Hajdić</item>
      <item>KONTINENTAL PAKIRANJE d.o.o. za graditeljstvo i usluge zastupanog po punomoćniku Dragan Mijoč</item>
      <item>SLOBODNA DALMACIJA izdavačka i tiskarska djelatnost, dioničko društvo</item>
      <item>BASLER OSIGURANJE ZAGREB dioničko društvo za osiguranje zastupanog po punomoćniku Ivo Staničić</item>
      <item>INA-INDUSTRIJA NAFTE, d.d. zastupanog po punomoćniku ODVJETNIČKO DRUŠTVO STANIĆ I PARTNERI društvo s ograničenom odgovornošću</item>
      <item>Hrvatske vode, pravna osoba za upravljanje vodama</item>
      <item>UNIQA osiguranje d.d.</item>
      <item>HEP-Operator distribucijskog sustava d.o.o. za distribuciju i opskrbu električne energije</item>
      <item>Ante Medvidović, prijevoznik zastupanog po punomoćniku Sanja Rajter Savić</item>
      <item>V.S.T. društvo s ograničenom odgovornošću za prijevoz i međunarodno otpremništvo zastupanog po punomoćniku ANIĆ I PARTNERI odvjetničko društvo javno trgovačko društvo; Damir Sajko</item>
      <item>HRVATSKA BANKA ZA OBNOVU I RAZVITAK</item>
    </izvorni_sadrzaj>
    <derivirana_varijabla naziv="DomainObject.Predmet.StrankaListFormated_1">
      <item>BILA BOJA, društvo s ograničenom odgovornošću za trgovinu i usluge "u stečaju"</item>
      <item>Gabrijel Buktenica zastupanog po punomoćniku Zoran Kačić dipl. iur. u SSSH Ured u Splitu</item>
      <item>Branka Rođak zastupanog po punomoćniku Zoran Kačić dipl. iur. u SSSH Ured u Splitu</item>
      <item>SLOBODNA DALMACIJA izdavačka i tiskarska djelatnost, dioničko društvo</item>
      <item>Financijska agencija</item>
      <item>INTERAGENT d.o.o. za trgovinu, usluge i međunarodno otpremništvo</item>
      <item>HRVATSKE ŠUME društvo s ograničenom odgovornošću zastupanog po punomoćniku TOMIĆ &amp; ŠUŠNJAR j.t.d.; Zoran Tomić</item>
      <item>Credo banka dioničko društvo "u stečaju" zastupanog po punomoćniku Mira Hajdić</item>
      <item>KONTINENTAL PAKIRANJE d.o.o. za graditeljstvo i usluge zastupanog po punomoćniku Dragan Mijoč</item>
      <item>SLOBODNA DALMACIJA izdavačka i tiskarska djelatnost, dioničko društvo</item>
      <item>BASLER OSIGURANJE ZAGREB dioničko društvo za osiguranje zastupanog po punomoćniku Ivo Staničić</item>
      <item>INA-INDUSTRIJA NAFTE, d.d. zastupanog po punomoćniku ODVJETNIČKO DRUŠTVO STANIĆ I PARTNERI društvo s ograničenom odgovornošću</item>
      <item>Hrvatske vode, pravna osoba za upravljanje vodama</item>
      <item>UNIQA osiguranje d.d.</item>
      <item>HEP-Operator distribucijskog sustava d.o.o. za distribuciju i opskrbu električne energije</item>
      <item>Ante Medvidović, prijevoznik zastupanog po punomoćniku Sanja Rajter Savić</item>
      <item>V.S.T. društvo s ograničenom odgovornošću za prijevoz i međunarodno otpremništvo zastupanog po punomoćniku ANIĆ I PARTNERI odvjetničko društvo javno trgovačko društvo; Damir Sajko</item>
      <item>HRVATSKA BANKA ZA OBNOVU I RAZVITAK</item>
    </derivirana_varijabla>
  </DomainObject.Predmet.StrankaListFormated>
  <DomainObject.Predmet.StrankaListFormatedOIB>
    <izvorni_sadrzaj>
      <item>BILA BOJA, društvo s ograničenom odgovornošću za trgovinu i usluge "u stečaju", OIB 99569236374</item>
      <item>Gabrijel Buktenica, OIB 90027640066 zastupanog po punomoćniku Zoran Kačić dipl. iur. u SSSH Ured u Splitu</item>
      <item>Branka Rođak, OIB 36731505046 zastupanog po punomoćniku Zoran Kačić dipl. iur. u SSSH Ured u Splitu</item>
      <item>SLOBODNA DALMACIJA izdavačka i tiskarska djelatnost, dioničko društvo, OIB 35075764438</item>
      <item>Financijska agencija, OIB 85821130368</item>
      <item>INTERAGENT d.o.o. za trgovinu, usluge i međunarodno otpremništvo, OIB 92382779344</item>
      <item>HRVATSKE ŠUME društvo s ograničenom odgovornošću, OIB 69693144506 zastupanog po punomoćniku TOMIĆ &amp; ŠUŠNJAR j.t.d.; Zoran Tomić</item>
      <item>Credo banka dioničko društvo "u stečaju", OIB 94141384086 zastupanog po punomoćniku Mira Hajdić</item>
      <item>KONTINENTAL PAKIRANJE d.o.o. za graditeljstvo i usluge, OIB 87358951669 zastupanog po punomoćniku Dragan Mijoč</item>
      <item>SLOBODNA DALMACIJA izdavačka i tiskarska djelatnost, dioničko društvo, OIB 35075764438</item>
      <item>BASLER OSIGURANJE ZAGREB dioničko društvo za osiguranje, OIB 59706054982 zastupanog po punomoćniku Ivo Staničić</item>
      <item>INA-INDUSTRIJA NAFTE, d.d., OIB 27759560625 zastupanog po punomoćniku ODVJETNIČKO DRUŠTVO STANIĆ I PARTNERI društvo s ograničenom odgovornošću</item>
      <item>Hrvatske vode, pravna osoba za upravljanje vodama, OIB 28921383001</item>
      <item>UNIQA osiguranje d.d., OIB 75665455333</item>
      <item>HEP-Operator distribucijskog sustava d.o.o. za distribuciju i opskrbu električne energije, OIB 46830600751</item>
      <item>Ante Medvidović, prijevoznik, OIB 06398673813 zastupanog po punomoćniku Sanja Rajter Savić</item>
      <item>V.S.T. društvo s ograničenom odgovornošću za prijevoz i međunarodno otpremništvo, OIB 27297557092 zastupanog po punomoćniku ANIĆ I PARTNERI odvjetničko društvo javno trgovačko društvo; Damir Sajko</item>
      <item>HRVATSKA BANKA ZA OBNOVU I RAZVITAK, OIB 26702280390</item>
    </izvorni_sadrzaj>
    <derivirana_varijabla naziv="DomainObject.Predmet.StrankaListFormatedOIB_1">
      <item>BILA BOJA, društvo s ograničenom odgovornošću za trgovinu i usluge "u stečaju", OIB 99569236374</item>
      <item>Gabrijel Buktenica, OIB 90027640066 zastupanog po punomoćniku Zoran Kačić dipl. iur. u SSSH Ured u Splitu</item>
      <item>Branka Rođak, OIB 36731505046 zastupanog po punomoćniku Zoran Kačić dipl. iur. u SSSH Ured u Splitu</item>
      <item>SLOBODNA DALMACIJA izdavačka i tiskarska djelatnost, dioničko društvo, OIB 35075764438</item>
      <item>Financijska agencija, OIB 85821130368</item>
      <item>INTERAGENT d.o.o. za trgovinu, usluge i međunarodno otpremništvo, OIB 92382779344</item>
      <item>HRVATSKE ŠUME društvo s ograničenom odgovornošću, OIB 69693144506 zastupanog po punomoćniku TOMIĆ &amp; ŠUŠNJAR j.t.d.; Zoran Tomić</item>
      <item>Credo banka dioničko društvo "u stečaju", OIB 94141384086 zastupanog po punomoćniku Mira Hajdić</item>
      <item>KONTINENTAL PAKIRANJE d.o.o. za graditeljstvo i usluge, OIB 87358951669 zastupanog po punomoćniku Dragan Mijoč</item>
      <item>SLOBODNA DALMACIJA izdavačka i tiskarska djelatnost, dioničko društvo, OIB 35075764438</item>
      <item>BASLER OSIGURANJE ZAGREB dioničko društvo za osiguranje, OIB 59706054982 zastupanog po punomoćniku Ivo Staničić</item>
      <item>INA-INDUSTRIJA NAFTE, d.d., OIB 27759560625 zastupanog po punomoćniku ODVJETNIČKO DRUŠTVO STANIĆ I PARTNERI društvo s ograničenom odgovornošću</item>
      <item>Hrvatske vode, pravna osoba za upravljanje vodama, OIB 28921383001</item>
      <item>UNIQA osiguranje d.d., OIB 75665455333</item>
      <item>HEP-Operator distribucijskog sustava d.o.o. za distribuciju i opskrbu električne energije, OIB 46830600751</item>
      <item>Ante Medvidović, prijevoznik, OIB 06398673813 zastupanog po punomoćniku Sanja Rajter Savić</item>
      <item>V.S.T. društvo s ograničenom odgovornošću za prijevoz i međunarodno otpremništvo, OIB 27297557092 zastupanog po punomoćniku ANIĆ I PARTNERI odvjetničko društvo javno trgovačko društvo; Damir Sajko</item>
      <item>HRVATSKA BANKA ZA OBNOVU I RAZVITAK, OIB 26702280390</item>
    </derivirana_varijabla>
  </DomainObject.Predmet.StrankaListFormatedOIB>
  <DomainObject.Predmet.StrankaListFormatedWithAdress>
    <izvorni_sadrzaj>
      <item>BILA BOJA, društvo s ograničenom odgovornošću za trgovinu i usluge "u stečaju", Grohote 0, 21430 Grohote</item>
      <item>Gabrijel Buktenica, Put krajna  40, 21430 Grohote zastupanog po punomoćniku Zoran Kačić dipl. iur. u SSSH Ured u Splitu</item>
      <item>Branka Rođak, Otok Šolta, 21430 Grohote zastupanog po punomoćniku Zoran Kačić dipl. iur. u SSSH Ured u Splitu</item>
      <item>SLOBODNA DALMACIJA izdavačka i tiskarska djelatnost, dioničko društvo, Ulica Hrvatske Mornarice 4, Split</item>
      <item>Financijska agencija, Vrtni put 3, 10000 Zagreb</item>
      <item>INTERAGENT d.o.o. za trgovinu, usluge i međunarodno otpremništvo, Trg Kralja Tomislava 8, Ploče</item>
      <item>HRVATSKE ŠUME društvo s ograničenom odgovornošću, Ul.Ljudevita Farkaša Vukotinovića 2, 10000 Zagreb zastupanog po punomoćniku TOMIĆ &amp; ŠUŠNJAR j.t.d.; Zoran Tomić</item>
      <item>Credo banka dioničko društvo "u stečaju", Zrinjsko-Frankopanska 58, Split zastupanog po punomoćniku Mira Hajdić</item>
      <item>KONTINENTAL PAKIRANJE d.o.o. za graditeljstvo i usluge, Pod Kosom 40, Split zastupanog po punomoćniku Dragan Mijoč</item>
      <item>SLOBODNA DALMACIJA izdavačka i tiskarska djelatnost, dioničko društvo, Ulica Hrvatske Mornarice 4, Split</item>
      <item>BASLER OSIGURANJE ZAGREB dioničko društvo za osiguranje, Radnička cesta 37/b, 10000 Zagreb zastupanog po punomoćniku Ivo Staničić</item>
      <item>INA-INDUSTRIJA NAFTE, d.d., Avenija V. Holjevca 10, 10000 Zagreb zastupanog po punomoćniku ODVJETNIČKO DRUŠTVO STANIĆ I PARTNERI društvo s ograničenom odgovornošću</item>
      <item>Hrvatske vode, pravna osoba za upravljanje vodama, Grada Vukovara 220, 10000 Zagreb</item>
      <item>UNIQA osiguranje d.d., Savska cesta 106, 10000 Zagreb</item>
      <item>HEP-Operator distribucijskog sustava d.o.o. za distribuciju i opskrbu električne energije, Ulica grada Vukovara 37, 10000 Zagreb</item>
      <item>Ante Medvidović, prijevoznik, Lokvičići b.b., 21263 Krivodol zastupanog po punomoćniku Sanja Rajter Savić</item>
      <item>V.S.T. društvo s ograničenom odgovornošću za prijevoz i međunarodno otpremništvo, Svetonedeljska cesta 89, Žitarka zastupanog po punomoćniku ANIĆ I PARTNERI odvjetničko društvo javno trgovačko društvo; Damir Sajko</item>
      <item>HRVATSKA BANKA ZA OBNOVU I RAZVITAK, Strossmayerov trg 9, 10000 Zagreb</item>
    </izvorni_sadrzaj>
    <derivirana_varijabla naziv="DomainObject.Predmet.StrankaListFormatedWithAdress_1">
      <item>BILA BOJA, društvo s ograničenom odgovornošću za trgovinu i usluge "u stečaju", Grohote 0, 21430 Grohote</item>
      <item>Gabrijel Buktenica, Put krajna  40, 21430 Grohote zastupanog po punomoćniku Zoran Kačić dipl. iur. u SSSH Ured u Splitu</item>
      <item>Branka Rođak, Otok Šolta, 21430 Grohote zastupanog po punomoćniku Zoran Kačić dipl. iur. u SSSH Ured u Splitu</item>
      <item>SLOBODNA DALMACIJA izdavačka i tiskarska djelatnost, dioničko društvo, Ulica Hrvatske Mornarice 4, Split</item>
      <item>Financijska agencija, Vrtni put 3, 10000 Zagreb</item>
      <item>INTERAGENT d.o.o. za trgovinu, usluge i međunarodno otpremništvo, Trg Kralja Tomislava 8, Ploče</item>
      <item>HRVATSKE ŠUME društvo s ograničenom odgovornošću, Ul.Ljudevita Farkaša Vukotinovića 2, 10000 Zagreb zastupanog po punomoćniku TOMIĆ &amp; ŠUŠNJAR j.t.d.; Zoran Tomić</item>
      <item>Credo banka dioničko društvo "u stečaju", Zrinjsko-Frankopanska 58, Split zastupanog po punomoćniku Mira Hajdić</item>
      <item>KONTINENTAL PAKIRANJE d.o.o. za graditeljstvo i usluge, Pod Kosom 40, Split zastupanog po punomoćniku Dragan Mijoč</item>
      <item>SLOBODNA DALMACIJA izdavačka i tiskarska djelatnost, dioničko društvo, Ulica Hrvatske Mornarice 4, Split</item>
      <item>BASLER OSIGURANJE ZAGREB dioničko društvo za osiguranje, Radnička cesta 37/b, 10000 Zagreb zastupanog po punomoćniku Ivo Staničić</item>
      <item>INA-INDUSTRIJA NAFTE, d.d., Avenija V. Holjevca 10, 10000 Zagreb zastupanog po punomoćniku ODVJETNIČKO DRUŠTVO STANIĆ I PARTNERI društvo s ograničenom odgovornošću</item>
      <item>Hrvatske vode, pravna osoba za upravljanje vodama, Grada Vukovara 220, 10000 Zagreb</item>
      <item>UNIQA osiguranje d.d., Savska cesta 106, 10000 Zagreb</item>
      <item>HEP-Operator distribucijskog sustava d.o.o. za distribuciju i opskrbu električne energije, Ulica grada Vukovara 37, 10000 Zagreb</item>
      <item>Ante Medvidović, prijevoznik, Lokvičići b.b., 21263 Krivodol zastupanog po punomoćniku Sanja Rajter Savić</item>
      <item>V.S.T. društvo s ograničenom odgovornošću za prijevoz i međunarodno otpremništvo, Svetonedeljska cesta 89, Žitarka zastupanog po punomoćniku ANIĆ I PARTNERI odvjetničko društvo javno trgovačko društvo; Damir Sajko</item>
      <item>HRVATSKA BANKA ZA OBNOVU I RAZVITAK, Strossmayerov trg 9, 10000 Zagreb</item>
    </derivirana_varijabla>
  </DomainObject.Predmet.StrankaListFormatedWithAdress>
  <DomainObject.Predmet.StrankaListFormatedWithAdressOIB>
    <izvorni_sadrzaj>
      <item>BILA BOJA, društvo s ograničenom odgovornošću za trgovinu i usluge "u stečaju", OIB 99569236374, Grohote 0, 21430 Grohote</item>
      <item>Gabrijel Buktenica, OIB 90027640066, Put krajna  40, 21430 Grohote zastupanog po punomoćniku Zoran Kačić dipl. iur. u SSSH Ured u Splitu</item>
      <item>Branka Rođak, OIB 36731505046, Otok Šolta, 21430 Grohote zastupanog po punomoćniku Zoran Kačić dipl. iur. u SSSH Ured u Splitu</item>
      <item>SLOBODNA DALMACIJA izdavačka i tiskarska djelatnost, dioničko društvo, OIB 35075764438, Ulica Hrvatske Mornarice 4, Split</item>
      <item>Financijska agencija, OIB 85821130368, Vrtni put 3, 10000 Zagreb</item>
      <item>INTERAGENT d.o.o. za trgovinu, usluge i međunarodno otpremništvo, OIB 92382779344, Trg Kralja Tomislava 8, Ploče</item>
      <item>HRVATSKE ŠUME društvo s ograničenom odgovornošću, OIB 69693144506, Ul.Ljudevita Farkaša Vukotinovića 2, 10000 Zagreb zastupanog po punomoćniku TOMIĆ &amp; ŠUŠNJAR j.t.d.; Zoran Tomić</item>
      <item>Credo banka dioničko društvo "u stečaju", OIB 94141384086, Zrinjsko-Frankopanska 58, Split zastupanog po punomoćniku Mira Hajdić</item>
      <item>KONTINENTAL PAKIRANJE d.o.o. za graditeljstvo i usluge, OIB 87358951669, Pod Kosom 40, Split zastupanog po punomoćniku Dragan Mijoč</item>
      <item>SLOBODNA DALMACIJA izdavačka i tiskarska djelatnost, dioničko društvo, OIB 35075764438, Ulica Hrvatske Mornarice 4, Split</item>
      <item>BASLER OSIGURANJE ZAGREB dioničko društvo za osiguranje, OIB 59706054982, Radnička cesta 37/b, 10000 Zagreb zastupanog po punomoćniku Ivo Staničić</item>
      <item>INA-INDUSTRIJA NAFTE, d.d., OIB 27759560625, Avenija V. Holjevca 10, 10000 Zagreb zastupanog po punomoćniku ODVJETNIČKO DRUŠTVO STANIĆ I PARTNERI društvo s ograničenom odgovornošću</item>
      <item>Hrvatske vode, pravna osoba za upravljanje vodama, OIB 28921383001, Grada Vukovara 220, 10000 Zagreb</item>
      <item>UNIQA osiguranje d.d., OIB 75665455333, Savska cesta 106, 10000 Zagreb</item>
      <item>HEP-Operator distribucijskog sustava d.o.o. za distribuciju i opskrbu električne energije, OIB 46830600751, Ulica grada Vukovara 37, 10000 Zagreb</item>
      <item>Ante Medvidović, prijevoznik, OIB 06398673813, Lokvičići b.b., 21263 Krivodol zastupanog po punomoćniku Sanja Rajter Savić</item>
      <item>V.S.T. društvo s ograničenom odgovornošću za prijevoz i međunarodno otpremništvo, OIB 27297557092, Svetonedeljska cesta 89, Žitarka zastupanog po punomoćniku ANIĆ I PARTNERI odvjetničko društvo javno trgovačko društvo; Damir Sajko</item>
      <item>HRVATSKA BANKA ZA OBNOVU I RAZVITAK, OIB 26702280390, Strossmayerov trg 9, 10000 Zagreb</item>
    </izvorni_sadrzaj>
    <derivirana_varijabla naziv="DomainObject.Predmet.StrankaListFormatedWithAdressOIB_1">
      <item>BILA BOJA, društvo s ograničenom odgovornošću za trgovinu i usluge "u stečaju", OIB 99569236374, Grohote 0, 21430 Grohote</item>
      <item>Gabrijel Buktenica, OIB 90027640066, Put krajna  40, 21430 Grohote zastupanog po punomoćniku Zoran Kačić dipl. iur. u SSSH Ured u Splitu</item>
      <item>Branka Rođak, OIB 36731505046, Otok Šolta, 21430 Grohote zastupanog po punomoćniku Zoran Kačić dipl. iur. u SSSH Ured u Splitu</item>
      <item>SLOBODNA DALMACIJA izdavačka i tiskarska djelatnost, dioničko društvo, OIB 35075764438, Ulica Hrvatske Mornarice 4, Split</item>
      <item>Financijska agencija, OIB 85821130368, Vrtni put 3, 10000 Zagreb</item>
      <item>INTERAGENT d.o.o. za trgovinu, usluge i međunarodno otpremništvo, OIB 92382779344, Trg Kralja Tomislava 8, Ploče</item>
      <item>HRVATSKE ŠUME društvo s ograničenom odgovornošću, OIB 69693144506, Ul.Ljudevita Farkaša Vukotinovića 2, 10000 Zagreb zastupanog po punomoćniku TOMIĆ &amp; ŠUŠNJAR j.t.d.; Zoran Tomić</item>
      <item>Credo banka dioničko društvo "u stečaju", OIB 94141384086, Zrinjsko-Frankopanska 58, Split zastupanog po punomoćniku Mira Hajdić</item>
      <item>KONTINENTAL PAKIRANJE d.o.o. za graditeljstvo i usluge, OIB 87358951669, Pod Kosom 40, Split zastupanog po punomoćniku Dragan Mijoč</item>
      <item>SLOBODNA DALMACIJA izdavačka i tiskarska djelatnost, dioničko društvo, OIB 35075764438, Ulica Hrvatske Mornarice 4, Split</item>
      <item>BASLER OSIGURANJE ZAGREB dioničko društvo za osiguranje, OIB 59706054982, Radnička cesta 37/b, 10000 Zagreb zastupanog po punomoćniku Ivo Staničić</item>
      <item>INA-INDUSTRIJA NAFTE, d.d., OIB 27759560625, Avenija V. Holjevca 10, 10000 Zagreb zastupanog po punomoćniku ODVJETNIČKO DRUŠTVO STANIĆ I PARTNERI društvo s ograničenom odgovornošću</item>
      <item>Hrvatske vode, pravna osoba za upravljanje vodama, OIB 28921383001, Grada Vukovara 220, 10000 Zagreb</item>
      <item>UNIQA osiguranje d.d., OIB 75665455333, Savska cesta 106, 10000 Zagreb</item>
      <item>HEP-Operator distribucijskog sustava d.o.o. za distribuciju i opskrbu električne energije, OIB 46830600751, Ulica grada Vukovara 37, 10000 Zagreb</item>
      <item>Ante Medvidović, prijevoznik, OIB 06398673813, Lokvičići b.b., 21263 Krivodol zastupanog po punomoćniku Sanja Rajter Savić</item>
      <item>V.S.T. društvo s ograničenom odgovornošću za prijevoz i međunarodno otpremništvo, OIB 27297557092, Svetonedeljska cesta 89, Žitarka zastupanog po punomoćniku ANIĆ I PARTNERI odvjetničko društvo javno trgovačko društvo; Damir Sajko</item>
      <item>HRVATSKA BANKA ZA OBNOVU I RAZVITAK, OIB 26702280390, Strossmayerov trg 9, 10000 Zagreb</item>
    </derivirana_varijabla>
  </DomainObject.Predmet.StrankaListFormatedWithAdressOIB>
  <DomainObject.Predmet.StrankaListNazivFormated>
    <izvorni_sadrzaj>
      <item>BILA BOJA, društvo s ograničenom odgovornošću za trgovinu i usluge "u stečaju"</item>
      <item>Gabrijel Buktenica</item>
      <item>Branka Rođak</item>
      <item>SLOBODNA DALMACIJA izdavačka i tiskarska djelatnost, dioničko društvo</item>
      <item>Financijska agencija</item>
      <item>INTERAGENT d.o.o. za trgovinu, usluge i međunarodno otpremništvo</item>
      <item>HRVATSKE ŠUME društvo s ograničenom odgovornošću</item>
      <item>Credo banka dioničko društvo "u stečaju"</item>
      <item>KONTINENTAL PAKIRANJE d.o.o. za graditeljstvo i usluge</item>
      <item>SLOBODNA DALMACIJA izdavačka i tiskarska djelatnost, dioničko društvo</item>
      <item>BASLER OSIGURANJE ZAGREB dioničko društvo za osiguranje</item>
      <item>INA-INDUSTRIJA NAFTE, d.d.</item>
      <item>Hrvatske vode, pravna osoba za upravljanje vodama</item>
      <item>UNIQA osiguranje d.d.</item>
      <item>HEP-Operator distribucijskog sustava d.o.o. za distribuciju i opskrbu električne energije</item>
      <item>Ante Medvidović, prijevoznik</item>
      <item>V.S.T. društvo s ograničenom odgovornošću za prijevoz i međunarodno otpremništvo</item>
      <item>HRVATSKA BANKA ZA OBNOVU I RAZVITAK</item>
    </izvorni_sadrzaj>
    <derivirana_varijabla naziv="DomainObject.Predmet.StrankaListNazivFormated_1">
      <item>BILA BOJA, društvo s ograničenom odgovornošću za trgovinu i usluge "u stečaju"</item>
      <item>Gabrijel Buktenica</item>
      <item>Branka Rođak</item>
      <item>SLOBODNA DALMACIJA izdavačka i tiskarska djelatnost, dioničko društvo</item>
      <item>Financijska agencija</item>
      <item>INTERAGENT d.o.o. za trgovinu, usluge i međunarodno otpremništvo</item>
      <item>HRVATSKE ŠUME društvo s ograničenom odgovornošću</item>
      <item>Credo banka dioničko društvo "u stečaju"</item>
      <item>KONTINENTAL PAKIRANJE d.o.o. za graditeljstvo i usluge</item>
      <item>SLOBODNA DALMACIJA izdavačka i tiskarska djelatnost, dioničko društvo</item>
      <item>BASLER OSIGURANJE ZAGREB dioničko društvo za osiguranje</item>
      <item>INA-INDUSTRIJA NAFTE, d.d.</item>
      <item>Hrvatske vode, pravna osoba za upravljanje vodama</item>
      <item>UNIQA osiguranje d.d.</item>
      <item>HEP-Operator distribucijskog sustava d.o.o. za distribuciju i opskrbu električne energije</item>
      <item>Ante Medvidović, prijevoznik</item>
      <item>V.S.T. društvo s ograničenom odgovornošću za prijevoz i međunarodno otpremništvo</item>
      <item>HRVATSKA BANKA ZA OBNOVU I RAZVITAK</item>
    </derivirana_varijabla>
  </DomainObject.Predmet.StrankaListNazivFormated>
  <DomainObject.Predmet.StrankaListNazivFormatedOIB>
    <izvorni_sadrzaj>
      <item>BILA BOJA, društvo s ograničenom odgovornošću za trgovinu i usluge "u stečaju", OIB 99569236374</item>
      <item>Gabrijel Buktenica, OIB 90027640066</item>
      <item>Branka Rođak, OIB 36731505046</item>
      <item>SLOBODNA DALMACIJA izdavačka i tiskarska djelatnost, dioničko društvo, OIB 35075764438</item>
      <item>Financijska agencija, OIB 85821130368</item>
      <item>INTERAGENT d.o.o. za trgovinu, usluge i međunarodno otpremništvo, OIB 92382779344</item>
      <item>HRVATSKE ŠUME društvo s ograničenom odgovornošću, OIB 69693144506</item>
      <item>Credo banka dioničko društvo "u stečaju", OIB 94141384086</item>
      <item>KONTINENTAL PAKIRANJE d.o.o. za graditeljstvo i usluge, OIB 87358951669</item>
      <item>SLOBODNA DALMACIJA izdavačka i tiskarska djelatnost, dioničko društvo, OIB 35075764438</item>
      <item>BASLER OSIGURANJE ZAGREB dioničko društvo za osiguranje, OIB 59706054982</item>
      <item>INA-INDUSTRIJA NAFTE, d.d., OIB 27759560625</item>
      <item>Hrvatske vode, pravna osoba za upravljanje vodama, OIB 28921383001</item>
      <item>UNIQA osiguranje d.d., OIB 75665455333</item>
      <item>HEP-Operator distribucijskog sustava d.o.o. za distribuciju i opskrbu električne energije, OIB 46830600751</item>
      <item>Ante Medvidović, prijevoznik, OIB 06398673813</item>
      <item>V.S.T. društvo s ograničenom odgovornošću za prijevoz i međunarodno otpremništvo, OIB 27297557092</item>
      <item>HRVATSKA BANKA ZA OBNOVU I RAZVITAK, OIB 26702280390</item>
    </izvorni_sadrzaj>
    <derivirana_varijabla naziv="DomainObject.Predmet.StrankaListNazivFormatedOIB_1">
      <item>BILA BOJA, društvo s ograničenom odgovornošću za trgovinu i usluge "u stečaju", OIB 99569236374</item>
      <item>Gabrijel Buktenica, OIB 90027640066</item>
      <item>Branka Rođak, OIB 36731505046</item>
      <item>SLOBODNA DALMACIJA izdavačka i tiskarska djelatnost, dioničko društvo, OIB 35075764438</item>
      <item>Financijska agencija, OIB 85821130368</item>
      <item>INTERAGENT d.o.o. za trgovinu, usluge i međunarodno otpremništvo, OIB 92382779344</item>
      <item>HRVATSKE ŠUME društvo s ograničenom odgovornošću, OIB 69693144506</item>
      <item>Credo banka dioničko društvo "u stečaju", OIB 94141384086</item>
      <item>KONTINENTAL PAKIRANJE d.o.o. za graditeljstvo i usluge, OIB 87358951669</item>
      <item>SLOBODNA DALMACIJA izdavačka i tiskarska djelatnost, dioničko društvo, OIB 35075764438</item>
      <item>BASLER OSIGURANJE ZAGREB dioničko društvo za osiguranje, OIB 59706054982</item>
      <item>INA-INDUSTRIJA NAFTE, d.d., OIB 27759560625</item>
      <item>Hrvatske vode, pravna osoba za upravljanje vodama, OIB 28921383001</item>
      <item>UNIQA osiguranje d.d., OIB 75665455333</item>
      <item>HEP-Operator distribucijskog sustava d.o.o. za distribuciju i opskrbu električne energije, OIB 46830600751</item>
      <item>Ante Medvidović, prijevoznik, OIB 06398673813</item>
      <item>V.S.T. društvo s ograničenom odgovornošću za prijevoz i međunarodno otpremništvo, OIB 27297557092</item>
      <item>HRVATSKA BANKA ZA OBNOVU I RAZVITAK, OIB 26702280390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Trgovački sud Split Registarski odjel</item>
      <item>Trgovački sud Split Računovodstvo</item>
      <item>Trgovački sud Split Oglasna ploča</item>
      <item>Trgovački sud Split Pisarnica</item>
      <item>Trgovački sud Split Ovršni odjel</item>
      <item>Ivo Resić</item>
      <item>Marko Šore</item>
      <item>Financijska agencija</item>
      <item>Porezna uprava Split</item>
      <item>Županijsko državno odvjetništvo u Splitu, Građansko upravni odjel</item>
      <item>Općinski sud u Splitu Zemljišno knjižni odjel</item>
      <item>NARODNE NOVINE, dioničko društvo za izdavanje i tiskanje Službenog lista Republike Hrvatske, službenih i drugih obrazaca te </item>
      <item>Mira Hajdić dipl. oec.</item>
      <item>Zoran Kačić dipl. iur. u SSSH Ured u Splitu punomoćnik sudionika u postupku Gabrijel Buktenica; Branka Rođak</item>
      <item>Porezna uprava Ispostava Split</item>
      <item>ŽUPANIJSKO DRŽAVNO ODVJETNIŠTVO U SPLITU Građansko upravni odjel</item>
      <item>GRAD SPLIT</item>
      <item>TOMIĆ &amp; ŠUŠNJAR j.t.d. punomoćnik sudionika u postupku HRVATSKE ŠUME društvo s ograničenom odgovornošću</item>
      <item>Mira Hajdić punomoćnik sudionika u postupku Credo banka dioničko društvo "u stečaju"</item>
      <item>Sanja Rajter Savić punomoćnik sudionika u postupku Ante Medvidović, prijevoznik</item>
      <item>Dragan Mijoč punomoćnik sudionika u postupku KONTINENTAL PAKIRANJE d.o.o. za graditeljstvo i usluge</item>
      <item>Ivo Staničić punomoćnik sudionika u postupku BASLER OSIGURANJE ZAGREB dioničko društvo za osiguranje</item>
      <item>ANIĆ I PARTNERI odvjetničko društvo javno trgovačko društvo punomoćnik sudionika u postupku V.S.T. društvo s ograničenom odgovornošću za prijevoz i međunarodno otpremništvo</item>
      <item>Damir Sajko punomoćnik sudionika u postupku V.S.T. društvo s ograničenom odgovornošću za prijevoz i međunarodno otpremništvo</item>
      <item>ODVJETNIČKO DRUŠTVO STANIĆ I PARTNERI društvo s ograničenom odgovornošću punomoćnik sudionika u postupku INA-INDUSTRIJA NAFTE, d.d.</item>
      <item>INA-INDUSTRIJA NAFTE, d.d.</item>
      <item>Credo banka dioničko društvo "u stečaju"</item>
      <item>Zoran Tomić punomoćnik sudionika u postupku HRVATSKE ŠUME društvo s ograničenom odgovornošću</item>
      <item>VISOKI TRGOVAČKI SUD R H</item>
    </izvorni_sadrzaj>
    <derivirana_varijabla naziv="DomainObject.Predmet.OstaliListFormated_1">
      <item>Trgovački sud Split Registarski odjel</item>
      <item>Trgovački sud Split Računovodstvo</item>
      <item>Trgovački sud Split Oglasna ploča</item>
      <item>Trgovački sud Split Pisarnica</item>
      <item>Trgovački sud Split Ovršni odjel</item>
      <item>Ivo Resić</item>
      <item>Marko Šore</item>
      <item>Financijska agencija</item>
      <item>Porezna uprava Split</item>
      <item>Županijsko državno odvjetništvo u Splitu, Građansko upravni odjel</item>
      <item>Općinski sud u Splitu Zemljišno knjižni odjel</item>
      <item>NARODNE NOVINE, dioničko društvo za izdavanje i tiskanje Službenog lista Republike Hrvatske, službenih i drugih obrazaca te </item>
      <item>Mira Hajdić dipl. oec.</item>
      <item>Zoran Kačić dipl. iur. u SSSH Ured u Splitu punomoćnik sudionika u postupku Gabrijel Buktenica; Branka Rođak</item>
      <item>Porezna uprava Ispostava Split</item>
      <item>ŽUPANIJSKO DRŽAVNO ODVJETNIŠTVO U SPLITU Građansko upravni odjel</item>
      <item>GRAD SPLIT</item>
      <item>TOMIĆ &amp; ŠUŠNJAR j.t.d. punomoćnik sudionika u postupku HRVATSKE ŠUME društvo s ograničenom odgovornošću</item>
      <item>Mira Hajdić punomoćnik sudionika u postupku Credo banka dioničko društvo "u stečaju"</item>
      <item>Sanja Rajter Savić punomoćnik sudionika u postupku Ante Medvidović, prijevoznik</item>
      <item>Dragan Mijoč punomoćnik sudionika u postupku KONTINENTAL PAKIRANJE d.o.o. za graditeljstvo i usluge</item>
      <item>Ivo Staničić punomoćnik sudionika u postupku BASLER OSIGURANJE ZAGREB dioničko društvo za osiguranje</item>
      <item>ANIĆ I PARTNERI odvjetničko društvo javno trgovačko društvo punomoćnik sudionika u postupku V.S.T. društvo s ograničenom odgovornošću za prijevoz i međunarodno otpremništvo</item>
      <item>Damir Sajko punomoćnik sudionika u postupku V.S.T. društvo s ograničenom odgovornošću za prijevoz i međunarodno otpremništvo</item>
      <item>ODVJETNIČKO DRUŠTVO STANIĆ I PARTNERI društvo s ograničenom odgovornošću punomoćnik sudionika u postupku INA-INDUSTRIJA NAFTE, d.d.</item>
      <item>INA-INDUSTRIJA NAFTE, d.d.</item>
      <item>Credo banka dioničko društvo "u stečaju"</item>
      <item>Zoran Tomić punomoćnik sudionika u postupku HRVATSKE ŠUME društvo s ograničenom odgovornošću</item>
      <item>VISOKI TRGOVAČKI SUD R H</item>
    </derivirana_varijabla>
  </DomainObject.Predmet.OstaliListFormated>
  <DomainObject.Predmet.OstaliListFormatedOIB>
    <izvorni_sadrzaj>
      <item>Trgovački sud Split Registarski odjel, OIB 30842297926</item>
      <item>Trgovački sud Split Računovodstvo, OIB 30842297926</item>
      <item>Trgovački sud Split Oglasna ploča, OIB 30842297926</item>
      <item>Trgovački sud Split Pisarnica, OIB 30842297926</item>
      <item>Trgovački sud Split Ovršni odjel, OIB 30842297926</item>
      <item>Ivo Resić, OIB 60711350664</item>
      <item>Marko Šore, OIB 60711350664</item>
      <item>Financijska agencija, OIB 85821130368</item>
      <item>Porezna uprava Split, OIB 18683136487</item>
      <item>Županijsko državno odvjetništvo u Splitu, Građansko upravni odjel, OIB 70793241859</item>
      <item>Općinski sud u Splitu Zemljišno knjižni odjel, OIB 61980608934</item>
      <item>NARODNE NOVINE, dioničko društvo za izdavanje i tiskanje Službenog lista Republike Hrvatske, službenih i drugih obrazaca te , OIB 64546066176</item>
      <item>Mira Hajdić dipl. oec., OIB 33624188331</item>
      <item>Zoran Kačić dipl. iur. u SSSH Ured u Splitu punomoćnik sudionika u postupku Gabrijel Buktenica; Branka Rođak</item>
      <item>Porezna uprava Ispostava Split, OIB 18683136487</item>
      <item>ŽUPANIJSKO DRŽAVNO ODVJETNIŠTVO U SPLITU Građansko upravni odjel, OIB 70793241859</item>
      <item>GRAD SPLIT, OIB 78755598868</item>
      <item>TOMIĆ &amp; ŠUŠNJAR j.t.d., OIB 56842995878 punomoćnik sudionika u postupku HRVATSKE ŠUME društvo s ograničenom odgovornošću</item>
      <item>Mira Hajdić, OIB 33624188331 punomoćnik sudionika u postupku Credo banka dioničko društvo "u stečaju"</item>
      <item>Sanja Rajter Savić, OIB 83849328724 punomoćnik sudionika u postupku Ante Medvidović, prijevoznik</item>
      <item>Dragan Mijoč punomoćnik sudionika u postupku KONTINENTAL PAKIRANJE d.o.o. za graditeljstvo i usluge</item>
      <item>Ivo Staničić punomoćnik sudionika u postupku BASLER OSIGURANJE ZAGREB dioničko društvo za osiguranje</item>
      <item>ANIĆ I PARTNERI odvjetničko društvo javno trgovačko društvo, OIB 89872589061 punomoćnik sudionika u postupku V.S.T. društvo s ograničenom odgovornošću za prijevoz i međunarodno otpremništvo</item>
      <item>Damir Sajko punomoćnik sudionika u postupku V.S.T. društvo s ograničenom odgovornošću za prijevoz i međunarodno otpremništvo</item>
      <item>ODVJETNIČKO DRUŠTVO STANIĆ I PARTNERI društvo s ograničenom odgovornošću, OIB 96146860628 punomoćnik sudionika u postupku INA-INDUSTRIJA NAFTE, d.d.</item>
      <item>INA-INDUSTRIJA NAFTE, d.d., OIB 27759560625</item>
      <item>Credo banka dioničko društvo "u stečaju", OIB 94141384086</item>
      <item>Zoran Tomić punomoćnik sudionika u postupku HRVATSKE ŠUME društvo s ograničenom odgovornošću</item>
      <item>VISOKI TRGOVAČKI SUD R H, OIB 97349366519</item>
    </izvorni_sadrzaj>
    <derivirana_varijabla naziv="DomainObject.Predmet.OstaliListFormatedOIB_1">
      <item>Trgovački sud Split Registarski odjel, OIB 30842297926</item>
      <item>Trgovački sud Split Računovodstvo, OIB 30842297926</item>
      <item>Trgovački sud Split Oglasna ploča, OIB 30842297926</item>
      <item>Trgovački sud Split Pisarnica, OIB 30842297926</item>
      <item>Trgovački sud Split Ovršni odjel, OIB 30842297926</item>
      <item>Ivo Resić, OIB 60711350664</item>
      <item>Marko Šore, OIB 60711350664</item>
      <item>Financijska agencija, OIB 85821130368</item>
      <item>Porezna uprava Split, OIB 18683136487</item>
      <item>Županijsko državno odvjetništvo u Splitu, Građansko upravni odjel, OIB 70793241859</item>
      <item>Općinski sud u Splitu Zemljišno knjižni odjel, OIB 61980608934</item>
      <item>NARODNE NOVINE, dioničko društvo za izdavanje i tiskanje Službenog lista Republike Hrvatske, službenih i drugih obrazaca te , OIB 64546066176</item>
      <item>Mira Hajdić dipl. oec., OIB 33624188331</item>
      <item>Zoran Kačić dipl. iur. u SSSH Ured u Splitu punomoćnik sudionika u postupku Gabrijel Buktenica; Branka Rođak</item>
      <item>Porezna uprava Ispostava Split, OIB 18683136487</item>
      <item>ŽUPANIJSKO DRŽAVNO ODVJETNIŠTVO U SPLITU Građansko upravni odjel, OIB 70793241859</item>
      <item>GRAD SPLIT, OIB 78755598868</item>
      <item>TOMIĆ &amp; ŠUŠNJAR j.t.d., OIB 56842995878 punomoćnik sudionika u postupku HRVATSKE ŠUME društvo s ograničenom odgovornošću</item>
      <item>Mira Hajdić, OIB 33624188331 punomoćnik sudionika u postupku Credo banka dioničko društvo "u stečaju"</item>
      <item>Sanja Rajter Savić, OIB 83849328724 punomoćnik sudionika u postupku Ante Medvidović, prijevoznik</item>
      <item>Dragan Mijoč punomoćnik sudionika u postupku KONTINENTAL PAKIRANJE d.o.o. za graditeljstvo i usluge</item>
      <item>Ivo Staničić punomoćnik sudionika u postupku BASLER OSIGURANJE ZAGREB dioničko društvo za osiguranje</item>
      <item>ANIĆ I PARTNERI odvjetničko društvo javno trgovačko društvo, OIB 89872589061 punomoćnik sudionika u postupku V.S.T. društvo s ograničenom odgovornošću za prijevoz i međunarodno otpremništvo</item>
      <item>Damir Sajko punomoćnik sudionika u postupku V.S.T. društvo s ograničenom odgovornošću za prijevoz i međunarodno otpremništvo</item>
      <item>ODVJETNIČKO DRUŠTVO STANIĆ I PARTNERI društvo s ograničenom odgovornošću, OIB 96146860628 punomoćnik sudionika u postupku INA-INDUSTRIJA NAFTE, d.d.</item>
      <item>INA-INDUSTRIJA NAFTE, d.d., OIB 27759560625</item>
      <item>Credo banka dioničko društvo "u stečaju", OIB 94141384086</item>
      <item>Zoran Tomić punomoćnik sudionika u postupku HRVATSKE ŠUME društvo s ograničenom odgovornošću</item>
      <item>VISOKI TRGOVAČKI SUD R H, OIB 97349366519</item>
    </derivirana_varijabla>
  </DomainObject.Predmet.OstaliListFormatedOIB>
  <DomainObject.Predmet.OstaliListFormatedWithAdress>
    <izvorni_sadrzaj>
      <item>Trgovački sud Split Registarski odjel, Sukoišanska 6, 21000 Split</item>
      <item>Trgovački sud Split Računovodstvo, Sukoišanska 6, 21000 Split</item>
      <item>Trgovački sud Split Oglasna ploča, Sukoišanska 6, 21000 Split</item>
      <item>Trgovački sud Split Pisarnica, Sukoišanska 6, 21000 Split</item>
      <item>Trgovački sud Split Ovršni odjel, Sukoišanska 6, 21000 Split</item>
      <item>Ivo Resić, Šime Ljubića 2 A, 21000 Split</item>
      <item>Marko Šore, Gospinica 3, 21000 Split</item>
      <item>Financijska agencija, Vrtni put 3, 10000 Zagreb</item>
      <item>Porezna uprava Split, Trg dr. Franje Tuđmana 4, 21000 Split</item>
      <item>Županijsko državno odvjetništvo u Splitu, Građansko upravni odjel, 21000 Split</item>
      <item>Općinski sud u Splitu Zemljišno knjižni odjel, 21000 Split</item>
      <item>NARODNE NOVINE, dioničko društvo za izdavanje i tiskanje Službenog lista Republike Hrvatske, službenih i drugih obrazaca te , Savski Gaj XIII. put 6, 10000 Zagreb</item>
      <item>Mira Hajdić dipl. oec., Smiljanićeva 2, 21000 Split</item>
      <item>Zoran Kačić dipl. iur. u SSSH Ured u Splitu, Marmontova 1/II, 21000 Split punomoćnik sudionika u postupku Gabrijel Buktenica; Branka Rođak</item>
      <item>Porezna uprava Ispostava Split, 21000 Split</item>
      <item>ŽUPANIJSKO DRŽAVNO ODVJETNIŠTVO U SPLITU Građansko upravni odjel, 21000 Split</item>
      <item>GRAD SPLIT, Branimirova obala 17, 21000 Split</item>
      <item>TOMIĆ &amp; ŠUŠNJAR j.t.d., Zelinska 2/I, 10000 Zagreb punomoćnik sudionika u postupku HRVATSKE ŠUME društvo s ograničenom odgovornošću</item>
      <item>Mira Hajdić, Smiljanićeva 2, 21000 Split punomoćnik sudionika u postupku Credo banka dioničko društvo "u stečaju"</item>
      <item>Sanja Rajter Savić, Nova Ves 53, Zagreb punomoćnik sudionika u postupku Ante Medvidović, prijevoznik</item>
      <item>Dragan Mijoč, Velebitska 75, 21000 Split punomoćnik sudionika u postupku KONTINENTAL PAKIRANJE d.o.o. za graditeljstvo i usluge</item>
      <item>Ivo Staničić, Ivana Gundulića 26A, 21000 Dplit punomoćnik sudionika u postupku BASLER OSIGURANJE ZAGREB dioničko društvo za osiguranje</item>
      <item>ANIĆ I PARTNERI odvjetničko društvo javno trgovačko društvo, Gajeva 53, 10000 Zagreb punomoćnik sudionika u postupku V.S.T. društvo s ograničenom odgovornošću za prijevoz i međunarodno otpremništvo</item>
      <item>Damir Sajko, Gajeva 53/II, 10000 Zagreb punomoćnik sudionika u postupku V.S.T. društvo s ograničenom odgovornošću za prijevoz i međunarodno otpremništvo</item>
      <item>ODVJETNIČKO DRUŠTVO STANIĆ I PARTNERI društvo s ograničenom odgovornošću, Riva 4, Rijeka punomoćnik sudionika u postupku INA-INDUSTRIJA NAFTE, d.d.</item>
      <item>INA-INDUSTRIJA NAFTE, d.d., Avenija V. Holjevca 10, 10000 Zagreb</item>
      <item>Credo banka dioničko društvo "u stečaju", Zrinjsko-Frankopanska 58, Split</item>
      <item>Zoran Tomić, Zelinska 2/I, 10000 Zagreb punomoćnik sudionika u postupku HRVATSKE ŠUME društvo s ograničenom odgovornošću</item>
      <item>VISOKI TRGOVAČKI SUD R H, Berislavićeva 11, 10000 Zagreb</item>
    </izvorni_sadrzaj>
    <derivirana_varijabla naziv="DomainObject.Predmet.OstaliListFormatedWithAdress_1">
      <item>Trgovački sud Split Registarski odjel, Sukoišanska 6, 21000 Split</item>
      <item>Trgovački sud Split Računovodstvo, Sukoišanska 6, 21000 Split</item>
      <item>Trgovački sud Split Oglasna ploča, Sukoišanska 6, 21000 Split</item>
      <item>Trgovački sud Split Pisarnica, Sukoišanska 6, 21000 Split</item>
      <item>Trgovački sud Split Ovršni odjel, Sukoišanska 6, 21000 Split</item>
      <item>Ivo Resić, Šime Ljubića 2 A, 21000 Split</item>
      <item>Marko Šore, Gospinica 3, 21000 Split</item>
      <item>Financijska agencija, Vrtni put 3, 10000 Zagreb</item>
      <item>Porezna uprava Split, Trg dr. Franje Tuđmana 4, 21000 Split</item>
      <item>Županijsko državno odvjetništvo u Splitu, Građansko upravni odjel, 21000 Split</item>
      <item>Općinski sud u Splitu Zemljišno knjižni odjel, 21000 Split</item>
      <item>NARODNE NOVINE, dioničko društvo za izdavanje i tiskanje Službenog lista Republike Hrvatske, službenih i drugih obrazaca te , Savski Gaj XIII. put 6, 10000 Zagreb</item>
      <item>Mira Hajdić dipl. oec., Smiljanićeva 2, 21000 Split</item>
      <item>Zoran Kačić dipl. iur. u SSSH Ured u Splitu, Marmontova 1/II, 21000 Split punomoćnik sudionika u postupku Gabrijel Buktenica; Branka Rođak</item>
      <item>Porezna uprava Ispostava Split, 21000 Split</item>
      <item>ŽUPANIJSKO DRŽAVNO ODVJETNIŠTVO U SPLITU Građansko upravni odjel, 21000 Split</item>
      <item>GRAD SPLIT, Branimirova obala 17, 21000 Split</item>
      <item>TOMIĆ &amp; ŠUŠNJAR j.t.d., Zelinska 2/I, 10000 Zagreb punomoćnik sudionika u postupku HRVATSKE ŠUME društvo s ograničenom odgovornošću</item>
      <item>Mira Hajdić, Smiljanićeva 2, 21000 Split punomoćnik sudionika u postupku Credo banka dioničko društvo "u stečaju"</item>
      <item>Sanja Rajter Savić, Nova Ves 53, Zagreb punomoćnik sudionika u postupku Ante Medvidović, prijevoznik</item>
      <item>Dragan Mijoč, Velebitska 75, 21000 Split punomoćnik sudionika u postupku KONTINENTAL PAKIRANJE d.o.o. za graditeljstvo i usluge</item>
      <item>Ivo Staničić, Ivana Gundulića 26A, 21000 Dplit punomoćnik sudionika u postupku BASLER OSIGURANJE ZAGREB dioničko društvo za osiguranje</item>
      <item>ANIĆ I PARTNERI odvjetničko društvo javno trgovačko društvo, Gajeva 53, 10000 Zagreb punomoćnik sudionika u postupku V.S.T. društvo s ograničenom odgovornošću za prijevoz i međunarodno otpremništvo</item>
      <item>Damir Sajko, Gajeva 53/II, 10000 Zagreb punomoćnik sudionika u postupku V.S.T. društvo s ograničenom odgovornošću za prijevoz i međunarodno otpremništvo</item>
      <item>ODVJETNIČKO DRUŠTVO STANIĆ I PARTNERI društvo s ograničenom odgovornošću, Riva 4, Rijeka punomoćnik sudionika u postupku INA-INDUSTRIJA NAFTE, d.d.</item>
      <item>INA-INDUSTRIJA NAFTE, d.d., Avenija V. Holjevca 10, 10000 Zagreb</item>
      <item>Credo banka dioničko društvo "u stečaju", Zrinjsko-Frankopanska 58, Split</item>
      <item>Zoran Tomić, Zelinska 2/I, 10000 Zagreb punomoćnik sudionika u postupku HRVATSKE ŠUME društvo s ograničenom odgovornošću</item>
      <item>VISOKI TRGOVAČKI SUD R H, Berislavićeva 11, 10000 Zagreb</item>
    </derivirana_varijabla>
  </DomainObject.Predmet.OstaliListFormatedWithAdress>
  <DomainObject.Predmet.OstaliListFormatedWithAdressOIB>
    <izvorni_sadrzaj>
      <item>Trgovački sud Split Registarski odjel, OIB 30842297926, Sukoišanska 6, 21000 Split</item>
      <item>Trgovački sud Split Računovodstvo, OIB 30842297926, Sukoišanska 6, 21000 Split</item>
      <item>Trgovački sud Split Oglasna ploča, OIB 30842297926, Sukoišanska 6, 21000 Split</item>
      <item>Trgovački sud Split Pisarnica, OIB 30842297926, Sukoišanska 6, 21000 Split</item>
      <item>Trgovački sud Split Ovršni odjel, OIB 30842297926, Sukoišanska 6, 21000 Split</item>
      <item>Ivo Resić, OIB 60711350664, Šime Ljubića 2 A, 21000 Split</item>
      <item>Marko Šore, OIB 60711350664, Gospinica 3, 21000 Split</item>
      <item>Financijska agencija, OIB 85821130368, Vrtni put 3, 10000 Zagreb</item>
      <item>Porezna uprava Split, OIB 18683136487, Trg dr. Franje Tuđmana 4, 21000 Split</item>
      <item>Županijsko državno odvjetništvo u Splitu, Građansko upravni odjel, OIB 70793241859, 21000 Split</item>
      <item>Općinski sud u Splitu Zemljišno knjižni odjel, OIB 61980608934, 21000 Split</item>
      <item>NARODNE NOVINE, dioničko društvo za izdavanje i tiskanje Službenog lista Republike Hrvatske, službenih i drugih obrazaca te , OIB 64546066176, Savski Gaj XIII. put 6, 10000 Zagreb</item>
      <item>Mira Hajdić dipl. oec., OIB 33624188331, Smiljanićeva 2, 21000 Split</item>
      <item>Zoran Kačić dipl. iur. u SSSH Ured u Splitu, Marmontova 1/II, 21000 Split punomoćnik sudionika u postupku Gabrijel Buktenica; Branka Rođak</item>
      <item>Porezna uprava Ispostava Split, OIB 18683136487, 21000 Split</item>
      <item>ŽUPANIJSKO DRŽAVNO ODVJETNIŠTVO U SPLITU Građansko upravni odjel, OIB 70793241859, 21000 Split</item>
      <item>GRAD SPLIT, OIB 78755598868, Branimirova obala 17, 21000 Split</item>
      <item>TOMIĆ &amp; ŠUŠNJAR j.t.d., OIB 56842995878, Zelinska 2/I, 10000 Zagreb punomoćnik sudionika u postupku HRVATSKE ŠUME društvo s ograničenom odgovornošću</item>
      <item>Mira Hajdić, OIB 33624188331, Smiljanićeva 2, 21000 Split punomoćnik sudionika u postupku Credo banka dioničko društvo "u stečaju"</item>
      <item>Sanja Rajter Savić, OIB 83849328724, Nova Ves 53, Zagreb punomoćnik sudionika u postupku Ante Medvidović, prijevoznik</item>
      <item>Dragan Mijoč, Velebitska 75, 21000 Split punomoćnik sudionika u postupku KONTINENTAL PAKIRANJE d.o.o. za graditeljstvo i usluge</item>
      <item>Ivo Staničić, Ivana Gundulića 26A, 21000 Dplit punomoćnik sudionika u postupku BASLER OSIGURANJE ZAGREB dioničko društvo za osiguranje</item>
      <item>ANIĆ I PARTNERI odvjetničko društvo javno trgovačko društvo, OIB 89872589061, Gajeva 53, 10000 Zagreb punomoćnik sudionika u postupku V.S.T. društvo s ograničenom odgovornošću za prijevoz i međunarodno otpremništvo</item>
      <item>Damir Sajko, Gajeva 53/II, 10000 Zagreb punomoćnik sudionika u postupku V.S.T. društvo s ograničenom odgovornošću za prijevoz i međunarodno otpremništvo</item>
      <item>ODVJETNIČKO DRUŠTVO STANIĆ I PARTNERI društvo s ograničenom odgovornošću, OIB 96146860628, Riva 4, Rijeka punomoćnik sudionika u postupku INA-INDUSTRIJA NAFTE, d.d.</item>
      <item>INA-INDUSTRIJA NAFTE, d.d., OIB 27759560625, Avenija V. Holjevca 10, 10000 Zagreb</item>
      <item>Credo banka dioničko društvo "u stečaju", OIB 94141384086, Zrinjsko-Frankopanska 58, Split</item>
      <item>Zoran Tomić, Zelinska 2/I, 10000 Zagreb punomoćnik sudionika u postupku HRVATSKE ŠUME društvo s ograničenom odgovornošću</item>
      <item>VISOKI TRGOVAČKI SUD R H, OIB 97349366519, Berislavićeva 11, 10000 Zagreb</item>
    </izvorni_sadrzaj>
    <derivirana_varijabla naziv="DomainObject.Predmet.OstaliListFormatedWithAdressOIB_1">
      <item>Trgovački sud Split Registarski odjel, OIB 30842297926, Sukoišanska 6, 21000 Split</item>
      <item>Trgovački sud Split Računovodstvo, OIB 30842297926, Sukoišanska 6, 21000 Split</item>
      <item>Trgovački sud Split Oglasna ploča, OIB 30842297926, Sukoišanska 6, 21000 Split</item>
      <item>Trgovački sud Split Pisarnica, OIB 30842297926, Sukoišanska 6, 21000 Split</item>
      <item>Trgovački sud Split Ovršni odjel, OIB 30842297926, Sukoišanska 6, 21000 Split</item>
      <item>Ivo Resić, OIB 60711350664, Šime Ljubića 2 A, 21000 Split</item>
      <item>Marko Šore, OIB 60711350664, Gospinica 3, 21000 Split</item>
      <item>Financijska agencija, OIB 85821130368, Vrtni put 3, 10000 Zagreb</item>
      <item>Porezna uprava Split, OIB 18683136487, Trg dr. Franje Tuđmana 4, 21000 Split</item>
      <item>Županijsko državno odvjetništvo u Splitu, Građansko upravni odjel, OIB 70793241859, 21000 Split</item>
      <item>Općinski sud u Splitu Zemljišno knjižni odjel, OIB 61980608934, 21000 Split</item>
      <item>NARODNE NOVINE, dioničko društvo za izdavanje i tiskanje Službenog lista Republike Hrvatske, službenih i drugih obrazaca te , OIB 64546066176, Savski Gaj XIII. put 6, 10000 Zagreb</item>
      <item>Mira Hajdić dipl. oec., OIB 33624188331, Smiljanićeva 2, 21000 Split</item>
      <item>Zoran Kačić dipl. iur. u SSSH Ured u Splitu, Marmontova 1/II, 21000 Split punomoćnik sudionika u postupku Gabrijel Buktenica; Branka Rođak</item>
      <item>Porezna uprava Ispostava Split, OIB 18683136487, 21000 Split</item>
      <item>ŽUPANIJSKO DRŽAVNO ODVJETNIŠTVO U SPLITU Građansko upravni odjel, OIB 70793241859, 21000 Split</item>
      <item>GRAD SPLIT, OIB 78755598868, Branimirova obala 17, 21000 Split</item>
      <item>TOMIĆ &amp; ŠUŠNJAR j.t.d., OIB 56842995878, Zelinska 2/I, 10000 Zagreb punomoćnik sudionika u postupku HRVATSKE ŠUME društvo s ograničenom odgovornošću</item>
      <item>Mira Hajdić, OIB 33624188331, Smiljanićeva 2, 21000 Split punomoćnik sudionika u postupku Credo banka dioničko društvo "u stečaju"</item>
      <item>Sanja Rajter Savić, OIB 83849328724, Nova Ves 53, Zagreb punomoćnik sudionika u postupku Ante Medvidović, prijevoznik</item>
      <item>Dragan Mijoč, Velebitska 75, 21000 Split punomoćnik sudionika u postupku KONTINENTAL PAKIRANJE d.o.o. za graditeljstvo i usluge</item>
      <item>Ivo Staničić, Ivana Gundulića 26A, 21000 Dplit punomoćnik sudionika u postupku BASLER OSIGURANJE ZAGREB dioničko društvo za osiguranje</item>
      <item>ANIĆ I PARTNERI odvjetničko društvo javno trgovačko društvo, OIB 89872589061, Gajeva 53, 10000 Zagreb punomoćnik sudionika u postupku V.S.T. društvo s ograničenom odgovornošću za prijevoz i međunarodno otpremništvo</item>
      <item>Damir Sajko, Gajeva 53/II, 10000 Zagreb punomoćnik sudionika u postupku V.S.T. društvo s ograničenom odgovornošću za prijevoz i međunarodno otpremništvo</item>
      <item>ODVJETNIČKO DRUŠTVO STANIĆ I PARTNERI društvo s ograničenom odgovornošću, OIB 96146860628, Riva 4, Rijeka punomoćnik sudionika u postupku INA-INDUSTRIJA NAFTE, d.d.</item>
      <item>INA-INDUSTRIJA NAFTE, d.d., OIB 27759560625, Avenija V. Holjevca 10, 10000 Zagreb</item>
      <item>Credo banka dioničko društvo "u stečaju", OIB 94141384086, Zrinjsko-Frankopanska 58, Split</item>
      <item>Zoran Tomić, Zelinska 2/I, 10000 Zagreb punomoćnik sudionika u postupku HRVATSKE ŠUME društvo s ograničenom odgovornošću</item>
      <item>VISOKI TRGOVAČKI SUD R H, OIB 97349366519, Berislavićeva 11, 10000 Zagreb</item>
    </derivirana_varijabla>
  </DomainObject.Predmet.OstaliListFormatedWithAdressOIB>
  <DomainObject.Predmet.OstaliListNazivFormated>
    <izvorni_sadrzaj>
      <item>Trgovački sud Split Registarski odjel</item>
      <item>Trgovački sud Split Računovodstvo</item>
      <item>Trgovački sud Split Oglasna ploča</item>
      <item>Trgovački sud Split Pisarnica</item>
      <item>Trgovački sud Split Ovršni odjel</item>
      <item>Ivo Resić</item>
      <item>Marko Šore</item>
      <item>Financijska agencija</item>
      <item>Porezna uprava Split</item>
      <item>Županijsko državno odvjetništvo u Splitu, Građansko upravni odjel</item>
      <item>Općinski sud u Splitu Zemljišno knjižni odjel</item>
      <item>NARODNE NOVINE, dioničko društvo za izdavanje i tiskanje Službenog lista Republike Hrvatske, službenih i drugih obrazaca te </item>
      <item>Mira Hajdić dipl. oec.</item>
      <item>Zoran Kačić dipl. iur. u SSSH Ured u Splitu</item>
      <item>Porezna uprava Ispostava Split</item>
      <item>ŽUPANIJSKO DRŽAVNO ODVJETNIŠTVO U SPLITU Građansko upravni odjel</item>
      <item>GRAD SPLIT</item>
      <item>TOMIĆ &amp; ŠUŠNJAR j.t.d.</item>
      <item>Mira Hajdić</item>
      <item>Sanja Rajter Savić</item>
      <item>Dragan Mijoč</item>
      <item>Ivo Staničić</item>
      <item>ANIĆ I PARTNERI odvjetničko društvo javno trgovačko društvo</item>
      <item>Damir Sajko</item>
      <item>ODVJETNIČKO DRUŠTVO STANIĆ I PARTNERI društvo s ograničenom odgovornošću</item>
      <item>INA-INDUSTRIJA NAFTE, d.d.</item>
      <item>Credo banka dioničko društvo "u stečaju"</item>
      <item>Zoran Tomić</item>
      <item>VISOKI TRGOVAČKI SUD R H</item>
    </izvorni_sadrzaj>
    <derivirana_varijabla naziv="DomainObject.Predmet.OstaliListNazivFormated_1">
      <item>Trgovački sud Split Registarski odjel</item>
      <item>Trgovački sud Split Računovodstvo</item>
      <item>Trgovački sud Split Oglasna ploča</item>
      <item>Trgovački sud Split Pisarnica</item>
      <item>Trgovački sud Split Ovršni odjel</item>
      <item>Ivo Resić</item>
      <item>Marko Šore</item>
      <item>Financijska agencija</item>
      <item>Porezna uprava Split</item>
      <item>Županijsko državno odvjetništvo u Splitu, Građansko upravni odjel</item>
      <item>Općinski sud u Splitu Zemljišno knjižni odjel</item>
      <item>NARODNE NOVINE, dioničko društvo za izdavanje i tiskanje Službenog lista Republike Hrvatske, službenih i drugih obrazaca te </item>
      <item>Mira Hajdić dipl. oec.</item>
      <item>Zoran Kačić dipl. iur. u SSSH Ured u Splitu</item>
      <item>Porezna uprava Ispostava Split</item>
      <item>ŽUPANIJSKO DRŽAVNO ODVJETNIŠTVO U SPLITU Građansko upravni odjel</item>
      <item>GRAD SPLIT</item>
      <item>TOMIĆ &amp; ŠUŠNJAR j.t.d.</item>
      <item>Mira Hajdić</item>
      <item>Sanja Rajter Savić</item>
      <item>Dragan Mijoč</item>
      <item>Ivo Staničić</item>
      <item>ANIĆ I PARTNERI odvjetničko društvo javno trgovačko društvo</item>
      <item>Damir Sajko</item>
      <item>ODVJETNIČKO DRUŠTVO STANIĆ I PARTNERI društvo s ograničenom odgovornošću</item>
      <item>INA-INDUSTRIJA NAFTE, d.d.</item>
      <item>Credo banka dioničko društvo "u stečaju"</item>
      <item>Zoran Tomić</item>
      <item>VISOKI TRGOVAČKI SUD R H</item>
    </derivirana_varijabla>
  </DomainObject.Predmet.OstaliListNazivFormated>
  <DomainObject.Predmet.OstaliListNazivFormatedOIB>
    <izvorni_sadrzaj>
      <item>Trgovački sud Split Registarski odjel, OIB 30842297926</item>
      <item>Trgovački sud Split Računovodstvo, OIB 30842297926</item>
      <item>Trgovački sud Split Oglasna ploča, OIB 30842297926</item>
      <item>Trgovački sud Split Pisarnica, OIB 30842297926</item>
      <item>Trgovački sud Split Ovršni odjel, OIB 30842297926</item>
      <item>Ivo Resić, OIB 60711350664</item>
      <item>Marko Šore, OIB 60711350664</item>
      <item>Financijska agencija, OIB 85821130368</item>
      <item>Porezna uprava Split, OIB 18683136487</item>
      <item>Županijsko državno odvjetništvo u Splitu, Građansko upravni odjel, OIB 70793241859</item>
      <item>Općinski sud u Splitu Zemljišno knjižni odjel, OIB 61980608934</item>
      <item>NARODNE NOVINE, dioničko društvo za izdavanje i tiskanje Službenog lista Republike Hrvatske, službenih i drugih obrazaca te , OIB 64546066176</item>
      <item>Mira Hajdić dipl. oec., OIB 33624188331</item>
      <item>Zoran Kačić dipl. iur. u SSSH Ured u Splitu</item>
      <item>Porezna uprava Ispostava Split, OIB 18683136487</item>
      <item>ŽUPANIJSKO DRŽAVNO ODVJETNIŠTVO U SPLITU Građansko upravni odjel, OIB 70793241859</item>
      <item>GRAD SPLIT, OIB 78755598868</item>
      <item>TOMIĆ &amp; ŠUŠNJAR j.t.d., OIB 56842995878</item>
      <item>Mira Hajdić, OIB 33624188331</item>
      <item>Sanja Rajter Savić, OIB 83849328724</item>
      <item>Dragan Mijoč</item>
      <item>Ivo Staničić</item>
      <item>ANIĆ I PARTNERI odvjetničko društvo javno trgovačko društvo, OIB 89872589061</item>
      <item>Damir Sajko</item>
      <item>ODVJETNIČKO DRUŠTVO STANIĆ I PARTNERI društvo s ograničenom odgovornošću, OIB 96146860628</item>
      <item>INA-INDUSTRIJA NAFTE, d.d., OIB 27759560625</item>
      <item>Credo banka dioničko društvo "u stečaju", OIB 94141384086</item>
      <item>Zoran Tomić</item>
      <item>VISOKI TRGOVAČKI SUD R H, OIB 97349366519</item>
    </izvorni_sadrzaj>
    <derivirana_varijabla naziv="DomainObject.Predmet.OstaliListNazivFormatedOIB_1">
      <item>Trgovački sud Split Registarski odjel, OIB 30842297926</item>
      <item>Trgovački sud Split Računovodstvo, OIB 30842297926</item>
      <item>Trgovački sud Split Oglasna ploča, OIB 30842297926</item>
      <item>Trgovački sud Split Pisarnica, OIB 30842297926</item>
      <item>Trgovački sud Split Ovršni odjel, OIB 30842297926</item>
      <item>Ivo Resić, OIB 60711350664</item>
      <item>Marko Šore, OIB 60711350664</item>
      <item>Financijska agencija, OIB 85821130368</item>
      <item>Porezna uprava Split, OIB 18683136487</item>
      <item>Županijsko državno odvjetništvo u Splitu, Građansko upravni odjel, OIB 70793241859</item>
      <item>Općinski sud u Splitu Zemljišno knjižni odjel, OIB 61980608934</item>
      <item>NARODNE NOVINE, dioničko društvo za izdavanje i tiskanje Službenog lista Republike Hrvatske, službenih i drugih obrazaca te , OIB 64546066176</item>
      <item>Mira Hajdić dipl. oec., OIB 33624188331</item>
      <item>Zoran Kačić dipl. iur. u SSSH Ured u Splitu</item>
      <item>Porezna uprava Ispostava Split, OIB 18683136487</item>
      <item>ŽUPANIJSKO DRŽAVNO ODVJETNIŠTVO U SPLITU Građansko upravni odjel, OIB 70793241859</item>
      <item>GRAD SPLIT, OIB 78755598868</item>
      <item>TOMIĆ &amp; ŠUŠNJAR j.t.d., OIB 56842995878</item>
      <item>Mira Hajdić, OIB 33624188331</item>
      <item>Sanja Rajter Savić, OIB 83849328724</item>
      <item>Dragan Mijoč</item>
      <item>Ivo Staničić</item>
      <item>ANIĆ I PARTNERI odvjetničko društvo javno trgovačko društvo, OIB 89872589061</item>
      <item>Damir Sajko</item>
      <item>ODVJETNIČKO DRUŠTVO STANIĆ I PARTNERI društvo s ograničenom odgovornošću, OIB 96146860628</item>
      <item>INA-INDUSTRIJA NAFTE, d.d., OIB 27759560625</item>
      <item>Credo banka dioničko društvo "u stečaju", OIB 94141384086</item>
      <item>Zoran Tomić</item>
      <item>VISOKI TRGOVAČKI SUD R H, OIB 97349366519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>St-368/2013-143</izvorni_sadrzaj>
    <derivirana_varijabla naziv="DomainObject.PoslovniBrojDokumenta_1">St-368/2013-143</derivirana_varijabla>
  </DomainObject.PoslovniBrojDokumenta>
  <DomainObject.Predmet.StrankaIDrugi>
    <izvorni_sadrzaj>BILA BOJA, društvo s ograničenom odgovornošću za trgovinu i usluge "u stečaju" i dr.</izvorni_sadrzaj>
    <derivirana_varijabla naziv="DomainObject.Predmet.StrankaIDrugi_1">BILA BOJA, društvo s ograničenom odgovornošću za trgovinu i usluge "u stečaju"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BILA BOJA, društvo s ograničenom odgovornošću za trgovinu i usluge "u stečaju", OIB 99569236374, Grohote 0, 21430 Grohote i dr.</izvorni_sadrzaj>
    <derivirana_varijabla naziv="DomainObject.Predmet.StrankaIDrugiAdressOIB_1">BILA BOJA, društvo s ograničenom odgovornošću za trgovinu i usluge "u stečaju", OIB 99569236374, Grohote 0, 21430 Grohote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BILA BOJA, društvo s ograničenom odgovornošću za trgovinu i usluge "u stečaju"</item>
      <item>Trgovački sud Split Registarski odjel</item>
      <item>Trgovački sud Split Računovodstvo</item>
      <item>Trgovački sud Split Oglasna ploča</item>
      <item>Trgovački sud Split Pisarnica</item>
      <item>Trgovački sud Split Ovršni odjel</item>
      <item>Ivo Resić</item>
      <item>Marko Šore</item>
      <item>Financijska agencija</item>
      <item>Porezna uprava Split</item>
      <item>Županijsko državno odvjetništvo u Splitu, Građansko upravni odjel</item>
      <item>Općinski sud u Splitu Zemljišno knjižni odjel</item>
      <item>NARODNE NOVINE, dioničko društvo za izdavanje i tiskanje Službenog lista Republike Hrvatske, službenih i drugih obrazaca te </item>
      <item>Mira Hajdić dipl. oec.</item>
      <item>Gabrijel Buktenica</item>
      <item>Branka Rođak</item>
      <item>Zoran Kačić dipl. iur. u SSSH Ured u Splitu</item>
      <item>SLOBODNA DALMACIJA izdavačka i tiskarska djelatnost, dioničko društvo</item>
      <item>Financijska agencija</item>
      <item>INTERAGENT d.o.o. za trgovinu, usluge i međunarodno otpremništvo</item>
      <item>HRVATSKE ŠUME društvo s ograničenom odgovornošću</item>
      <item>Credo banka dioničko društvo "u stečaju"</item>
      <item>KONTINENTAL PAKIRANJE d.o.o. za graditeljstvo i usluge</item>
      <item>SLOBODNA DALMACIJA izdavačka i tiskarska djelatnost, dioničko društvo</item>
      <item>BASLER OSIGURANJE ZAGREB dioničko društvo za osiguranje</item>
      <item>INA-INDUSTRIJA NAFTE, d.d.</item>
      <item>Hrvatske vode, pravna osoba za upravljanje vodama</item>
      <item>UNIQA osiguranje d.d.</item>
      <item>HEP-Operator distribucijskog sustava d.o.o. za distribuciju i opskrbu električne energije</item>
      <item>Ante Medvidović, prijevoznik</item>
      <item>V.S.T. društvo s ograničenom odgovornošću za prijevoz i međunarodno otpremništvo</item>
      <item>HRVATSKA BANKA ZA OBNOVU I RAZVITAK</item>
      <item>Porezna uprava Ispostava Split</item>
      <item>ŽUPANIJSKO DRŽAVNO ODVJETNIŠTVO U SPLITU Građansko upravni odjel</item>
      <item>GRAD SPLIT</item>
      <item>TOMIĆ &amp; ŠUŠNJAR j.t.d.</item>
      <item>Mira Hajdić</item>
      <item>Sanja Rajter Savić</item>
      <item>Dragan Mijoč</item>
      <item>Ivo Staničić</item>
      <item>ANIĆ I PARTNERI odvjetničko društvo javno trgovačko društvo</item>
      <item>Damir Sajko</item>
      <item>ODVJETNIČKO DRUŠTVO STANIĆ I PARTNERI društvo s ograničenom odgovornošću</item>
      <item>INA-INDUSTRIJA NAFTE, d.d.</item>
      <item>Credo banka dioničko društvo "u stečaju"</item>
      <item>Zoran Tomić</item>
      <item>VISOKI TRGOVAČKI SUD R H</item>
    </izvorni_sadrzaj>
    <derivirana_varijabla naziv="DomainObject.Predmet.SudioniciListNaziv_1">
      <item>BILA BOJA, društvo s ograničenom odgovornošću za trgovinu i usluge "u stečaju"</item>
      <item>Trgovački sud Split Registarski odjel</item>
      <item>Trgovački sud Split Računovodstvo</item>
      <item>Trgovački sud Split Oglasna ploča</item>
      <item>Trgovački sud Split Pisarnica</item>
      <item>Trgovački sud Split Ovršni odjel</item>
      <item>Ivo Resić</item>
      <item>Marko Šore</item>
      <item>Financijska agencija</item>
      <item>Porezna uprava Split</item>
      <item>Županijsko državno odvjetništvo u Splitu, Građansko upravni odjel</item>
      <item>Općinski sud u Splitu Zemljišno knjižni odjel</item>
      <item>NARODNE NOVINE, dioničko društvo za izdavanje i tiskanje Službenog lista Republike Hrvatske, službenih i drugih obrazaca te </item>
      <item>Mira Hajdić dipl. oec.</item>
      <item>Gabrijel Buktenica</item>
      <item>Branka Rođak</item>
      <item>Zoran Kačić dipl. iur. u SSSH Ured u Splitu</item>
      <item>SLOBODNA DALMACIJA izdavačka i tiskarska djelatnost, dioničko društvo</item>
      <item>Financijska agencija</item>
      <item>INTERAGENT d.o.o. za trgovinu, usluge i međunarodno otpremništvo</item>
      <item>HRVATSKE ŠUME društvo s ograničenom odgovornošću</item>
      <item>Credo banka dioničko društvo "u stečaju"</item>
      <item>KONTINENTAL PAKIRANJE d.o.o. za graditeljstvo i usluge</item>
      <item>SLOBODNA DALMACIJA izdavačka i tiskarska djelatnost, dioničko društvo</item>
      <item>BASLER OSIGURANJE ZAGREB dioničko društvo za osiguranje</item>
      <item>INA-INDUSTRIJA NAFTE, d.d.</item>
      <item>Hrvatske vode, pravna osoba za upravljanje vodama</item>
      <item>UNIQA osiguranje d.d.</item>
      <item>HEP-Operator distribucijskog sustava d.o.o. za distribuciju i opskrbu električne energije</item>
      <item>Ante Medvidović, prijevoznik</item>
      <item>V.S.T. društvo s ograničenom odgovornošću za prijevoz i međunarodno otpremništvo</item>
      <item>HRVATSKA BANKA ZA OBNOVU I RAZVITAK</item>
      <item>Porezna uprava Ispostava Split</item>
      <item>ŽUPANIJSKO DRŽAVNO ODVJETNIŠTVO U SPLITU Građansko upravni odjel</item>
      <item>GRAD SPLIT</item>
      <item>TOMIĆ &amp; ŠUŠNJAR j.t.d.</item>
      <item>Mira Hajdić</item>
      <item>Sanja Rajter Savić</item>
      <item>Dragan Mijoč</item>
      <item>Ivo Staničić</item>
      <item>ANIĆ I PARTNERI odvjetničko društvo javno trgovačko društvo</item>
      <item>Damir Sajko</item>
      <item>ODVJETNIČKO DRUŠTVO STANIĆ I PARTNERI društvo s ograničenom odgovornošću</item>
      <item>INA-INDUSTRIJA NAFTE, d.d.</item>
      <item>Credo banka dioničko društvo "u stečaju"</item>
      <item>Zoran Tomić</item>
      <item>VISOKI TRGOVAČKI SUD R H</item>
    </derivirana_varijabla>
  </DomainObject.Predmet.SudioniciListNaziv>
  <DomainObject.Predmet.SudioniciListAdressOIB>
    <izvorni_sadrzaj>
      <item>BILA BOJA, društvo s ograničenom odgovornošću za trgovinu i usluge "u stečaju", OIB 99569236374, Grohote 0,21430 Grohote</item>
      <item>Trgovački sud Split Registarski odjel, OIB 30842297926, Sukoišanska 6,21000 Split</item>
      <item>Trgovački sud Split Računovodstvo, OIB 30842297926, Sukoišanska 6,21000 Split</item>
      <item>Trgovački sud Split Oglasna ploča, OIB 30842297926, Sukoišanska 6,21000 Split</item>
      <item>Trgovački sud Split Pisarnica, OIB 30842297926, Sukoišanska 6,21000 Split</item>
      <item>Trgovački sud Split Ovršni odjel, OIB 30842297926, Sukoišanska 6,21000 Split</item>
      <item>Ivo Resić, OIB 60711350664, Šime Ljubića 2 A,21000 Split</item>
      <item>Marko Šore, OIB 60711350664, Gospinica 3,21000 Split</item>
      <item>Financijska agencija, OIB 85821130368, Vrtni put 3,10000 Zagreb</item>
      <item>Porezna uprava Split, OIB 18683136487, Trg dr. Franje Tuđmana 4,21000 Split</item>
      <item>Županijsko državno odvjetništvo u Splitu, Građansko upravni odjel, OIB 70793241859, 21000 Split</item>
      <item>Općinski sud u Splitu Zemljišno knjižni odjel, OIB 61980608934, 21000 Split</item>
      <item>NARODNE NOVINE, dioničko društvo za izdavanje i tiskanje Službenog lista Republike Hrvatske, službenih i drugih obrazaca te , OIB 64546066176, Savski Gaj XIII. put 6,10000 Zagreb</item>
      <item>Mira Hajdić dipl. oec., OIB 33624188331, Smiljanićeva 2,21000 Split</item>
      <item>Gabrijel Buktenica, OIB 90027640066, Put krajna  40,21430 Grohote</item>
      <item>Branka Rođak, OIB 36731505046, Otok Šolta,21430 Grohote</item>
      <item>Zoran Kačić dipl. iur. u SSSH Ured u Splitu, Marmontova 1/II,21000 Split</item>
      <item>SLOBODNA DALMACIJA izdavačka i tiskarska djelatnost, dioničko društvo, OIB 35075764438, Ulica Hrvatske Mornarice 4,Split</item>
      <item>Financijska agencija, OIB 85821130368, Vrtni put 3,10000 Zagreb</item>
      <item>INTERAGENT d.o.o. za trgovinu, usluge i međunarodno otpremništvo, OIB 92382779344, Trg Kralja Tomislava 8,Ploče</item>
      <item>HRVATSKE ŠUME društvo s ograničenom odgovornošću, OIB 69693144506, Ul.Ljudevita Farkaša Vukotinovića 2,10000 Zagreb</item>
      <item>Credo banka dioničko društvo "u stečaju", OIB 94141384086, Zrinjsko-Frankopanska 58,Split</item>
      <item>KONTINENTAL PAKIRANJE d.o.o. za graditeljstvo i usluge, OIB 87358951669, Pod Kosom 40,Split</item>
      <item>SLOBODNA DALMACIJA izdavačka i tiskarska djelatnost, dioničko društvo, OIB 35075764438, Ulica Hrvatske Mornarice 4,Split</item>
      <item>BASLER OSIGURANJE ZAGREB dioničko društvo za osiguranje, OIB 59706054982, Radnička cesta 37/b,10000 Zagreb</item>
      <item>INA-INDUSTRIJA NAFTE, d.d., OIB 27759560625, Avenija V. Holjevca 10,10000 Zagreb</item>
      <item>Hrvatske vode, pravna osoba za upravljanje vodama, OIB 28921383001, Grada Vukovara 220,10000 Zagreb</item>
      <item>UNIQA osiguranje d.d., OIB 75665455333, Savska cesta 106,10000 Zagreb</item>
      <item>HEP-Operator distribucijskog sustava d.o.o. za distribuciju i opskrbu električne energije, OIB 46830600751, Ulica grada Vukovara 37,10000 Zagreb</item>
      <item>Ante Medvidović, prijevoznik, OIB 06398673813, Lokvičići b.b.,21263 Krivodol</item>
      <item>V.S.T. društvo s ograničenom odgovornošću za prijevoz i međunarodno otpremništvo, OIB 27297557092, Svetonedeljska cesta 89,Žitarka</item>
      <item>HRVATSKA BANKA ZA OBNOVU I RAZVITAK, OIB 26702280390, Strossmayerov trg 9,10000 Zagreb</item>
      <item>Porezna uprava Ispostava Split, OIB 18683136487, 21000 Split</item>
      <item>ŽUPANIJSKO DRŽAVNO ODVJETNIŠTVO U SPLITU Građansko upravni odjel, OIB 70793241859, 21000 Split</item>
      <item>GRAD SPLIT, OIB 78755598868, Branimirova obala 17,21000 Split</item>
      <item>TOMIĆ &amp; ŠUŠNJAR j.t.d., OIB 56842995878, Zelinska 2/I,10000 Zagreb</item>
      <item>Mira Hajdić, OIB 33624188331, Smiljanićeva 2,21000 Split</item>
      <item>Sanja Rajter Savić, OIB 83849328724, Nova Ves 53,Zagreb</item>
      <item>Dragan Mijoč, Velebitska 75,21000 Split</item>
      <item>Ivo Staničić, Ivana Gundulića 26A,21000 Dplit</item>
      <item>ANIĆ I PARTNERI odvjetničko društvo javno trgovačko društvo, OIB 89872589061, Gajeva 53,10000 Zagreb</item>
      <item>Damir Sajko, Gajeva 53/II,10000 Zagreb</item>
      <item>ODVJETNIČKO DRUŠTVO STANIĆ I PARTNERI društvo s ograničenom odgovornošću, OIB 96146860628, Riva 4,Rijeka</item>
      <item>INA-INDUSTRIJA NAFTE, d.d., OIB 27759560625, Avenija V. Holjevca 10,10000 Zagreb</item>
      <item>Credo banka dioničko društvo "u stečaju", OIB 94141384086, Zrinjsko-Frankopanska 58,Split</item>
      <item>Zoran Tomić, Zelinska 2/I,10000 Zagreb</item>
      <item>VISOKI TRGOVAČKI SUD R H, OIB 97349366519, Berislavićeva 11,10000 Zagreb</item>
    </izvorni_sadrzaj>
    <derivirana_varijabla naziv="DomainObject.Predmet.SudioniciListAdressOIB_1">
      <item>BILA BOJA, društvo s ograničenom odgovornošću za trgovinu i usluge "u stečaju", OIB 99569236374, Grohote 0,21430 Grohote</item>
      <item>Trgovački sud Split Registarski odjel, OIB 30842297926, Sukoišanska 6,21000 Split</item>
      <item>Trgovački sud Split Računovodstvo, OIB 30842297926, Sukoišanska 6,21000 Split</item>
      <item>Trgovački sud Split Oglasna ploča, OIB 30842297926, Sukoišanska 6,21000 Split</item>
      <item>Trgovački sud Split Pisarnica, OIB 30842297926, Sukoišanska 6,21000 Split</item>
      <item>Trgovački sud Split Ovršni odjel, OIB 30842297926, Sukoišanska 6,21000 Split</item>
      <item>Ivo Resić, OIB 60711350664, Šime Ljubića 2 A,21000 Split</item>
      <item>Marko Šore, OIB 60711350664, Gospinica 3,21000 Split</item>
      <item>Financijska agencija, OIB 85821130368, Vrtni put 3,10000 Zagreb</item>
      <item>Porezna uprava Split, OIB 18683136487, Trg dr. Franje Tuđmana 4,21000 Split</item>
      <item>Županijsko državno odvjetništvo u Splitu, Građansko upravni odjel, OIB 70793241859, 21000 Split</item>
      <item>Općinski sud u Splitu Zemljišno knjižni odjel, OIB 61980608934, 21000 Split</item>
      <item>NARODNE NOVINE, dioničko društvo za izdavanje i tiskanje Službenog lista Republike Hrvatske, službenih i drugih obrazaca te , OIB 64546066176, Savski Gaj XIII. put 6,10000 Zagreb</item>
      <item>Mira Hajdić dipl. oec., OIB 33624188331, Smiljanićeva 2,21000 Split</item>
      <item>Gabrijel Buktenica, OIB 90027640066, Put krajna  40,21430 Grohote</item>
      <item>Branka Rođak, OIB 36731505046, Otok Šolta,21430 Grohote</item>
      <item>Zoran Kačić dipl. iur. u SSSH Ured u Splitu, Marmontova 1/II,21000 Split</item>
      <item>SLOBODNA DALMACIJA izdavačka i tiskarska djelatnost, dioničko društvo, OIB 35075764438, Ulica Hrvatske Mornarice 4,Split</item>
      <item>Financijska agencija, OIB 85821130368, Vrtni put 3,10000 Zagreb</item>
      <item>INTERAGENT d.o.o. za trgovinu, usluge i međunarodno otpremništvo, OIB 92382779344, Trg Kralja Tomislava 8,Ploče</item>
      <item>HRVATSKE ŠUME društvo s ograničenom odgovornošću, OIB 69693144506, Ul.Ljudevita Farkaša Vukotinovića 2,10000 Zagreb</item>
      <item>Credo banka dioničko društvo "u stečaju", OIB 94141384086, Zrinjsko-Frankopanska 58,Split</item>
      <item>KONTINENTAL PAKIRANJE d.o.o. za graditeljstvo i usluge, OIB 87358951669, Pod Kosom 40,Split</item>
      <item>SLOBODNA DALMACIJA izdavačka i tiskarska djelatnost, dioničko društvo, OIB 35075764438, Ulica Hrvatske Mornarice 4,Split</item>
      <item>BASLER OSIGURANJE ZAGREB dioničko društvo za osiguranje, OIB 59706054982, Radnička cesta 37/b,10000 Zagreb</item>
      <item>INA-INDUSTRIJA NAFTE, d.d., OIB 27759560625, Avenija V. Holjevca 10,10000 Zagreb</item>
      <item>Hrvatske vode, pravna osoba za upravljanje vodama, OIB 28921383001, Grada Vukovara 220,10000 Zagreb</item>
      <item>UNIQA osiguranje d.d., OIB 75665455333, Savska cesta 106,10000 Zagreb</item>
      <item>HEP-Operator distribucijskog sustava d.o.o. za distribuciju i opskrbu električne energije, OIB 46830600751, Ulica grada Vukovara 37,10000 Zagreb</item>
      <item>Ante Medvidović, prijevoznik, OIB 06398673813, Lokvičići b.b.,21263 Krivodol</item>
      <item>V.S.T. društvo s ograničenom odgovornošću za prijevoz i međunarodno otpremništvo, OIB 27297557092, Svetonedeljska cesta 89,Žitarka</item>
      <item>HRVATSKA BANKA ZA OBNOVU I RAZVITAK, OIB 26702280390, Strossmayerov trg 9,10000 Zagreb</item>
      <item>Porezna uprava Ispostava Split, OIB 18683136487, 21000 Split</item>
      <item>ŽUPANIJSKO DRŽAVNO ODVJETNIŠTVO U SPLITU Građansko upravni odjel, OIB 70793241859, 21000 Split</item>
      <item>GRAD SPLIT, OIB 78755598868, Branimirova obala 17,21000 Split</item>
      <item>TOMIĆ &amp; ŠUŠNJAR j.t.d., OIB 56842995878, Zelinska 2/I,10000 Zagreb</item>
      <item>Mira Hajdić, OIB 33624188331, Smiljanićeva 2,21000 Split</item>
      <item>Sanja Rajter Savić, OIB 83849328724, Nova Ves 53,Zagreb</item>
      <item>Dragan Mijoč, Velebitska 75,21000 Split</item>
      <item>Ivo Staničić, Ivana Gundulića 26A,21000 Dplit</item>
      <item>ANIĆ I PARTNERI odvjetničko društvo javno trgovačko društvo, OIB 89872589061, Gajeva 53,10000 Zagreb</item>
      <item>Damir Sajko, Gajeva 53/II,10000 Zagreb</item>
      <item>ODVJETNIČKO DRUŠTVO STANIĆ I PARTNERI društvo s ograničenom odgovornošću, OIB 96146860628, Riva 4,Rijeka</item>
      <item>INA-INDUSTRIJA NAFTE, d.d., OIB 27759560625, Avenija V. Holjevca 10,10000 Zagreb</item>
      <item>Credo banka dioničko društvo "u stečaju", OIB 94141384086, Zrinjsko-Frankopanska 58,Split</item>
      <item>Zoran Tomić, Zelinska 2/I,10000 Zagreb</item>
      <item>VISOKI TRGOVAČKI SUD R H, OIB 97349366519, Berislavićeva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24464E-FBE7-4FE3-A0B4-AA38E0323A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570</properties:Words>
  <properties:Characters>3078</properties:Characters>
  <properties:Lines>96</properties:Lines>
  <properties:Paragraphs>44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2016-05-02T08:06:00Z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St-368/2013-143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