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c063" w14:paraId="c8fc063" w:rsidRDefault="00730AFA" w:rsidP="00910611" w:rsidR="00730A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AFA" w:rsidP="00910611" w:rsidR="00730AFA">
      <w:r>
        <w:rPr>
          <w:rFonts w:eastAsia="MS Mincho"/>
        </w:rPr>
        <w:t>REPUBLIKA HRVATSKA</w:t>
      </w:r>
    </w:p>
    <w:p w:rsidRDefault="00730AFA" w:rsidP="00910611" w:rsidR="00730AFA">
      <w:r>
        <w:rPr>
          <w:rFonts w:eastAsia="MS Mincho"/>
        </w:rPr>
        <w:t>TRGOVAČKI SUD U RIJECI</w:t>
      </w:r>
    </w:p>
    <w:p w:rsidRDefault="00730AFA" w:rsidR="00730A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A57C96">
        <w:rPr>
          <w:bCs/>
        </w:rPr>
        <w:t>MASTER GRADNJA</w:t>
      </w:r>
      <w:r w:rsidR="00A57C96">
        <w:t xml:space="preserve"> društvo s ograničenom odgovornošću za građevinarstvo Rijeka, Laginjina 29, OIB: 69763937142, MBS: 040289788</w:t>
      </w:r>
      <w:r w:rsidRPr="006319A6">
        <w:t xml:space="preserve">, dana </w:t>
      </w:r>
      <w:r w:rsidR="00743913">
        <w:t>10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A57C96">
        <w:rPr>
          <w:bCs/>
        </w:rPr>
        <w:t>MASTER GRADNJA</w:t>
      </w:r>
      <w:r w:rsidR="00A57C96">
        <w:t xml:space="preserve"> društvo s ograničenom odgovornošću za građevinarstvo Rijeka, Laginjina 29, OIB: 69763937142, MBS: 040289788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10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A57C96">
        <w:t>Damir Debeljuh, OIB: 29203139768, Laginjina 6, Pula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A57C96">
        <w:rPr>
          <w:bCs/>
        </w:rPr>
        <w:t>MASTER GRADNJA</w:t>
      </w:r>
      <w:r w:rsidR="00A57C96">
        <w:t xml:space="preserve"> društvo s ograničenom odgovornošću za građevinarstvo Rijeka, Laginjina 29, OIB: 69763937142, MBS: 040289788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570F32" w:rsidP="00360BE2" w:rsidR="00570F32">
      <w:pPr>
        <w:jc w:val="center"/>
      </w:pPr>
    </w:p>
    <w:p w:rsidRDefault="00A57C96" w:rsidP="00360BE2" w:rsidR="00A57C96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A57C96">
        <w:rPr>
          <w:bCs/>
        </w:rPr>
        <w:t>MASTER GRADNJA</w:t>
      </w:r>
      <w:r w:rsidR="00A57C96">
        <w:t xml:space="preserve"> društvo s ograničenom odgovornošću za građevinarstvo Rijeka, Laginjina 29, OIB: 69763937142, MBS: 040289788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45A3F">
        <w:rPr>
          <w:bCs/>
        </w:rPr>
        <w:t>88</w:t>
      </w:r>
      <w:r w:rsidR="00A57C96">
        <w:rPr>
          <w:bCs/>
        </w:rPr>
        <w:t>7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E45A3F">
        <w:rPr>
          <w:bCs/>
        </w:rPr>
        <w:t>1</w:t>
      </w:r>
      <w:r w:rsidR="00743913">
        <w:rPr>
          <w:bCs/>
        </w:rPr>
        <w:t>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E45A3F">
        <w:t>6. prosinca</w:t>
      </w:r>
      <w:r w:rsidR="00E07A1B">
        <w:t xml:space="preserve"> 201</w:t>
      </w:r>
      <w:r w:rsidR="00E45A3F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</w:t>
      </w:r>
      <w:r w:rsidR="005C5033">
        <w:rPr>
          <w:bCs/>
        </w:rPr>
        <w:lastRenderedPageBreak/>
        <w:t xml:space="preserve">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45A3F">
        <w:rPr>
          <w:bCs/>
        </w:rPr>
        <w:t>14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0864">
        <w:rPr>
          <w:bCs/>
        </w:rPr>
        <w:t>25.000</w:t>
      </w:r>
      <w:r w:rsidR="006E0C54">
        <w:rPr>
          <w:bCs/>
        </w:rPr>
        <w:t>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10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565604" w:rsidP="00570F32" w:rsidR="00565604">
      <w:pPr>
        <w:jc w:val="both"/>
      </w:pPr>
    </w:p>
    <w:p w:rsidRDefault="00F90864" w:rsidP="00570F32" w:rsidR="00F90864">
      <w:pPr>
        <w:jc w:val="both"/>
      </w:pPr>
    </w:p>
    <w:p w:rsidRDefault="00F90864" w:rsidP="00570F32" w:rsidR="00F90864">
      <w:pPr>
        <w:jc w:val="both"/>
      </w:pPr>
    </w:p>
    <w:p w:rsidRDefault="00F90864" w:rsidP="00570F32" w:rsidR="00F90864">
      <w:pPr>
        <w:jc w:val="both"/>
      </w:pPr>
    </w:p>
    <w:p w:rsidRDefault="00F90864" w:rsidP="00570F32" w:rsidR="00F90864">
      <w:pPr>
        <w:jc w:val="both"/>
      </w:pPr>
    </w:p>
    <w:sectPr w:rsidSect="00E21176" w:rsidR="00F9086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70D" w:rsidR="0017570D">
      <w:r>
        <w:separator/>
      </w:r>
    </w:p>
  </w:endnote>
  <w:endnote w:id="0" w:type="continuationSeparator">
    <w:p w:rsidRDefault="0017570D" w:rsidR="00175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FF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70D" w:rsidR="0017570D">
      <w:r>
        <w:separator/>
      </w:r>
    </w:p>
  </w:footnote>
  <w:footnote w:id="0" w:type="continuationSeparator">
    <w:p w:rsidRDefault="0017570D" w:rsidR="00175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45A3F">
      <w:t>88</w:t>
    </w:r>
    <w:r w:rsidR="00A57C96">
      <w:t>7</w:t>
    </w:r>
    <w:r w:rsidR="00A2797A">
      <w:t>/2016</w:t>
    </w:r>
    <w:r w:rsidR="00FF7F46">
      <w:t>-9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5390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70D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06DB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E23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0AFA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57C96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0FFB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A3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0864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PodnojeChar" w:type="character">
    <w:name w:val="Podnožje Char"/>
    <w:basedOn w:val="Zadanifontodlomka"/>
    <w:link w:val="Podnoje"/>
    <w:uiPriority w:val="99"/>
    <w:rsid w:val="00A57C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0A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0A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PodnojeChar" w:type="character">
    <w:name w:val="Podnožje Char"/>
    <w:basedOn w:val="Zadanifontodlomka"/>
    <w:link w:val="Podnoje"/>
    <w:uiPriority w:val="99"/>
    <w:rsid w:val="00A57C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0A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0A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GRADNJA d.o.o.</izvorni_sadrzaj>
    <derivirana_varijabla naziv="DomainObject.Predmet.ProtustrankaFormated_1">  MASTER GRADNJA d.o.o.</derivirana_varijabla>
  </DomainObject.Predmet.ProtustrankaFormated>
  <DomainObject.Predmet.ProtustrankaFormatedOIB>
    <izvorni_sadrzaj>  MASTER GRADNJA d.o.o., OIB 69763937142</izvorni_sadrzaj>
    <derivirana_varijabla naziv="DomainObject.Predmet.ProtustrankaFormatedOIB_1">  MASTER GRADNJA d.o.o., OIB 69763937142</derivirana_varijabla>
  </DomainObject.Predmet.ProtustrankaFormatedOIB>
  <DomainObject.Predmet.ProtustrankaFormatedWithAdress>
    <izvorni_sadrzaj> MASTER GRADNJA d.o.o., Laginjina 29, 51000 Rijeka</izvorni_sadrzaj>
    <derivirana_varijabla naziv="DomainObject.Predmet.ProtustrankaFormatedWithAdress_1"> MASTER GRADNJA d.o.o., Laginjina 29, 51000 Rijeka</derivirana_varijabla>
  </DomainObject.Predmet.ProtustrankaFormatedWithAdress>
  <DomainObject.Predmet.ProtustrankaFormatedWithAdressOIB>
    <izvorni_sadrzaj> MASTER GRADNJA d.o.o., OIB 69763937142, Laginjina 29, 51000 Rijeka</izvorni_sadrzaj>
    <derivirana_varijabla naziv="DomainObject.Predmet.ProtustrankaFormatedWithAdressOIB_1"> MASTER GRADNJA d.o.o., OIB 69763937142, Laginjina 29, 51000 Rijeka</derivirana_varijabla>
  </DomainObject.Predmet.ProtustrankaFormatedWithAdressOIB>
  <DomainObject.Predmet.ProtustrankaWithAdress>
    <izvorni_sadrzaj>MASTER GRADNJA d.o.o. Laginjina 29, 51000 Rijeka</izvorni_sadrzaj>
    <derivirana_varijabla naziv="DomainObject.Predmet.ProtustrankaWithAdress_1">MASTER GRADNJA d.o.o. Laginjina 29, 51000 Rijeka</derivirana_varijabla>
  </DomainObject.Predmet.ProtustrankaWithAdress>
  <DomainObject.Predmet.ProtustrankaWithAdressOIB>
    <izvorni_sadrzaj>MASTER GRADNJA d.o.o., OIB 69763937142, Laginjina 29, 51000 Rijeka</izvorni_sadrzaj>
    <derivirana_varijabla naziv="DomainObject.Predmet.ProtustrankaWithAdressOIB_1">MASTER GRADNJA d.o.o., OIB 69763937142, Laginjina 29, 51000 Rijeka</derivirana_varijabla>
  </DomainObject.Predmet.ProtustrankaWithAdressOIB>
  <DomainObject.Predmet.ProtustrankaNazivFormated>
    <izvorni_sadrzaj>MASTER GRADNJA d.o.o.</izvorni_sadrzaj>
    <derivirana_varijabla naziv="DomainObject.Predmet.ProtustrankaNazivFormated_1">MASTER GRADNJA d.o.o.</derivirana_varijabla>
  </DomainObject.Predmet.ProtustrankaNazivFormated>
  <DomainObject.Predmet.ProtustrankaNazivFormatedOIB>
    <izvorni_sadrzaj>MASTER GRADNJA d.o.o., OIB 69763937142</izvorni_sadrzaj>
    <derivirana_varijabla naziv="DomainObject.Predmet.ProtustrankaNazivFormatedOIB_1">MASTER GRADNJA d.o.o., OIB 69763937142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MASTER GRADNJA d.o.o.</item>
    </izvorni_sadrzaj>
    <derivirana_varijabla naziv="DomainObject.Predmet.ProtuStrankaListFormated_1">
      <item>MASTER GRADNJA d.o.o.</item>
    </derivirana_varijabla>
  </DomainObject.Predmet.ProtuStrankaListFormated>
  <DomainObject.Predmet.ProtuStrankaListFormatedOIB>
    <izvorni_sadrzaj>
      <item>MASTER GRADNJA d.o.o., OIB 69763937142</item>
    </izvorni_sadrzaj>
    <derivirana_varijabla naziv="DomainObject.Predmet.ProtuStrankaListFormatedOIB_1">
      <item>MASTER GRADNJA d.o.o., OIB 69763937142</item>
    </derivirana_varijabla>
  </DomainObject.Predmet.ProtuStrankaListFormatedOIB>
  <DomainObject.Predmet.ProtuStrankaListFormatedWithAdress>
    <izvorni_sadrzaj>
      <item>MASTER GRADNJA d.o.o., Laginjina 29, 51000 Rijeka</item>
    </izvorni_sadrzaj>
    <derivirana_varijabla naziv="DomainObject.Predmet.ProtuStrankaListFormatedWithAdress_1">
      <item>MASTER GRADNJA d.o.o., Laginjina 29, 51000 Rijeka</item>
    </derivirana_varijabla>
  </DomainObject.Predmet.ProtuStrankaListFormatedWithAdress>
  <DomainObject.Predmet.ProtuStrankaListFormatedWithAdressOIB>
    <izvorni_sadrzaj>
      <item>MASTER GRADNJA d.o.o., OIB 69763937142, Laginjina 29, 51000 Rijeka</item>
    </izvorni_sadrzaj>
    <derivirana_varijabla naziv="DomainObject.Predmet.ProtuStrankaListFormatedWithAdressOIB_1">
      <item>MASTER GRADNJA d.o.o., OIB 69763937142, Laginjina 29, 51000 Rijeka</item>
    </derivirana_varijabla>
  </DomainObject.Predmet.ProtuStrankaListFormatedWithAdressOIB>
  <DomainObject.Predmet.ProtuStrankaListNazivFormated>
    <izvorni_sadrzaj>
      <item>MASTER GRADNJA d.o.o.</item>
    </izvorni_sadrzaj>
    <derivirana_varijabla naziv="DomainObject.Predmet.ProtuStrankaListNazivFormated_1">
      <item>MASTER GRADNJA d.o.o.</item>
    </derivirana_varijabla>
  </DomainObject.Predmet.ProtuStrankaListNazivFormated>
  <DomainObject.Predmet.ProtuStrankaListNazivFormatedOIB>
    <izvorni_sadrzaj>
      <item>MASTER GRADNJA d.o.o., OIB 69763937142</item>
    </izvorni_sadrzaj>
    <derivirana_varijabla naziv="DomainObject.Predmet.ProtuStrankaListNazivFormatedOIB_1">
      <item>MASTER GRADNJA d.o.o., OIB 69763937142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MASTER GRADNJA d.o.o.</izvorni_sadrzaj>
    <derivirana_varijabla naziv="DomainObject.Predmet.ProtustrankaIDrugi_1">MASTER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MASTER GRADNJA d.o.o., OIB 69763937142, Laginjina 29, 51000 Rijeka</izvorni_sadrzaj>
    <derivirana_varijabla naziv="DomainObject.Predmet.ProtustrankaIDrugiAdressOIB_1">MASTER GRADNJA d.o.o., OIB 69763937142, Laginjina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MASTER GRADNJA d.o.o.</item>
    </izvorni_sadrzaj>
    <derivirana_varijabla naziv="DomainObject.Predmet.SudioniciListNaziv_1">
      <item>FINA  Rijeka</item>
      <item>MASTER GRADNJA d.o.o.</item>
    </derivirana_varijabla>
  </DomainObject.Predmet.SudioniciListNaziv>
  <DomainObject.Predmet.SudioniciListAdressOIB>
    <izvorni_sadrzaj>
      <item>FINA  Rijeka, OIB 85821130368, Frana Kurelca 8,51000 Rijeka</item>
      <item>MASTER GRADNJA d.o.o., OIB 69763937142, Laginjina 29,51000 Rijeka</item>
    </izvorni_sadrzaj>
    <derivirana_varijabla naziv="DomainObject.Predmet.SudioniciListAdressOIB_1">
      <item>FINA  Rijeka, OIB 85821130368, Frana Kurelca 8,51000 Rijeka</item>
      <item>MASTER GRADNJA d.o.o., OIB 69763937142, Laginjina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69763937142</item>
    </izvorni_sadrzaj>
    <derivirana_varijabla naziv="DomainObject.Predmet.SudioniciListNazivOIB_1">
      <item>, OIB 85821130368</item>
      <item>, OIB 69763937142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92ECF-784D-4CD5-848D-1B42D6CD6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718</properties:Words>
  <properties:Characters>3937</properties:Characters>
  <properties:Lines>95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2017-04-10T11:43:00Z</dcterms:created>
  <dc:creator>korlevicd</dc:creator>
  <cp:lastModifiedBy>Danijela Fumić</cp:lastModifiedBy>
  <cp:lastPrinted>2017-04-10T11:43:00Z</cp:lastPrinted>
  <dcterms:modified xmlns:xsi="http://www.w3.org/2001/XMLSchema-instance" xsi:type="dcterms:W3CDTF">2017-04-10T11:44:00Z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