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8879" w14:paraId="64f8879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0B0370">
        <w:t>D.E.L.F. TOURS d.o.o. ŽMINJ, Žminj, Krculi, Galanti 11E, OIB: 48114895374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0B0370">
        <w:t>D.E.L.F. TOURS d.o.o. ŽMINJ, Žminj, Krculi, Galanti 11E, OIB: 48114895374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F46859">
        <w:rPr>
          <w:b/>
          <w:lang w:val="pl-PL"/>
        </w:rPr>
        <w:t>18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F46859">
        <w:rPr>
          <w:b/>
          <w:lang w:val="pl-PL"/>
        </w:rPr>
        <w:t>09</w:t>
      </w:r>
      <w:r w:rsidR="00AA0ED3">
        <w:rPr>
          <w:b/>
          <w:lang w:val="pl-PL"/>
        </w:rPr>
        <w:t>:</w:t>
      </w:r>
      <w:r w:rsidR="000B0370">
        <w:rPr>
          <w:b/>
          <w:lang w:val="pl-PL"/>
        </w:rPr>
        <w:t>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FB0B18" w:rsidRPr="0077472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0B0370">
        <w:t>D.E.L.F. TOURS d.o.o. ŽMINJ, Žminj, Krculi, Galanti 11E, OIB: 48114895374</w:t>
      </w:r>
      <w:r w:rsidR="00A560B4" w:rsidRPr="0077472A">
        <w:t xml:space="preserve">, 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6841D7">
        <w:rPr>
          <w:lang w:val="sv-SE"/>
        </w:rPr>
        <w:t>Davor Perković, Žminj, Krculi, Galanti 11E.</w:t>
      </w:r>
      <w:r w:rsidR="00F46859">
        <w:rPr>
          <w:lang w:val="sv-SE"/>
        </w:rPr>
        <w:t xml:space="preserve"> </w:t>
      </w:r>
      <w:r w:rsidR="00283BE9">
        <w:rPr>
          <w:lang w:val="sv-SE"/>
        </w:rPr>
        <w:t xml:space="preserve"> </w:t>
      </w:r>
      <w:r w:rsidR="005E3EB7" w:rsidRPr="0077472A">
        <w:t xml:space="preserve">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6841D7">
        <w:rPr>
          <w:lang w:val="sv-SE"/>
        </w:rPr>
        <w:t>Davor Perković, Žminj, Krculi, Galanti 11E</w:t>
      </w:r>
      <w:r w:rsidR="002C28EC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6841D7">
        <w:rPr>
          <w:lang w:val="sv-SE"/>
        </w:rPr>
        <w:t>Davoru Perkoviću, Žminj, Krculi, Galanti 11E</w:t>
      </w:r>
      <w:r w:rsidR="002C28EC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4F327B" w:rsidRPr="0077472A">
        <w:rPr>
          <w:lang w:val="sv-SE"/>
        </w:rPr>
        <w:t>,</w:t>
      </w:r>
      <w:r w:rsidRPr="0077472A">
        <w:rPr>
          <w:lang w:val="sv-SE"/>
        </w:rPr>
        <w:t xml:space="preserve"> </w:t>
      </w:r>
      <w:r w:rsidR="009C7404">
        <w:rPr>
          <w:lang w:val="sv-SE"/>
        </w:rPr>
        <w:t xml:space="preserve">Stalnoj </w:t>
      </w:r>
      <w:r w:rsidR="006841D7">
        <w:rPr>
          <w:lang w:val="sv-SE"/>
        </w:rPr>
        <w:t>s</w:t>
      </w:r>
      <w:r w:rsidR="009C7404">
        <w:rPr>
          <w:lang w:val="sv-SE"/>
        </w:rPr>
        <w:t>lužbi u P</w:t>
      </w:r>
      <w:r w:rsidR="006841D7">
        <w:rPr>
          <w:lang w:val="sv-SE"/>
        </w:rPr>
        <w:t>azinu</w:t>
      </w:r>
      <w:r w:rsidR="009C7404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Pr="0077472A">
        <w:rPr>
          <w:lang w:val="sv-SE"/>
        </w:rPr>
        <w:t xml:space="preserve"> istarsk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9C7404">
        <w:t>8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4977C6">
        <w:t>, v. r.</w:t>
      </w:r>
      <w:r w:rsidR="003E00AF" w:rsidRPr="0077472A">
        <w:tab/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E00AF" w:rsidR="003E00AF" w:rsidRPr="0077472A">
      <w:pPr>
        <w:ind w:firstLine="708"/>
        <w:jc w:val="both"/>
      </w:pPr>
      <w:r w:rsidRPr="0077472A">
        <w:t xml:space="preserve">- dužnik </w:t>
      </w:r>
      <w:r w:rsidR="000B0370">
        <w:t>D.E.L.F. TOURS d.o.o. ŽMINJ, Žminj, Krculi, Galanti 11E, OIB: 48114895374</w:t>
      </w:r>
      <w:r w:rsidR="00395F29" w:rsidRPr="0077472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6841D7">
        <w:rPr>
          <w:lang w:val="sv-SE"/>
        </w:rPr>
        <w:t>Davor Perković, Žminj, Krculi, Galanti 11E</w:t>
      </w:r>
      <w:r w:rsidR="009C7404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 xml:space="preserve">, </w:t>
      </w:r>
      <w:r w:rsidR="009C7404">
        <w:rPr>
          <w:lang w:val="sv-SE"/>
        </w:rPr>
        <w:t xml:space="preserve">SS </w:t>
      </w:r>
      <w:r w:rsidR="006841D7">
        <w:rPr>
          <w:lang w:val="sv-SE"/>
        </w:rPr>
        <w:t>Pazin</w:t>
      </w:r>
      <w:r w:rsidR="009C7404">
        <w:rPr>
          <w:lang w:val="sv-SE"/>
        </w:rPr>
        <w:t xml:space="preserve">,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MUP, PU istarska,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D4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0B0370">
          <w:t>Posl. broj: 4 St-531</w:t>
        </w:r>
        <w:r w:rsidR="00DD483B">
          <w:t>/2016-4</w:t>
        </w:r>
      </w:sdtContent>
    </w:sdt>
  </w:p>
  <w:p w:rsidRDefault="000F4FD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0B0370">
      <w:t>531</w:t>
    </w:r>
    <w:r w:rsidR="00987DD0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36ADB"/>
    <w:rsid w:val="0007507F"/>
    <w:rsid w:val="000A7AEE"/>
    <w:rsid w:val="000B0370"/>
    <w:rsid w:val="000D7DFC"/>
    <w:rsid w:val="000F4FD4"/>
    <w:rsid w:val="00107DA9"/>
    <w:rsid w:val="00134676"/>
    <w:rsid w:val="001E4FF6"/>
    <w:rsid w:val="0024322F"/>
    <w:rsid w:val="00252668"/>
    <w:rsid w:val="002534BF"/>
    <w:rsid w:val="00262377"/>
    <w:rsid w:val="00264035"/>
    <w:rsid w:val="00283BE9"/>
    <w:rsid w:val="002B36A8"/>
    <w:rsid w:val="002B627E"/>
    <w:rsid w:val="002C28EC"/>
    <w:rsid w:val="002D55AD"/>
    <w:rsid w:val="00315097"/>
    <w:rsid w:val="003157B1"/>
    <w:rsid w:val="00317FBA"/>
    <w:rsid w:val="00333A6A"/>
    <w:rsid w:val="00395F29"/>
    <w:rsid w:val="003B74B1"/>
    <w:rsid w:val="003E00AF"/>
    <w:rsid w:val="004977C6"/>
    <w:rsid w:val="004B6919"/>
    <w:rsid w:val="004F327B"/>
    <w:rsid w:val="0051365F"/>
    <w:rsid w:val="00554328"/>
    <w:rsid w:val="00560E38"/>
    <w:rsid w:val="00560FBF"/>
    <w:rsid w:val="0059655A"/>
    <w:rsid w:val="005E3EB7"/>
    <w:rsid w:val="005E434E"/>
    <w:rsid w:val="00620365"/>
    <w:rsid w:val="00672A0C"/>
    <w:rsid w:val="006841D7"/>
    <w:rsid w:val="006A71CF"/>
    <w:rsid w:val="0077472A"/>
    <w:rsid w:val="0079454F"/>
    <w:rsid w:val="007D7A8F"/>
    <w:rsid w:val="0080758F"/>
    <w:rsid w:val="00814FDD"/>
    <w:rsid w:val="008249FA"/>
    <w:rsid w:val="00844FE0"/>
    <w:rsid w:val="008551A7"/>
    <w:rsid w:val="008D598C"/>
    <w:rsid w:val="008E2F2B"/>
    <w:rsid w:val="008E4F58"/>
    <w:rsid w:val="008F0C79"/>
    <w:rsid w:val="00985388"/>
    <w:rsid w:val="00985C0A"/>
    <w:rsid w:val="00987DD0"/>
    <w:rsid w:val="009B356E"/>
    <w:rsid w:val="009C7404"/>
    <w:rsid w:val="00A17409"/>
    <w:rsid w:val="00A560B4"/>
    <w:rsid w:val="00AA0ED3"/>
    <w:rsid w:val="00AF4620"/>
    <w:rsid w:val="00B17BB5"/>
    <w:rsid w:val="00B17EED"/>
    <w:rsid w:val="00B853E6"/>
    <w:rsid w:val="00C157BB"/>
    <w:rsid w:val="00C20061"/>
    <w:rsid w:val="00C32C1A"/>
    <w:rsid w:val="00C35228"/>
    <w:rsid w:val="00CA0CBB"/>
    <w:rsid w:val="00CD64A0"/>
    <w:rsid w:val="00D14604"/>
    <w:rsid w:val="00DB4E8D"/>
    <w:rsid w:val="00DC1A62"/>
    <w:rsid w:val="00DD483B"/>
    <w:rsid w:val="00DD5F14"/>
    <w:rsid w:val="00DF28E8"/>
    <w:rsid w:val="00DF442A"/>
    <w:rsid w:val="00E40DC9"/>
    <w:rsid w:val="00E878B0"/>
    <w:rsid w:val="00F26397"/>
    <w:rsid w:val="00F32923"/>
    <w:rsid w:val="00F46859"/>
    <w:rsid w:val="00F531AB"/>
    <w:rsid w:val="00F560F8"/>
    <w:rsid w:val="00F8449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4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F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F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F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F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4F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F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F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F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F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St-531/2016</izvorni_sadrzaj>
    <derivirana_varijabla naziv="DomainObject.Predmet.OznakaBroj_1">St-531/2016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D.E.L.F. TOURS d.o.o. ŽMINJ zastupanog po punomoćniku Davor Perković</izvorni_sadrzaj>
    <derivirana_varijabla naziv="DomainObject.Predmet.ProtustrankaFormated_1">  D.E.L.F. TOURS d.o.o. ŽMINJ zastupanog po punomoćniku Davor Perković</derivirana_varijabla>
  </DomainObject.Predmet.ProtustrankaFormated>
  <DomainObject.Predmet.ProtustrankaFormatedOIB>
    <izvorni_sadrzaj>  D.E.L.F. TOURS d.o.o. ŽMINJ, OIB 48114895374 zastupanog po punomoćniku Davor Perković</izvorni_sadrzaj>
    <derivirana_varijabla naziv="DomainObject.Predmet.ProtustrankaFormatedOIB_1">  D.E.L.F. TOURS d.o.o. ŽMINJ, OIB 48114895374 zastupanog po punomoćniku Davor Perković</derivirana_varijabla>
  </DomainObject.Predmet.ProtustrankaFormatedOIB>
  <DomainObject.Predmet.ProtustrankaFormatedWithAdress>
    <izvorni_sadrzaj> D.E.L.F. TOURS d.o.o. ŽMINJ, Krculi, Galanti 11E, 52341 Žminj zastupanog po punomoćniku Davor Perković</izvorni_sadrzaj>
    <derivirana_varijabla naziv="DomainObject.Predmet.ProtustrankaFormatedWithAdress_1"> D.E.L.F. TOURS d.o.o. ŽMINJ, Krculi, Galanti 11E, 52341 Žminj zastupanog po punomoćniku Davor Perković</derivirana_varijabla>
  </DomainObject.Predmet.ProtustrankaFormatedWithAdress>
  <DomainObject.Predmet.ProtustrankaFormatedWithAdressOIB>
    <izvorni_sadrzaj> D.E.L.F. TOURS d.o.o. ŽMINJ, OIB 48114895374, Krculi, Galanti 11E, 52341 Žminj zastupanog po punomoćniku Davor Perković</izvorni_sadrzaj>
    <derivirana_varijabla naziv="DomainObject.Predmet.ProtustrankaFormatedWithAdressOIB_1"> D.E.L.F. TOURS d.o.o. ŽMINJ, OIB 48114895374, Krculi, Galanti 11E, 52341 Žminj zastupanog po punomoćniku Davor Perković</derivirana_varijabla>
  </DomainObject.Predmet.ProtustrankaFormatedWithAdressOIB>
  <DomainObject.Predmet.ProtustrankaWithAdress>
    <izvorni_sadrzaj>D.E.L.F. TOURS d.o.o. ŽMINJ Krculi, Galanti 11E, 52341 Žminj</izvorni_sadrzaj>
    <derivirana_varijabla naziv="DomainObject.Predmet.ProtustrankaWithAdress_1">D.E.L.F. TOURS d.o.o. ŽMINJ Krculi, Galanti 11E, 52341 Žminj</derivirana_varijabla>
  </DomainObject.Predmet.ProtustrankaWithAdress>
  <DomainObject.Predmet.ProtustrankaWithAdressOIB>
    <izvorni_sadrzaj>D.E.L.F. TOURS d.o.o. ŽMINJ, OIB 48114895374, Krculi, Galanti 11E, 52341 Žminj</izvorni_sadrzaj>
    <derivirana_varijabla naziv="DomainObject.Predmet.ProtustrankaWithAdressOIB_1">D.E.L.F. TOURS d.o.o. ŽMINJ, OIB 48114895374, Krculi, Galanti 11E, 52341 Žminj</derivirana_varijabla>
  </DomainObject.Predmet.ProtustrankaWithAdressOIB>
  <DomainObject.Predmet.ProtustrankaNazivFormated>
    <izvorni_sadrzaj>D.E.L.F. TOURS d.o.o. ŽMINJ</izvorni_sadrzaj>
    <derivirana_varijabla naziv="DomainObject.Predmet.ProtustrankaNazivFormated_1">D.E.L.F. TOURS d.o.o. ŽMINJ</derivirana_varijabla>
  </DomainObject.Predmet.ProtustrankaNazivFormated>
  <DomainObject.Predmet.ProtustrankaNazivFormatedOIB>
    <izvorni_sadrzaj>D.E.L.F. TOURS d.o.o. ŽMINJ, OIB 48114895374</izvorni_sadrzaj>
    <derivirana_varijabla naziv="DomainObject.Predmet.ProtustrankaNazivFormatedOIB_1">D.E.L.F. TOURS d.o.o. ŽMINJ, OIB 48114895374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92685.20</izvorni_sadrzaj>
    <derivirana_varijabla naziv="DomainObject.Predmet.TrenutnaVrijednost_1">92685.20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D.E.L.F. TOURS d.o.o. ŽMINJ zastupanog po punomoćniku Davor Perković</item>
    </izvorni_sadrzaj>
    <derivirana_varijabla naziv="DomainObject.Predmet.ProtuStrankaListFormated_1">
      <item>D.E.L.F. TOURS d.o.o. ŽMINJ zastupanog po punomoćniku Davor Perković</item>
    </derivirana_varijabla>
  </DomainObject.Predmet.ProtuStrankaListFormated>
  <DomainObject.Predmet.ProtuStrankaListFormatedOIB>
    <izvorni_sadrzaj>
      <item>D.E.L.F. TOURS d.o.o. ŽMINJ, OIB 48114895374 zastupanog po punomoćniku Davor Perković</item>
    </izvorni_sadrzaj>
    <derivirana_varijabla naziv="DomainObject.Predmet.ProtuStrankaListFormatedOIB_1">
      <item>D.E.L.F. TOURS d.o.o. ŽMINJ, OIB 48114895374 zastupanog po punomoćniku Davor Perković</item>
    </derivirana_varijabla>
  </DomainObject.Predmet.ProtuStrankaListFormatedOIB>
  <DomainObject.Predmet.ProtuStrankaListFormatedWithAdress>
    <izvorni_sadrzaj>
      <item>D.E.L.F. TOURS d.o.o. ŽMINJ, Krculi, Galanti 11E, 52341 Žminj zastupanog po punomoćniku Davor Perković</item>
    </izvorni_sadrzaj>
    <derivirana_varijabla naziv="DomainObject.Predmet.ProtuStrankaListFormatedWithAdress_1">
      <item>D.E.L.F. TOURS d.o.o. ŽMINJ, Krculi, Galanti 11E, 52341 Žminj zastupanog po punomoćniku Davor Perković</item>
    </derivirana_varijabla>
  </DomainObject.Predmet.ProtuStrankaListFormatedWithAdress>
  <DomainObject.Predmet.ProtuStrankaListFormatedWithAdressOIB>
    <izvorni_sadrzaj>
      <item>D.E.L.F. TOURS d.o.o. ŽMINJ, OIB 48114895374, Krculi, Galanti 11E, 52341 Žminj zastupanog po punomoćniku Davor Perković</item>
    </izvorni_sadrzaj>
    <derivirana_varijabla naziv="DomainObject.Predmet.ProtuStrankaListFormatedWithAdressOIB_1">
      <item>D.E.L.F. TOURS d.o.o. ŽMINJ, OIB 48114895374, Krculi, Galanti 11E, 52341 Žminj zastupanog po punomoćniku Davor Perković</item>
    </derivirana_varijabla>
  </DomainObject.Predmet.ProtuStrankaListFormatedWithAdressOIB>
  <DomainObject.Predmet.ProtuStrankaListNazivFormated>
    <izvorni_sadrzaj>
      <item>D.E.L.F. TOURS d.o.o. ŽMINJ</item>
    </izvorni_sadrzaj>
    <derivirana_varijabla naziv="DomainObject.Predmet.ProtuStrankaListNazivFormated_1">
      <item>D.E.L.F. TOURS d.o.o. ŽMINJ</item>
    </derivirana_varijabla>
  </DomainObject.Predmet.ProtuStrankaListNazivFormated>
  <DomainObject.Predmet.ProtuStrankaListNazivFormatedOIB>
    <izvorni_sadrzaj>
      <item>D.E.L.F. TOURS d.o.o. ŽMINJ, OIB 48114895374</item>
    </izvorni_sadrzaj>
    <derivirana_varijabla naziv="DomainObject.Predmet.ProtuStrankaListNazivFormatedOIB_1">
      <item>D.E.L.F. TOURS d.o.o. ŽMINJ, OIB 48114895374</item>
    </derivirana_varijabla>
  </DomainObject.Predmet.ProtuStrankaListNazivFormatedOIB>
  <DomainObject.Predmet.OstaliListFormated>
    <izvorni_sadrzaj>
      <item>Davor Perković punomoćnik sudionika u postupku D.E.L.F. TOURS d.o.o. ŽMINJ</item>
    </izvorni_sadrzaj>
    <derivirana_varijabla naziv="DomainObject.Predmet.OstaliListFormated_1">
      <item>Davor Perković punomoćnik sudionika u postupku D.E.L.F. TOURS d.o.o. ŽMINJ</item>
    </derivirana_varijabla>
  </DomainObject.Predmet.OstaliListFormated>
  <DomainObject.Predmet.OstaliListFormatedOIB>
    <izvorni_sadrzaj>
      <item>Davor Perković, OIB 97604251463 punomoćnik sudionika u postupku D.E.L.F. TOURS d.o.o. ŽMINJ</item>
    </izvorni_sadrzaj>
    <derivirana_varijabla naziv="DomainObject.Predmet.OstaliListFormatedOIB_1">
      <item>Davor Perković, OIB 97604251463 punomoćnik sudionika u postupku D.E.L.F. TOURS d.o.o. ŽMINJ</item>
    </derivirana_varijabla>
  </DomainObject.Predmet.OstaliListFormatedOIB>
  <DomainObject.Predmet.OstaliListFormatedWithAdress>
    <izvorni_sadrzaj>
      <item>Davor Perković, GALANTI 11 E (ranije: KRCULI, GALANTI, 0 BB), 52341 Krculi punomoćnik sudionika u postupku D.E.L.F. TOURS d.o.o. ŽMINJ</item>
    </izvorni_sadrzaj>
    <derivirana_varijabla naziv="DomainObject.Predmet.OstaliListFormatedWithAdress_1">
      <item>Davor Perković, GALANTI 11 E (ranije: KRCULI, GALANTI, 0 BB), 52341 Krculi punomoćnik sudionika u postupku D.E.L.F. TOURS d.o.o. ŽMINJ</item>
    </derivirana_varijabla>
  </DomainObject.Predmet.OstaliListFormatedWithAdress>
  <DomainObject.Predmet.OstaliListFormatedWithAdressOIB>
    <izvorni_sadrzaj>
      <item>Davor Perković, OIB 97604251463, GALANTI 11 E (ranije: KRCULI, GALANTI, 0 BB), 52341 Krculi punomoćnik sudionika u postupku D.E.L.F. TOURS d.o.o. ŽMINJ</item>
    </izvorni_sadrzaj>
    <derivirana_varijabla naziv="DomainObject.Predmet.OstaliListFormatedWithAdressOIB_1">
      <item>Davor Perković, OIB 97604251463, GALANTI 11 E (ranije: KRCULI, GALANTI, 0 BB), 52341 Krculi punomoćnik sudionika u postupku D.E.L.F. TOURS d.o.o. ŽMINJ</item>
    </derivirana_varijabla>
  </DomainObject.Predmet.OstaliListFormatedWithAdressOIB>
  <DomainObject.Predmet.OstaliListNazivFormated>
    <izvorni_sadrzaj>
      <item>Davor Perković</item>
    </izvorni_sadrzaj>
    <derivirana_varijabla naziv="DomainObject.Predmet.OstaliListNazivFormated_1">
      <item>Davor Perković</item>
    </derivirana_varijabla>
  </DomainObject.Predmet.OstaliListNazivFormated>
  <DomainObject.Predmet.OstaliListNazivFormatedOIB>
    <izvorni_sadrzaj>
      <item>Davor Perković, OIB 97604251463</item>
    </izvorni_sadrzaj>
    <derivirana_varijabla naziv="DomainObject.Predmet.OstaliListNazivFormatedOIB_1">
      <item>Davor Perković, OIB 97604251463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D.E.L.F. TOURS d.o.o. ŽMINJ</izvorni_sadrzaj>
    <derivirana_varijabla naziv="DomainObject.Predmet.ProtustrankaIDrugi_1">D.E.L.F. TOURS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D.E.L.F. TOURS d.o.o. ŽMINJ, OIB 48114895374, Krculi, Galanti 11E, 52341 Žminj</izvorni_sadrzaj>
    <derivirana_varijabla naziv="DomainObject.Predmet.ProtustrankaIDrugiAdressOIB_1">D.E.L.F. TOURS d.o.o. ŽMINJ, OIB 48114895374, Krculi, Galanti 11E,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D.E.L.F. TOURS d.o.o. ŽMINJ</item>
      <item>Davor Perković</item>
    </izvorni_sadrzaj>
    <derivirana_varijabla naziv="DomainObject.Predmet.SudioniciListNaziv_1">
      <item>FINANCIJSKA AGENCIJA, RC RIJEKA, PODRUŽNICA PULA, PULA</item>
      <item>D.E.L.F. TOURS d.o.o. ŽMINJ</item>
      <item>Davor Perković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D.E.L.F. TOURS d.o.o. ŽMINJ, OIB 48114895374, Krculi, Galanti 11E,52341 Žminj</item>
      <item>Davor Perković, OIB 97604251463, GALANTI 11 E (ranije: KRCULI, GALANTI, 0 BB),52341 Krculi</item>
    </izvorni_sadrzaj>
    <derivirana_varijabla naziv="DomainObject.Predmet.SudioniciListAdressOIB_1">
      <item>FINANCIJSKA AGENCIJA, RC RIJEKA, PODRUŽNICA PULA, PULA, OIB 85821130368, Giardini 5,52100 Pula</item>
      <item>D.E.L.F. TOURS d.o.o. ŽMINJ, OIB 48114895374, Krculi, Galanti 11E,52341 Žminj</item>
      <item>Davor Perković, OIB 97604251463, GALANTI 11 E (ranije: KRCULI, GALANTI, 0 BB),52341 Krculi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48114895374</item>
      <item>, OIB 97604251463</item>
    </izvorni_sadrzaj>
    <derivirana_varijabla naziv="DomainObject.Predmet.SudioniciListNazivOIB_1">
      <item>, OIB 85821130368</item>
      <item>, OIB 48114895374</item>
      <item>, OIB 97604251463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69B904-7759-44E9-8047-0B39BD108E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3368</properties:Characters>
  <properties:Lines>88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2016-04-08T07:29:00Z</dcterms:created>
  <dc:creator>Jasmina Matika</dc:creator>
  <cp:lastModifiedBy>Sanja Prodan</cp:lastModifiedBy>
  <cp:lastPrinted>2016-04-08T07:31:00Z</cp:lastPrinted>
  <dcterms:modified xmlns:xsi="http://www.w3.org/2001/XMLSchema-instance" xsi:type="dcterms:W3CDTF">2016-04-08T07:32:00Z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