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7935" w14:paraId="df0793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67167">
        <w:t>48</w:t>
      </w:r>
      <w:r w:rsidR="00F03D32">
        <w:t>8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03D32">
        <w:t>ELEKTRO FORTIS d.o.o., Poličnik, Briševo 78, Poličnik,</w:t>
      </w:r>
      <w:r w:rsidR="000859FA">
        <w:t xml:space="preserve"> OIB: </w:t>
      </w:r>
      <w:r w:rsidR="00F03D32">
        <w:t>74487899881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A6B55">
        <w:t>05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F03D32">
        <w:t>ELEKTRO FORTIS d.o.o., Poličnik, Briševo 78, Poličnik, OIB: 74487899881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A6B55" w:rsidP="00A70A5D" w:rsidR="000A6B55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67167">
        <w:t>09</w:t>
      </w:r>
      <w:r w:rsidR="00A70A5D">
        <w:t>,</w:t>
      </w:r>
      <w:r w:rsidR="00F03D32">
        <w:t>1</w:t>
      </w:r>
      <w:r w:rsidR="006B3F75">
        <w:t>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A6B55" w:rsidP="000A6B55" w:rsidR="000A6B55">
      <w:pPr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3F75">
        <w:t>09</w:t>
      </w:r>
      <w:r w:rsidR="00F92198">
        <w:t>,</w:t>
      </w:r>
      <w:r w:rsidR="00F03D32">
        <w:t>2</w:t>
      </w:r>
      <w:r w:rsidR="00067167">
        <w:t>0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03D32">
        <w:t>ELEKTRO FORTIS d.o.o., Poličnik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F03D32">
        <w:t>621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F03D32">
        <w:t>47.049,</w:t>
      </w:r>
      <w:r w:rsidR="00337029">
        <w:t>52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03D32">
        <w:t>ELEKTRO FORTIS d.o.o., Poličnik</w:t>
      </w:r>
      <w:r w:rsidR="00F03D32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F03D32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IVAN ŠESTAN, Poličnik, Briševo 78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16A6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F03D32">
      <w:t>488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029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6A6E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6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6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FORTIS društvo s ograničenom  odgovornošću za trgovinu i usluge</izvorni_sadrzaj>
    <derivirana_varijabla naziv="DomainObject.Predmet.ProtustrankaFormated_1">  ELEKTRO FORTIS društvo s ograničenom  odgovornošću za trgovinu i usluge</derivirana_varijabla>
  </DomainObject.Predmet.ProtustrankaFormated>
  <DomainObject.Predmet.ProtustrankaFormatedOIB>
    <izvorni_sadrzaj>  ELEKTRO FORTIS društvo s ograničenom  odgovornošću za trgovinu i usluge, OIB 74487899881</izvorni_sadrzaj>
    <derivirana_varijabla naziv="DomainObject.Predmet.ProtustrankaFormatedOIB_1">  ELEKTRO FORTIS društvo s ograničenom  odgovornošću za trgovinu i usluge, OIB 74487899881</derivirana_varijabla>
  </DomainObject.Predmet.ProtustrankaFormatedOIB>
  <DomainObject.Predmet.ProtustrankaFormatedWithAdress>
    <izvorni_sadrzaj> ELEKTRO FORTIS društvo s ograničenom  odgovornošću za trgovinu i usluge, Briševo 78, 23241 Poličnik</izvorni_sadrzaj>
    <derivirana_varijabla naziv="DomainObject.Predmet.ProtustrankaFormatedWithAdress_1"> ELEKTRO FORTIS društvo s ograničenom  odgovornošću za trgovinu i usluge, Briševo 78, 23241 Poličnik</derivirana_varijabla>
  </DomainObject.Predmet.ProtustrankaFormatedWithAdress>
  <DomainObject.Predmet.ProtustrankaFormatedWithAdressOIB>
    <izvorni_sadrzaj> ELEKTRO FORTIS društvo s ograničenom  odgovornošću za trgovinu i usluge, OIB 74487899881, Briševo 78, 23241 Poličnik</izvorni_sadrzaj>
    <derivirana_varijabla naziv="DomainObject.Predmet.ProtustrankaFormatedWithAdressOIB_1"> ELEKTRO FORTIS društvo s ograničenom  odgovornošću za trgovinu i usluge, OIB 74487899881, Briševo 78, 23241 Poličnik</derivirana_varijabla>
  </DomainObject.Predmet.ProtustrankaFormatedWithAdressOIB>
  <DomainObject.Predmet.ProtustrankaWithAdress>
    <izvorni_sadrzaj>ELEKTRO FORTIS društvo s ograničenom  odgovornošću za trgovinu i usluge Briševo 78, 23241 Poličnik</izvorni_sadrzaj>
    <derivirana_varijabla naziv="DomainObject.Predmet.ProtustrankaWithAdress_1">ELEKTRO FORTIS društvo s ograničenom  odgovornošću za trgovinu i usluge Briševo 78, 23241 Poličnik</derivirana_varijabla>
  </DomainObject.Predmet.ProtustrankaWithAdress>
  <DomainObject.Predmet.ProtustrankaWithAdressOIB>
    <izvorni_sadrzaj>ELEKTRO FORTIS društvo s ograničenom  odgovornošću za trgovinu i usluge, OIB 74487899881, Briševo 78, 23241 Poličnik</izvorni_sadrzaj>
    <derivirana_varijabla naziv="DomainObject.Predmet.ProtustrankaWithAdressOIB_1">ELEKTRO FORTIS društvo s ograničenom  odgovornošću za trgovinu i usluge, OIB 74487899881, Briševo 78, 23241 Poličnik</derivirana_varijabla>
  </DomainObject.Predmet.ProtustrankaWithAdressOIB>
  <DomainObject.Predmet.ProtustrankaNazivFormated>
    <izvorni_sadrzaj>ELEKTRO FORTIS društvo s ograničenom  odgovornošću za trgovinu i usluge</izvorni_sadrzaj>
    <derivirana_varijabla naziv="DomainObject.Predmet.ProtustrankaNazivFormated_1">ELEKTRO FORTIS društvo s ograničenom  odgovornošću za trgovinu i usluge</derivirana_varijabla>
  </DomainObject.Predmet.ProtustrankaNazivFormated>
  <DomainObject.Predmet.ProtustrankaNazivFormatedOIB>
    <izvorni_sadrzaj>ELEKTRO FORTIS društvo s ograničenom  odgovornošću za trgovinu i usluge, OIB 74487899881</izvorni_sadrzaj>
    <derivirana_varijabla naziv="DomainObject.Predmet.ProtustrankaNazivFormatedOIB_1">ELEKTRO FORTIS društvo s ograničenom  odgovornošću za trgovinu i usluge, OIB 74487899881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47049.52</izvorni_sadrzaj>
    <derivirana_varijabla naziv="DomainObject.Predmet.TrenutnaVrijednost_1">47049.52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ELEKTRO FORTIS društvo s ograničenom  odgovornošću za trgovinu i usluge</item>
    </izvorni_sadrzaj>
    <derivirana_varijabla naziv="DomainObject.Predmet.ProtuStrankaListFormated_1">
      <item>ELEKTRO FORTIS društvo s ograničenom  odgovornošću za trgovinu i usluge</item>
    </derivirana_varijabla>
  </DomainObject.Predmet.ProtuStrankaListFormated>
  <DomainObject.Predmet.ProtuStrankaListFormatedOIB>
    <izvorni_sadrzaj>
      <item>ELEKTRO FORTIS društvo s ograničenom  odgovornošću za trgovinu i usluge, OIB 74487899881</item>
    </izvorni_sadrzaj>
    <derivirana_varijabla naziv="DomainObject.Predmet.ProtuStrankaListFormatedOIB_1">
      <item>ELEKTRO FORTIS društvo s ograničenom  odgovornošću za trgovinu i usluge, OIB 74487899881</item>
    </derivirana_varijabla>
  </DomainObject.Predmet.ProtuStrankaListFormatedOIB>
  <DomainObject.Predmet.ProtuStrankaListFormatedWithAdress>
    <izvorni_sadrzaj>
      <item>ELEKTRO FORTIS društvo s ograničenom  odgovornošću za trgovinu i usluge, Briševo 78, 23241 Poličnik</item>
    </izvorni_sadrzaj>
    <derivirana_varijabla naziv="DomainObject.Predmet.ProtuStrankaListFormatedWithAdress_1">
      <item>ELEKTRO FORTIS društvo s ograničenom  odgovornošću za trgovinu i usluge, Briševo 78, 23241 Poličnik</item>
    </derivirana_varijabla>
  </DomainObject.Predmet.ProtuStrankaListFormatedWithAdress>
  <DomainObject.Predmet.ProtuStrankaListFormatedWithAdressOIB>
    <izvorni_sadrzaj>
      <item>ELEKTRO FORTIS društvo s ograničenom  odgovornošću za trgovinu i usluge, OIB 74487899881, Briševo 78, 23241 Poličnik</item>
    </izvorni_sadrzaj>
    <derivirana_varijabla naziv="DomainObject.Predmet.ProtuStrankaListFormatedWithAdressOIB_1">
      <item>ELEKTRO FORTIS društvo s ograničenom  odgovornošću za trgovinu i usluge, OIB 74487899881, Briševo 78, 23241 Poličnik</item>
    </derivirana_varijabla>
  </DomainObject.Predmet.ProtuStrankaListFormatedWithAdressOIB>
  <DomainObject.Predmet.ProtuStrankaListNazivFormated>
    <izvorni_sadrzaj>
      <item>ELEKTRO FORTIS društvo s ograničenom  odgovornošću za trgovinu i usluge</item>
    </izvorni_sadrzaj>
    <derivirana_varijabla naziv="DomainObject.Predmet.ProtuStrankaListNazivFormated_1">
      <item>ELEKTRO FORTIS društvo s ograničenom  odgovornošću za trgovinu i usluge</item>
    </derivirana_varijabla>
  </DomainObject.Predmet.ProtuStrankaListNazivFormated>
  <DomainObject.Predmet.ProtuStrankaListNazivFormatedOIB>
    <izvorni_sadrzaj>
      <item>ELEKTRO FORTIS društvo s ograničenom  odgovornošću za trgovinu i usluge, OIB 74487899881</item>
    </izvorni_sadrzaj>
    <derivirana_varijabla naziv="DomainObject.Predmet.ProtuStrankaListNazivFormatedOIB_1">
      <item>ELEKTRO FORTIS društvo s ograničenom  odgovornošću za trgovinu i usluge, OIB 74487899881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ELEKTRO FORTIS društvo s ograničenom  odgovornošću za trgovinu i usluge</izvorni_sadrzaj>
    <derivirana_varijabla naziv="DomainObject.Predmet.ProtustrankaIDrugi_1">ELEKTRO FORTIS društvo s ograničenom 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ELEKTRO FORTIS društvo s ograničenom  odgovornošću za trgovinu i usluge, OIB 74487899881, Briševo 78, 23241 Poličnik</izvorni_sadrzaj>
    <derivirana_varijabla naziv="DomainObject.Predmet.ProtustrankaIDrugiAdressOIB_1">ELEKTRO FORTIS društvo s ograničenom  odgovornošću za trgovinu i usluge, OIB 74487899881, Briševo 78,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ELEKTRO FORTIS društvo s ograničenom  odgovornošću za trgovinu i usluge</item>
    </izvorni_sadrzaj>
    <derivirana_varijabla naziv="DomainObject.Predmet.SudioniciListNaziv_1">
      <item>FINA</item>
      <item>ELEKTRO FORTIS društvo s ograničenom  odgovornošću za trgovinu i usluge</item>
    </derivirana_varijabla>
  </DomainObject.Predmet.SudioniciListNaziv>
  <DomainObject.Predmet.SudioniciListAdressOIB>
    <izvorni_sadrzaj>
      <item>FINA, OIB 85821130368</item>
      <item>ELEKTRO FORTIS društvo s ograničenom  odgovornošću za trgovinu i usluge, OIB 74487899881, Briševo 78,23241 Poličnik</item>
    </izvorni_sadrzaj>
    <derivirana_varijabla naziv="DomainObject.Predmet.SudioniciListAdressOIB_1">
      <item>FINA, OIB 85821130368</item>
      <item>ELEKTRO FORTIS društvo s ograničenom  odgovornošću za trgovinu i usluge, OIB 74487899881, Briševo 78,23241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74487899881</item>
    </izvorni_sadrzaj>
    <derivirana_varijabla naziv="DomainObject.Predmet.SudioniciListNazivOIB_1">
      <item>, OIB 85821130368</item>
      <item>, OIB 74487899881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B14AA-C3D2-4F53-B039-7CF6D7830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1912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2016-04-05T13:11:00Z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2016-04-06T09:43:00Z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