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3196" w14:paraId="2803196"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8C7BB0">
        <w:t>LAVANDA-TOURS d.o.o. Jelsa, Jelsa b.b., OIB: 45052466621</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C7BB0">
        <w:t>LAVANDA-TOURS d.o.o. Jelsa, Jelsa b.b., OIB: 45052466621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8C7BB0">
        <w:rPr>
          <w:b/>
          <w:u w:val="single"/>
        </w:rPr>
        <w:t>09.10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8C7BB0">
        <w:rPr>
          <w:rFonts w:cs="Times New Roman" w:hAnsi="Times New Roman" w:ascii="Times New Roman"/>
          <w:sz w:val="24"/>
          <w:szCs w:val="24"/>
        </w:rPr>
        <w:t xml:space="preserve">Matko Ostojić, </w:t>
      </w:r>
      <w:r w:rsidR="00FE7E8A" w:rsidRPr="00FE7E8A">
        <w:rPr>
          <w:rFonts w:cs="Times New Roman" w:hAnsi="Times New Roman" w:ascii="Times New Roman"/>
          <w:sz w:val="24"/>
          <w:szCs w:val="24"/>
        </w:rPr>
        <w:t>Braće Radića 31 F</w:t>
      </w:r>
      <w:r w:rsidR="00FE7E8A">
        <w:rPr>
          <w:rFonts w:cs="Times New Roman" w:hAnsi="Times New Roman" w:ascii="Times New Roman"/>
          <w:sz w:val="24"/>
          <w:szCs w:val="24"/>
        </w:rPr>
        <w:t>, Mravince</w:t>
      </w:r>
      <w:r w:rsidR="008C7BB0">
        <w:rPr>
          <w:rFonts w:cs="Times New Roman" w:hAnsi="Times New Roman" w:ascii="Times New Roman"/>
          <w:sz w:val="24"/>
          <w:szCs w:val="24"/>
        </w:rPr>
        <w:t>, OIB: 56743567949</w:t>
      </w:r>
      <w:r w:rsidR="002A57F2" w:rsidRPr="00836BE4">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8C7BB0">
        <w:t>Matku Ostojiću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8C7BB0">
        <w:t>29</w:t>
      </w:r>
      <w:r w:rsidR="00AF4C5F">
        <w:t>. listopada</w:t>
      </w:r>
      <w:r w:rsidR="009976FB">
        <w:t xml:space="preserve"> 2015</w:t>
      </w:r>
      <w:r>
        <w:t xml:space="preserve">. godine predložio </w:t>
      </w:r>
      <w:r w:rsidR="009976FB">
        <w:t>provedbu skraćenog stečajnog</w:t>
      </w:r>
      <w:r>
        <w:t xml:space="preserve"> postupka nad dužnikom </w:t>
      </w:r>
      <w:r w:rsidR="008C7BB0">
        <w:t>LAVANDA-TOURS d.o.o. Jelsa, Jelsa b.b., OIB: 45052466621</w:t>
      </w:r>
      <w:r>
        <w:t>.</w:t>
      </w:r>
    </w:p>
    <w:p w:rsidRDefault="0054141D" w:rsidP="0054141D" w:rsidR="0054141D">
      <w:pPr>
        <w:ind w:left="708"/>
        <w:jc w:val="both"/>
      </w:pPr>
    </w:p>
    <w:p w:rsidRDefault="00A466BB" w:rsidP="00804062"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8C7BB0">
        <w:t>1442</w:t>
      </w:r>
      <w:r>
        <w:t xml:space="preserve"> dana, u ukupnom iznosu od </w:t>
      </w:r>
      <w:r w:rsidR="008C7BB0">
        <w:t>2.269.234,55</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FE7E8A" w:rsidP="00FE7E8A" w:rsidR="00FE7E8A">
      <w:pPr>
        <w:ind w:firstLine="708"/>
        <w:jc w:val="both"/>
      </w:pPr>
      <w:r>
        <w:t>Nakon što je utvrdio da su ispunjene pretpostavke za provedbu skraćenog stečajnog postupka u smislu odredbe čl. 428. SZ-a ("Narodne novine" broj: 71/15, u daljnjem tekstu: SZ), ovaj sud je temeljem odredbe čl. 430. SZ-a na mrežnoj stranici e-Oglasna ploča sudova 28.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E7E8A" w:rsidP="00FE7E8A" w:rsidR="00FE7E8A">
      <w:pPr>
        <w:jc w:val="both"/>
        <w:rPr>
          <w:rFonts w:hAnsi="Arial Narrow" w:ascii="Arial Narrow"/>
        </w:rPr>
      </w:pPr>
    </w:p>
    <w:p w:rsidRDefault="00FE7E8A" w:rsidP="00FE7E8A" w:rsidR="00FE7E8A">
      <w:pPr>
        <w:ind w:firstLine="720"/>
        <w:jc w:val="both"/>
      </w:pPr>
      <w:r>
        <w:t xml:space="preserve">Dana 2. lipnja 2016. godine kod ovoga suda zaprimljen je prijedlog predlagatelja Republike Hrvatske, Ministarstva financija za otvaranje stečajnog postupka nad dužnikom u kojem u bitnom navodi da Republika Hrvatska ima dospjelih, a nenamirenih tražbina prema dužniku u ukupnom iznosu od 2.220.683,58 kuna, te da dužnik ima kratkotrajnu imovinu u vrijednosti od 1.060.000,00 kn koja je dostatna za vođenje postupka. </w:t>
      </w:r>
    </w:p>
    <w:p w:rsidRDefault="00FE7E8A" w:rsidP="00FE7E8A" w:rsidR="00FE7E8A">
      <w:pPr>
        <w:jc w:val="both"/>
      </w:pPr>
    </w:p>
    <w:p w:rsidRDefault="00FE7E8A" w:rsidP="00FE7E8A" w:rsidR="00FE7E8A">
      <w:pPr>
        <w:jc w:val="both"/>
      </w:pPr>
      <w:r>
        <w:tab/>
        <w:t>U privitku prijedloga predlagatelj dostavlja prijedlog za otvaranje stečajnog postupka na propisanom obrascu (list 9-10 spisa), stanje računa poreznog obveznika na dan 09. svibnja 2016. (list 11 spisa) i godišnji financijski izvještaj za 2014. godinu (list 12-13 spisa) te predlaže obustavu skraćenog stečajnog postupka i donošenje rješenja o pokretanju prethodnog postupka, odnosno donošenje rješenja o otvaranju stečajnog postupka.</w:t>
      </w:r>
    </w:p>
    <w:p w:rsidRDefault="00FE7E8A" w:rsidP="00FE7E8A" w:rsidR="00FE7E8A">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postupka (a temeljem odredbe čl. 114. st. 3. SZ-a oslobođena je plaćanja predujma za namirenje troškova stečajnog postupka), to je temeljem odredbe čl. 433. i 435. st. 2. SZ-a rješenjem od 21. srpnja 2016. godine obustavljen je skraćeni stečajni postupak nad dužnikom LAVANDA-TOURS d.o.o. Jelsa, Jelsa b.b., OIB: 45052466621.</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E5A5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C7BB0">
      <w:t>1719</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C7BB0">
      <w:t>1719</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E5A5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E5A59"/>
    <w:rPr>
      <w:color w:val="808080"/>
      <w:bdr w:space="0" w:sz="0" w:color="auto" w:val="none"/>
      <w:shd w:fill="auto" w:color="auto" w:val="clear"/>
    </w:rPr>
  </w:style>
  <w:style w:customStyle="true" w:styleId="eSPISCCParagraphDefaultFont" w:type="character">
    <w:name w:val="eSPIS_CC_Paragraph Default Font"/>
    <w:basedOn w:val="Zadanifontodlomka"/>
    <w:rsid w:val="007E5A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5A59"/>
    <w:rPr>
      <w:b/>
      <w:bdr w:space="0" w:sz="0" w:color="auto" w:val="none"/>
      <w:shd w:fill="FFFFCC" w:color="auto" w:val="clear"/>
      <w:lang w:val="hr-HR"/>
    </w:rPr>
  </w:style>
  <w:style w:customStyle="true" w:styleId="PozadinaSvijetloCrvena" w:type="character">
    <w:name w:val="Pozadina_SvijetloCrvena"/>
    <w:basedOn w:val="eSPISCCParagraphDefaultFont"/>
    <w:rsid w:val="007E5A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5A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E5A59"/>
    <w:rPr>
      <w:color w:val="808080"/>
      <w:bdr w:color="auto" w:space="0" w:sz="0" w:val="none"/>
      <w:shd w:color="auto" w:fill="auto" w:val="clear"/>
    </w:rPr>
  </w:style>
  <w:style w:customStyle="1" w:styleId="eSPISCCParagraphDefaultFont" w:type="character">
    <w:name w:val="eSPIS_CC_Paragraph Default Font"/>
    <w:basedOn w:val="Zadanifontodlomka"/>
    <w:rsid w:val="007E5A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5A59"/>
    <w:rPr>
      <w:b/>
      <w:bdr w:color="auto" w:space="0" w:sz="0" w:val="none"/>
      <w:shd w:color="auto" w:fill="FFFFCC" w:val="clear"/>
      <w:lang w:val="hr-HR"/>
    </w:rPr>
  </w:style>
  <w:style w:customStyle="1" w:styleId="PozadinaSvijetloCrvena" w:type="character">
    <w:name w:val="Pozadina_SvijetloCrvena"/>
    <w:basedOn w:val="eSPISCCParagraphDefaultFont"/>
    <w:rsid w:val="007E5A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5A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St-1719/2016</izvorni_sadrzaj>
    <derivirana_varijabla naziv="DomainObject.Predmet.OznakaBroj_1">St-1719/2016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LAVANDA - TOURS d.o.o.</izvorni_sadrzaj>
    <derivirana_varijabla naziv="DomainObject.Predmet.ProtustrankaFormated_1">  LAVANDA - TOURS d.o.o.</derivirana_varijabla>
  </DomainObject.Predmet.ProtustrankaFormated>
  <DomainObject.Predmet.ProtustrankaFormatedOIB>
    <izvorni_sadrzaj>  LAVANDA - TOURS d.o.o., OIB 45052466621</izvorni_sadrzaj>
    <derivirana_varijabla naziv="DomainObject.Predmet.ProtustrankaFormatedOIB_1">  LAVANDA - TOURS d.o.o., OIB 45052466621</derivirana_varijabla>
  </DomainObject.Predmet.ProtustrankaFormatedOIB>
  <DomainObject.Predmet.ProtustrankaFormatedWithAdress>
    <izvorni_sadrzaj> LAVANDA - TOURS d.o.o., Jelsa bb, 21465 Jelsa</izvorni_sadrzaj>
    <derivirana_varijabla naziv="DomainObject.Predmet.ProtustrankaFormatedWithAdress_1"> LAVANDA - TOURS d.o.o., Jelsa bb, 21465 Jelsa</derivirana_varijabla>
  </DomainObject.Predmet.ProtustrankaFormatedWithAdress>
  <DomainObject.Predmet.ProtustrankaFormatedWithAdressOIB>
    <izvorni_sadrzaj> LAVANDA - TOURS d.o.o., OIB 45052466621, Jelsa bb, 21465 Jelsa</izvorni_sadrzaj>
    <derivirana_varijabla naziv="DomainObject.Predmet.ProtustrankaFormatedWithAdressOIB_1"> LAVANDA - TOURS d.o.o., OIB 45052466621, Jelsa bb, 21465 Jelsa</derivirana_varijabla>
  </DomainObject.Predmet.ProtustrankaFormatedWithAdressOIB>
  <DomainObject.Predmet.ProtustrankaWithAdress>
    <izvorni_sadrzaj>LAVANDA - TOURS d.o.o. Jelsa bb, 21465 Jelsa</izvorni_sadrzaj>
    <derivirana_varijabla naziv="DomainObject.Predmet.ProtustrankaWithAdress_1">LAVANDA - TOURS d.o.o. Jelsa bb, 21465 Jelsa</derivirana_varijabla>
  </DomainObject.Predmet.ProtustrankaWithAdress>
  <DomainObject.Predmet.ProtustrankaWithAdressOIB>
    <izvorni_sadrzaj>LAVANDA - TOURS d.o.o., OIB 45052466621, Jelsa bb, 21465 Jelsa</izvorni_sadrzaj>
    <derivirana_varijabla naziv="DomainObject.Predmet.ProtustrankaWithAdressOIB_1">LAVANDA - TOURS d.o.o., OIB 45052466621, Jelsa bb, 21465 Jelsa</derivirana_varijabla>
  </DomainObject.Predmet.ProtustrankaWithAdressOIB>
  <DomainObject.Predmet.ProtustrankaNazivFormated>
    <izvorni_sadrzaj>LAVANDA - TOURS d.o.o.</izvorni_sadrzaj>
    <derivirana_varijabla naziv="DomainObject.Predmet.ProtustrankaNazivFormated_1">LAVANDA - TOURS d.o.o.</derivirana_varijabla>
  </DomainObject.Predmet.ProtustrankaNazivFormated>
  <DomainObject.Predmet.ProtustrankaNazivFormatedOIB>
    <izvorni_sadrzaj>LAVANDA - TOURS d.o.o., OIB 45052466621</izvorni_sadrzaj>
    <derivirana_varijabla naziv="DomainObject.Predmet.ProtustrankaNazivFormatedOIB_1">LAVANDA - TOURS d.o.o., OIB 45052466621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2269234.55</izvorni_sadrzaj>
    <derivirana_varijabla naziv="DomainObject.Predmet.TrenutnaVrijednost_1">2269234.55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LAVANDA - TOURS d.o.o.</item>
    </izvorni_sadrzaj>
    <derivirana_varijabla naziv="DomainObject.Predmet.ProtuStrankaListFormated_1">
      <item>LAVANDA - TOURS d.o.o.</item>
    </derivirana_varijabla>
  </DomainObject.Predmet.ProtuStrankaListFormated>
  <DomainObject.Predmet.ProtuStrankaListFormatedOIB>
    <izvorni_sadrzaj>
      <item>LAVANDA - TOURS d.o.o., OIB 45052466621</item>
    </izvorni_sadrzaj>
    <derivirana_varijabla naziv="DomainObject.Predmet.ProtuStrankaListFormatedOIB_1">
      <item>LAVANDA - TOURS d.o.o., OIB 45052466621</item>
    </derivirana_varijabla>
  </DomainObject.Predmet.ProtuStrankaListFormatedOIB>
  <DomainObject.Predmet.ProtuStrankaListFormatedWithAdress>
    <izvorni_sadrzaj>
      <item>LAVANDA - TOURS d.o.o., Jelsa bb, 21465 Jelsa</item>
    </izvorni_sadrzaj>
    <derivirana_varijabla naziv="DomainObject.Predmet.ProtuStrankaListFormatedWithAdress_1">
      <item>LAVANDA - TOURS d.o.o., Jelsa bb, 21465 Jelsa</item>
    </derivirana_varijabla>
  </DomainObject.Predmet.ProtuStrankaListFormatedWithAdress>
  <DomainObject.Predmet.ProtuStrankaListFormatedWithAdressOIB>
    <izvorni_sadrzaj>
      <item>LAVANDA - TOURS d.o.o., OIB 45052466621, Jelsa bb, 21465 Jelsa</item>
    </izvorni_sadrzaj>
    <derivirana_varijabla naziv="DomainObject.Predmet.ProtuStrankaListFormatedWithAdressOIB_1">
      <item>LAVANDA - TOURS d.o.o., OIB 45052466621, Jelsa bb, 21465 Jelsa</item>
    </derivirana_varijabla>
  </DomainObject.Predmet.ProtuStrankaListFormatedWithAdressOIB>
  <DomainObject.Predmet.ProtuStrankaListNazivFormated>
    <izvorni_sadrzaj>
      <item>LAVANDA - TOURS d.o.o.</item>
    </izvorni_sadrzaj>
    <derivirana_varijabla naziv="DomainObject.Predmet.ProtuStrankaListNazivFormated_1">
      <item>LAVANDA - TOURS d.o.o.</item>
    </derivirana_varijabla>
  </DomainObject.Predmet.ProtuStrankaListNazivFormated>
  <DomainObject.Predmet.ProtuStrankaListNazivFormatedOIB>
    <izvorni_sadrzaj>
      <item>LAVANDA - TOURS d.o.o., OIB 45052466621</item>
    </izvorni_sadrzaj>
    <derivirana_varijabla naziv="DomainObject.Predmet.ProtuStrankaListNazivFormatedOIB_1">
      <item>LAVANDA - TOURS d.o.o., OIB 45052466621</item>
    </derivirana_varijabla>
  </DomainObject.Predmet.ProtuStrankaListNazivFormatedOIB>
  <DomainObject.Predmet.OstaliListFormated>
    <izvorni_sadrzaj>
      <item>Županijsko državno odvjetništvo u Splitu punomoćnik sudionika u postupku Ministarstvo financija RH</item>
      <item>Matko Ostojić</item>
    </izvorni_sadrzaj>
    <derivirana_varijabla naziv="DomainObject.Predmet.OstaliListFormated_1">
      <item>Županijsko državno odvjetništvo u Splitu punomoćnik sudionika u postupku Ministarstvo financija RH</item>
      <item>Matko Ostojić</item>
    </derivirana_varijabla>
  </DomainObject.Predmet.OstaliListFormated>
  <DomainObject.Predmet.OstaliListFormatedOIB>
    <izvorni_sadrzaj>
      <item>Županijsko državno odvjetništvo u Splitu punomoćnik sudionika u postupku Ministarstvo financija RH</item>
      <item>Matko Ostojić, OIB 56743567949</item>
    </izvorni_sadrzaj>
    <derivirana_varijabla naziv="DomainObject.Predmet.OstaliListFormatedOIB_1">
      <item>Županijsko državno odvjetništvo u Splitu punomoćnik sudionika u postupku Ministarstvo financija RH</item>
      <item>Matko Ostojić, OIB 56743567949</item>
    </derivirana_varijabla>
  </DomainObject.Predmet.OstaliListFormatedOIB>
  <DomainObject.Predmet.OstaliListFormatedWithAdress>
    <izvorni_sadrzaj>
      <item>Županijsko državno odvjetništvo u Splitu, Gundulićeva 29a, 21000 Split punomoćnik sudionika u postupku Ministarstvo financija RH</item>
      <item>Matko Ostojić, Braće Radića 31 F, 21210 Mravince</item>
    </izvorni_sadrzaj>
    <derivirana_varijabla naziv="DomainObject.Predmet.OstaliListFormatedWithAdress_1">
      <item>Županijsko državno odvjetništvo u Splitu, Gundulićeva 29a, 21000 Split punomoćnik sudionika u postupku Ministarstvo financija RH</item>
      <item>Matko Ostojić, Braće Radića 31 F, 21210 Mravince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Matko Ostojić, OIB 56743567949, Braće Radića 31 F, 21210 Mravince</item>
    </izvorni_sadrzaj>
    <derivirana_varijabla naziv="DomainObject.Predmet.OstaliListFormatedWithAdressOIB_1">
      <item>Županijsko državno odvjetništvo u Splitu, Gundulićeva 29a, 21000 Split punomoćnik sudionika u postupku Ministarstvo financija RH</item>
      <item>Matko Ostojić, OIB 56743567949, Braće Radića 31 F, 21210 Mravince</item>
    </derivirana_varijabla>
  </DomainObject.Predmet.OstaliListFormatedWithAdressOIB>
  <DomainObject.Predmet.OstaliListNazivFormated>
    <izvorni_sadrzaj>
      <item>Županijsko državno odvjetništvo u Splitu</item>
      <item>Matko Ostojić</item>
    </izvorni_sadrzaj>
    <derivirana_varijabla naziv="DomainObject.Predmet.OstaliListNazivFormated_1">
      <item>Županijsko državno odvjetništvo u Splitu</item>
      <item>Matko Ostojić</item>
    </derivirana_varijabla>
  </DomainObject.Predmet.OstaliListNazivFormated>
  <DomainObject.Predmet.OstaliListNazivFormatedOIB>
    <izvorni_sadrzaj>
      <item>Županijsko državno odvjetništvo u Splitu</item>
      <item>Matko Ostojić, OIB 56743567949</item>
    </izvorni_sadrzaj>
    <derivirana_varijabla naziv="DomainObject.Predmet.OstaliListNazivFormatedOIB_1">
      <item>Županijsko državno odvjetništvo u Splitu</item>
      <item>Matko Ostojić, OIB 56743567949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LAVANDA - TOURS d.o.o.</izvorni_sadrzaj>
    <derivirana_varijabla naziv="DomainObject.Predmet.ProtustrankaIDrugi_1">LAVANDA - TOURS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LAVANDA - TOURS d.o.o., OIB 45052466621, Jelsa bb, 21465 Jelsa</izvorni_sadrzaj>
    <derivirana_varijabla naziv="DomainObject.Predmet.ProtustrankaIDrugiAdressOIB_1">LAVANDA - TOURS d.o.o., OIB 45052466621, Jelsa 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LAVANDA - TOURS d.o.o.</item>
      <item>FINANCIJSKA AGENCIJA, RC SPLIT</item>
      <item>Ministarstvo financija RH</item>
      <item>Županijsko državno odvjetništvo u Splitu</item>
      <item>Matko Ostojić</item>
    </izvorni_sadrzaj>
    <derivirana_varijabla naziv="DomainObject.Predmet.SudioniciListNaziv_1">
      <item>LAVANDA - TOURS d.o.o.</item>
      <item>FINANCIJSKA AGENCIJA, RC SPLIT</item>
      <item>Ministarstvo financija RH</item>
      <item>Županijsko državno odvjetništvo u Splitu</item>
      <item>Matko Ostojić</item>
    </derivirana_varijabla>
  </DomainObject.Predmet.SudioniciListNaziv>
  <DomainObject.Predmet.SudioniciListAdressOIB>
    <izvorni_sadrzaj>
      <item>LAVANDA - TOURS d.o.o., OIB 45052466621, Jelsa bb,21465 Jelsa</item>
      <item>FINANCIJSKA AGENCIJA, RC SPLIT, OIB 85821130368, Mažuranićevo šetalište 24 b,21000 Split</item>
      <item>Ministarstvo financija RH, OIB 18683136487, Katančićeva 5,10000 Zagreb</item>
      <item>Županijsko državno odvjetništvo u Splitu, Gundulićeva 29a,21000 Split</item>
      <item>Matko Ostojić, OIB 56743567949, Braće Radića 31 F,21210 Mravince</item>
    </izvorni_sadrzaj>
    <derivirana_varijabla naziv="DomainObject.Predmet.SudioniciListAdressOIB_1">
      <item>LAVANDA - TOURS d.o.o., OIB 45052466621, Jelsa bb,21465 Jelsa</item>
      <item>FINANCIJSKA AGENCIJA, RC SPLIT, OIB 85821130368, Mažuranićevo šetalište 24 b,21000 Split</item>
      <item>Ministarstvo financija RH, OIB 18683136487, Katančićeva 5,10000 Zagreb</item>
      <item>Županijsko državno odvjetništvo u Splitu, Gundulićeva 29a,21000 Split</item>
      <item>Matko Ostojić, OIB 56743567949, Braće Radića 31 F,21210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45052466621</item>
      <item>, OIB 85821130368</item>
      <item>, OIB 18683136487</item>
      <item>, OIB null</item>
      <item>, OIB 56743567949</item>
    </izvorni_sadrzaj>
    <derivirana_varijabla naziv="DomainObject.Predmet.SudioniciListNazivOIB_1">
      <item>, OIB 45052466621</item>
      <item>, OIB 85821130368</item>
      <item>, OIB 18683136487</item>
      <item>, OIB null</item>
      <item>, OIB 56743567949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1207</properties:Words>
  <properties:Characters>6748</properties:Characters>
  <properties:Lines>142</properties:Lines>
  <properties:Paragraphs>42</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2017-01-05T13:21:00Z</cp:lastPrinted>
  <dcterms:modified xmlns:xsi="http://www.w3.org/2001/XMLSchema-instance" xsi:type="dcterms:W3CDTF">2017-01-05T13:24:00Z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