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0a6f" w14:paraId="eb20a6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F6EB3">
        <w:t>3750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F6EB3">
        <w:t>23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F6EB3">
        <w:t xml:space="preserve">MILA-SI d.o.o., Zagreb, Ljevakovića Zvonimira 8 </w:t>
      </w:r>
      <w:r w:rsidR="00AC4528">
        <w:t>(OIB</w:t>
      </w:r>
      <w:r w:rsidR="00CB0338">
        <w:t>:</w:t>
      </w:r>
      <w:r w:rsidR="002F6EB3">
        <w:t xml:space="preserve"> 84084240072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F6EB3">
        <w:t xml:space="preserve">1.502.546,64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2F6EB3">
        <w:t xml:space="preserve"> 23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E51D0"/>
    <w:rsid w:val="001F6933"/>
    <w:rsid w:val="00230A63"/>
    <w:rsid w:val="00263D6D"/>
    <w:rsid w:val="00264D19"/>
    <w:rsid w:val="00297E94"/>
    <w:rsid w:val="002A51C3"/>
    <w:rsid w:val="002F6EB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4F66DD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C0BD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5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1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1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1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1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5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1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1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1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1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3750</izvorni_sadrzaj>
    <derivirana_varijabla naziv="DomainObject.Predmet.Broj_1">3750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St-3750/2015</izvorni_sadrzaj>
    <derivirana_varijabla naziv="DomainObject.Predmet.OznakaBroj_1">St-3750/2015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 - SI d.o.o. zastupanog po punomoćniku Ines Jurajec</izvorni_sadrzaj>
    <derivirana_varijabla naziv="DomainObject.Predmet.ProtustrankaFormated_1">  MILA - SI d.o.o. zastupanog po punomoćniku Ines Jurajec</derivirana_varijabla>
  </DomainObject.Predmet.ProtustrankaFormated>
  <DomainObject.Predmet.ProtustrankaFormatedOIB>
    <izvorni_sadrzaj>  MILA - SI d.o.o., OIB 84084240072 zastupanog po punomoćniku Ines Jurajec</izvorni_sadrzaj>
    <derivirana_varijabla naziv="DomainObject.Predmet.ProtustrankaFormatedOIB_1">  MILA - SI d.o.o., OIB 84084240072 zastupanog po punomoćniku Ines Jurajec</derivirana_varijabla>
  </DomainObject.Predmet.ProtustrankaFormatedOIB>
  <DomainObject.Predmet.ProtustrankaFormatedWithAdress>
    <izvorni_sadrzaj> MILA - SI d.o.o., Ljevakovića Zvonimira 8, 10000 Zagreb zastupanog po punomoćniku Ines Jurajec</izvorni_sadrzaj>
    <derivirana_varijabla naziv="DomainObject.Predmet.ProtustrankaFormatedWithAdress_1"> MILA - SI d.o.o., Ljevakovića Zvonimira 8, 10000 Zagreb zastupanog po punomoćniku Ines Jurajec</derivirana_varijabla>
  </DomainObject.Predmet.ProtustrankaFormatedWithAdress>
  <DomainObject.Predmet.ProtustrankaFormatedWithAdressOIB>
    <izvorni_sadrzaj> MILA - SI d.o.o., OIB 84084240072, Ljevakovića Zvonimira 8, 10000 Zagreb zastupanog po punomoćniku Ines Jurajec</izvorni_sadrzaj>
    <derivirana_varijabla naziv="DomainObject.Predmet.ProtustrankaFormatedWithAdressOIB_1"> MILA - SI d.o.o., OIB 84084240072, Ljevakovića Zvonimira 8, 10000 Zagreb zastupanog po punomoćniku Ines Jurajec</derivirana_varijabla>
  </DomainObject.Predmet.ProtustrankaFormatedWithAdressOIB>
  <DomainObject.Predmet.ProtustrankaWithAdress>
    <izvorni_sadrzaj>MILA - SI d.o.o. Ljevakovića Zvonimira 8, 10000 Zagreb</izvorni_sadrzaj>
    <derivirana_varijabla naziv="DomainObject.Predmet.ProtustrankaWithAdress_1">MILA - SI d.o.o. Ljevakovića Zvonimira 8, 10000 Zagreb</derivirana_varijabla>
  </DomainObject.Predmet.ProtustrankaWithAdress>
  <DomainObject.Predmet.ProtustrankaWithAdressOIB>
    <izvorni_sadrzaj>MILA - SI d.o.o., OIB 84084240072, Ljevakovića Zvonimira 8, 10000 Zagreb</izvorni_sadrzaj>
    <derivirana_varijabla naziv="DomainObject.Predmet.ProtustrankaWithAdressOIB_1">MILA - SI d.o.o., OIB 84084240072, Ljevakovića Zvonimira 8, 10000 Zagreb</derivirana_varijabla>
  </DomainObject.Predmet.ProtustrankaWithAdressOIB>
  <DomainObject.Predmet.ProtustrankaNazivFormated>
    <izvorni_sadrzaj>MILA - SI d.o.o.</izvorni_sadrzaj>
    <derivirana_varijabla naziv="DomainObject.Predmet.ProtustrankaNazivFormated_1">MILA - SI d.o.o.</derivirana_varijabla>
  </DomainObject.Predmet.ProtustrankaNazivFormated>
  <DomainObject.Predmet.ProtustrankaNazivFormatedOIB>
    <izvorni_sadrzaj>MILA - SI d.o.o., OIB 84084240072</izvorni_sadrzaj>
    <derivirana_varijabla naziv="DomainObject.Predmet.ProtustrankaNazivFormatedOIB_1">MILA - SI d.o.o., OIB 84084240072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 - SI d.o.o. zastupanog po punomoćniku Ines Jurajec</item>
    </izvorni_sadrzaj>
    <derivirana_varijabla naziv="DomainObject.Predmet.ProtuStrankaListFormated_1">
      <item>MILA - SI d.o.o. zastupanog po punomoćniku Ines Jurajec</item>
    </derivirana_varijabla>
  </DomainObject.Predmet.ProtuStrankaListFormated>
  <DomainObject.Predmet.ProtuStrankaListFormatedOIB>
    <izvorni_sadrzaj>
      <item>MILA - SI d.o.o., OIB 84084240072 zastupanog po punomoćniku Ines Jurajec</item>
    </izvorni_sadrzaj>
    <derivirana_varijabla naziv="DomainObject.Predmet.ProtuStrankaListFormatedOIB_1">
      <item>MILA - SI d.o.o., OIB 84084240072 zastupanog po punomoćniku Ines Jurajec</item>
    </derivirana_varijabla>
  </DomainObject.Predmet.ProtuStrankaListFormatedOIB>
  <DomainObject.Predmet.ProtuStrankaListFormatedWithAdress>
    <izvorni_sadrzaj>
      <item>MILA - SI d.o.o., Ljevakovića Zvonimira 8, 10000 Zagreb zastupanog po punomoćniku Ines Jurajec</item>
    </izvorni_sadrzaj>
    <derivirana_varijabla naziv="DomainObject.Predmet.ProtuStrankaListFormatedWithAdress_1">
      <item>MILA - SI d.o.o., Ljevakovića Zvonimira 8, 10000 Zagreb zastupanog po punomoćniku Ines Jurajec</item>
    </derivirana_varijabla>
  </DomainObject.Predmet.ProtuStrankaListFormatedWithAdress>
  <DomainObject.Predmet.ProtuStrankaListFormatedWithAdressOIB>
    <izvorni_sadrzaj>
      <item>MILA - SI d.o.o., OIB 84084240072, Ljevakovića Zvonimira 8, 10000 Zagreb zastupanog po punomoćniku Ines Jurajec</item>
    </izvorni_sadrzaj>
    <derivirana_varijabla naziv="DomainObject.Predmet.ProtuStrankaListFormatedWithAdressOIB_1">
      <item>MILA - SI d.o.o., OIB 84084240072, Ljevakovića Zvonimira 8, 10000 Zagreb zastupanog po punomoćniku Ines Jurajec</item>
    </derivirana_varijabla>
  </DomainObject.Predmet.ProtuStrankaListFormatedWithAdressOIB>
  <DomainObject.Predmet.ProtuStrankaListNazivFormated>
    <izvorni_sadrzaj>
      <item>MILA - SI d.o.o.</item>
    </izvorni_sadrzaj>
    <derivirana_varijabla naziv="DomainObject.Predmet.ProtuStrankaListNazivFormated_1">
      <item>MILA - SI d.o.o.</item>
    </derivirana_varijabla>
  </DomainObject.Predmet.ProtuStrankaListNazivFormated>
  <DomainObject.Predmet.ProtuStrankaListNazivFormatedOIB>
    <izvorni_sadrzaj>
      <item>MILA - SI d.o.o., OIB 84084240072</item>
    </izvorni_sadrzaj>
    <derivirana_varijabla naziv="DomainObject.Predmet.ProtuStrankaListNazivFormatedOIB_1">
      <item>MILA - SI d.o.o., OIB 84084240072</item>
    </derivirana_varijabla>
  </DomainObject.Predmet.ProtuStrankaListNazivFormatedOIB>
  <DomainObject.Predmet.OstaliListFormated>
    <izvorni_sadrzaj>
      <item>Ines Jurajec punomoćnik sudionika u postupku MILA - SI d.o.o.</item>
    </izvorni_sadrzaj>
    <derivirana_varijabla naziv="DomainObject.Predmet.OstaliListFormated_1">
      <item>Ines Jurajec punomoćnik sudionika u postupku MILA - SI d.o.o.</item>
    </derivirana_varijabla>
  </DomainObject.Predmet.OstaliListFormated>
  <DomainObject.Predmet.OstaliListFormatedOIB>
    <izvorni_sadrzaj>
      <item>Ines Jurajec, OIB 58844997108 punomoćnik sudionika u postupku MILA - SI d.o.o.</item>
    </izvorni_sadrzaj>
    <derivirana_varijabla naziv="DomainObject.Predmet.OstaliListFormatedOIB_1">
      <item>Ines Jurajec, OIB 58844997108 punomoćnik sudionika u postupku MILA - SI d.o.o.</item>
    </derivirana_varijabla>
  </DomainObject.Predmet.OstaliListFormatedOIB>
  <DomainObject.Predmet.OstaliListFormatedWithAdress>
    <izvorni_sadrzaj>
      <item>Ines Jurajec, Sisačka Cesta II.odvojak 20, 10000 Zagreb punomoćnik sudionika u postupku MILA - SI d.o.o.</item>
    </izvorni_sadrzaj>
    <derivirana_varijabla naziv="DomainObject.Predmet.OstaliListFormatedWithAdress_1">
      <item>Ines Jurajec, Sisačka Cesta II.odvojak 20, 10000 Zagreb punomoćnik sudionika u postupku MILA - SI d.o.o.</item>
    </derivirana_varijabla>
  </DomainObject.Predmet.OstaliListFormatedWithAdress>
  <DomainObject.Predmet.OstaliListFormatedWithAdressOIB>
    <izvorni_sadrzaj>
      <item>Ines Jurajec, OIB 58844997108, Sisačka Cesta II.odvojak 20, 10000 Zagreb punomoćnik sudionika u postupku MILA - SI d.o.o.</item>
    </izvorni_sadrzaj>
    <derivirana_varijabla naziv="DomainObject.Predmet.OstaliListFormatedWithAdressOIB_1">
      <item>Ines Jurajec, OIB 58844997108, Sisačka Cesta II.odvojak 20, 10000 Zagreb punomoćnik sudionika u postupku MILA - SI d.o.o.</item>
    </derivirana_varijabla>
  </DomainObject.Predmet.OstaliListFormatedWithAdressOIB>
  <DomainObject.Predmet.OstaliListNazivFormated>
    <izvorni_sadrzaj>
      <item>Ines Jurajec</item>
    </izvorni_sadrzaj>
    <derivirana_varijabla naziv="DomainObject.Predmet.OstaliListNazivFormated_1">
      <item>Ines Jurajec</item>
    </derivirana_varijabla>
  </DomainObject.Predmet.OstaliListNazivFormated>
  <DomainObject.Predmet.OstaliListNazivFormatedOIB>
    <izvorni_sadrzaj>
      <item>Ines Jurajec, OIB 58844997108</item>
    </izvorni_sadrzaj>
    <derivirana_varijabla naziv="DomainObject.Predmet.OstaliListNazivFormatedOIB_1">
      <item>Ines Jurajec, OIB 58844997108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 - SI d.o.o.</izvorni_sadrzaj>
    <derivirana_varijabla naziv="DomainObject.Predmet.ProtustrankaIDrugi_1">MILA - 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MILA - SI d.o.o., OIB 84084240072, Ljevakovića Zvonimira 8, 10000 Zagreb</izvorni_sadrzaj>
    <derivirana_varijabla naziv="DomainObject.Predmet.ProtustrankaIDrugiAdressOIB_1">MILA - SI d.o.o., OIB 84084240072, Ljevakovića Zvonimira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MILA - SI d.o.o.</item>
      <item>Ines Jurajec</item>
    </izvorni_sadrzaj>
    <derivirana_varijabla naziv="DomainObject.Predmet.SudioniciListNaziv_1">
      <item>FINA Regionalni centar Zagreb</item>
      <item>MILA - SI d.o.o.</item>
      <item>Ines Jurajec</item>
    </derivirana_varijabla>
  </DomainObject.Predmet.SudioniciListNaziv>
  <DomainObject.Predmet.SudioniciListAdressOIB>
    <izvorni_sadrzaj>
      <item>FINA Regionalni centar Zagreb, OIB 85821130368, Trg svibanjskih žrtava 1995. 1,10000 Zagreb</item>
      <item>MILA - SI d.o.o., OIB 84084240072, Ljevakovića Zvonimira 8,10000 Zagreb</item>
      <item>Ines Jurajec, OIB 58844997108, Sisačka Cesta II.odvojak 20,10000 Zagreb</item>
    </izvorni_sadrzaj>
    <derivirana_varijabla naziv="DomainObject.Predmet.SudioniciListAdressOIB_1">
      <item>FINA Regionalni centar Zagreb, OIB 85821130368, Trg svibanjskih žrtava 1995. 1,10000 Zagreb</item>
      <item>MILA - SI d.o.o., OIB 84084240072, Ljevakovića Zvonimira 8,10000 Zagreb</item>
      <item>Ines Jurajec, OIB 58844997108, Sisačka Cesta II.odvojak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84084240072</item>
      <item>, OIB 58844997108</item>
    </izvorni_sadrzaj>
    <derivirana_varijabla naziv="DomainObject.Predmet.SudioniciListNazivOIB_1">
      <item>, OIB 85821130368</item>
      <item>, OIB 84084240072</item>
      <item>, OIB 58844997108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1314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2015-11-23T14:04:00Z</dcterms:created>
  <dc:creator>ilukac</dc:creator>
  <cp:lastModifiedBy>Anita Ban</cp:lastModifiedBy>
  <cp:lastPrinted>2015-11-23T14:06:00Z</cp:lastPrinted>
  <dcterms:modified xmlns:xsi="http://www.w3.org/2001/XMLSchema-instance" xsi:type="dcterms:W3CDTF">2015-11-23T14:10:00Z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