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27895" w:rsidR="0066596C" w:rsidRPr="000528A8">
        <w:tc>
          <w:tcPr>
            <w:tcW w:type="dxa" w:w="3060"/>
          </w:tcPr>
          <w:p w:rsidRDefault="00C062E6" w:rsidR="00C062E6">
            <w:bookmarkStart w:name="_GoBack" w:id="0"/>
            <w:bookmarkEnd w:id="0"/>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66596C" w:rsidP="00827895" w:rsidR="0066596C" w:rsidRPr="000528A8">
            <w:pPr>
              <w:pStyle w:val="Naslov2"/>
              <w:rPr>
                <w:b w:val="false"/>
                <w:bCs/>
                <w:sz w:val="24"/>
                <w:szCs w:val="24"/>
              </w:rPr>
            </w:pPr>
          </w:p>
          <w:p w:rsidRDefault="0066596C" w:rsidP="00827895" w:rsidR="0066596C" w:rsidRPr="000528A8">
            <w:pPr>
              <w:pStyle w:val="Naslov2"/>
              <w:rPr>
                <w:b w:val="false"/>
                <w:bCs/>
                <w:sz w:val="24"/>
                <w:szCs w:val="24"/>
              </w:rPr>
            </w:pPr>
          </w:p>
          <w:p w:rsidRDefault="0066596C" w:rsidP="00827895" w:rsidR="0066596C" w:rsidRPr="000528A8">
            <w:pPr>
              <w:pStyle w:val="Naslov2"/>
              <w:rPr>
                <w:b w:val="false"/>
                <w:bCs/>
                <w:sz w:val="24"/>
                <w:szCs w:val="24"/>
              </w:rPr>
            </w:pPr>
            <w:r w:rsidRPr="000528A8">
              <w:rPr>
                <w:b w:val="false"/>
                <w:bCs/>
                <w:sz w:val="24"/>
                <w:szCs w:val="24"/>
              </w:rPr>
              <w:t>REPUBLIKA HRVATSKA</w:t>
            </w:r>
          </w:p>
          <w:p w:rsidRDefault="0066596C" w:rsidP="00827895" w:rsidR="0066596C" w:rsidRPr="000528A8">
            <w:pPr>
              <w:jc w:val="center"/>
            </w:pPr>
            <w:r w:rsidRPr="000528A8">
              <w:t>Trgovački sud u Zagrebu</w:t>
            </w:r>
          </w:p>
          <w:p w:rsidRDefault="0066596C" w:rsidP="00827895" w:rsidR="0066596C" w:rsidRPr="000528A8">
            <w:pPr>
              <w:jc w:val="center"/>
            </w:pPr>
            <w:r w:rsidRPr="000528A8">
              <w:t>Zagreb, Amruševa 2/II</w:t>
            </w:r>
          </w:p>
        </w:tc>
      </w:tr>
    </w:tbl>
    <w:p w14:textId="08a280d" w14:paraId="08a280d" w:rsidRDefault="002B5B7E" w:rsidP="002B5B7E" w:rsidR="002B5B7E" w:rsidRPr="000528A8">
      <w:pPr>
        <w:jc w:val="right"/>
        <w15:collapsed w:val="false"/>
        <w:rPr>
          <w:b/>
        </w:rPr>
      </w:pPr>
    </w:p>
    <w:p w:rsidRDefault="00A806E8" w:rsidP="002B5B7E" w:rsidR="002B5B7E" w:rsidRPr="000528A8">
      <w:pPr>
        <w:jc w:val="right"/>
        <w:rPr>
          <w:lang w:val="pt-BR"/>
        </w:rPr>
      </w:pPr>
      <w:r w:rsidRPr="000528A8">
        <w:rPr>
          <w:b/>
        </w:rPr>
        <w:tab/>
      </w:r>
      <w:r w:rsidRPr="000528A8">
        <w:rPr>
          <w:b/>
        </w:rPr>
        <w:tab/>
      </w:r>
      <w:r w:rsidRPr="000528A8">
        <w:rPr>
          <w:b/>
        </w:rPr>
        <w:tab/>
      </w:r>
      <w:r w:rsidR="0066596C" w:rsidRPr="000528A8">
        <w:t xml:space="preserve">      </w:t>
      </w:r>
      <w:r w:rsidR="002B5B7E" w:rsidRPr="000528A8">
        <w:rPr>
          <w:lang w:val="pt-BR"/>
        </w:rPr>
        <w:t xml:space="preserve">        </w:t>
      </w:r>
      <w:r w:rsidR="002426F8" w:rsidRPr="000528A8">
        <w:rPr>
          <w:lang w:val="pt-BR"/>
        </w:rPr>
        <w:t xml:space="preserve">                               72</w:t>
      </w:r>
      <w:r w:rsidR="002B5B7E" w:rsidRPr="000528A8">
        <w:rPr>
          <w:lang w:val="pt-BR"/>
        </w:rPr>
        <w:t>.St-</w:t>
      </w:r>
      <w:r w:rsidR="00D868F2">
        <w:rPr>
          <w:lang w:val="pt-BR"/>
        </w:rPr>
        <w:t>89</w:t>
      </w:r>
      <w:r w:rsidR="000A6C94">
        <w:rPr>
          <w:lang w:val="pt-BR"/>
        </w:rPr>
        <w:t>8</w:t>
      </w:r>
      <w:r w:rsidR="00D868F2">
        <w:rPr>
          <w:lang w:val="pt-BR"/>
        </w:rPr>
        <w:t>/2013</w:t>
      </w:r>
      <w:r w:rsidR="00C062E6">
        <w:rPr>
          <w:lang w:val="pt-BR"/>
        </w:rPr>
        <w:t>-81</w:t>
      </w:r>
    </w:p>
    <w:p w:rsidRDefault="002B5B7E" w:rsidP="002B5B7E" w:rsidR="002B5B7E" w:rsidRPr="000528A8">
      <w:pPr>
        <w:jc w:val="center"/>
        <w:rPr>
          <w:lang w:val="pt-BR"/>
        </w:rPr>
      </w:pPr>
      <w:r w:rsidRPr="000528A8">
        <w:rPr>
          <w:lang w:val="pt-BR"/>
        </w:rPr>
        <w:t>R E P U B L I K A  H R V A T S K A</w:t>
      </w:r>
    </w:p>
    <w:p w:rsidRDefault="002B5B7E" w:rsidP="002B5B7E" w:rsidR="002B5B7E" w:rsidRPr="000528A8">
      <w:pPr>
        <w:jc w:val="center"/>
      </w:pPr>
      <w:r w:rsidRPr="000528A8">
        <w:t>Z A K LJ U Č A K</w:t>
      </w:r>
    </w:p>
    <w:p w:rsidRDefault="002B5B7E" w:rsidP="002B5B7E" w:rsidR="002B5B7E" w:rsidRPr="000528A8">
      <w:pPr>
        <w:jc w:val="center"/>
        <w:rPr>
          <w:lang w:val="pt-BR"/>
        </w:rPr>
      </w:pPr>
    </w:p>
    <w:p w:rsidRDefault="00D868F2" w:rsidP="00D868F2" w:rsidR="00D868F2">
      <w:pPr>
        <w:ind w:firstLine="720"/>
        <w:jc w:val="both"/>
      </w:pPr>
      <w:r w:rsidRPr="00672D48">
        <w:rPr>
          <w:lang w:val="pt-BR"/>
        </w:rPr>
        <w:t>Trgovački sud u Zagrebu, po sucu Nikoli Ribariću, kao stečajnom sucu, u stečajnom p</w:t>
      </w:r>
      <w:r>
        <w:rPr>
          <w:lang w:val="pt-BR"/>
        </w:rPr>
        <w:t>ostupku</w:t>
      </w:r>
      <w:r w:rsidRPr="00672D48">
        <w:rPr>
          <w:lang w:val="pt-BR"/>
        </w:rPr>
        <w:t xml:space="preserve"> nad stečajnim dužnikom </w:t>
      </w:r>
      <w:r w:rsidRPr="005E5100">
        <w:t>BUCHBERGER d.o.o. – u stečaju, Velika Gorica, Nikole Bonifačića 31, OIB: 82719887342, MBS: 080433616</w:t>
      </w:r>
      <w:r w:rsidRPr="00672D48">
        <w:rPr>
          <w:lang w:val="pt-BR"/>
        </w:rPr>
        <w:t>,</w:t>
      </w:r>
      <w:r>
        <w:rPr>
          <w:lang w:val="pt-BR"/>
        </w:rPr>
        <w:t xml:space="preserve"> </w:t>
      </w:r>
      <w:r w:rsidRPr="00672D48">
        <w:rPr>
          <w:lang w:val="pt-BR"/>
        </w:rPr>
        <w:t xml:space="preserve">dana </w:t>
      </w:r>
      <w:r w:rsidR="00DC48E4">
        <w:rPr>
          <w:lang w:val="pt-BR"/>
        </w:rPr>
        <w:t>19</w:t>
      </w:r>
      <w:r w:rsidRPr="00672D48">
        <w:rPr>
          <w:lang w:val="pt-BR"/>
        </w:rPr>
        <w:t>.</w:t>
      </w:r>
      <w:r>
        <w:rPr>
          <w:lang w:val="pt-BR"/>
        </w:rPr>
        <w:t xml:space="preserve"> srpnja</w:t>
      </w:r>
      <w:r w:rsidRPr="00672D48">
        <w:rPr>
          <w:lang w:val="pt-BR"/>
        </w:rPr>
        <w:t xml:space="preserve">  201</w:t>
      </w:r>
      <w:r>
        <w:rPr>
          <w:lang w:val="pt-BR"/>
        </w:rPr>
        <w:t>6</w:t>
      </w:r>
      <w:r w:rsidRPr="00672D48">
        <w:rPr>
          <w:lang w:val="pt-BR"/>
        </w:rPr>
        <w:t>.,</w:t>
      </w:r>
      <w:r w:rsidRPr="00672D48">
        <w:t xml:space="preserve">   </w:t>
      </w:r>
    </w:p>
    <w:p w:rsidRDefault="002426F8" w:rsidP="002426F8" w:rsidR="002426F8" w:rsidRPr="000528A8">
      <w:pPr>
        <w:jc w:val="both"/>
      </w:pPr>
      <w:r w:rsidRPr="000528A8">
        <w:t xml:space="preserve"> </w:t>
      </w:r>
    </w:p>
    <w:p w:rsidRDefault="008D0264" w:rsidP="00974456" w:rsidR="00F868C9" w:rsidRPr="00C062E6">
      <w:pPr>
        <w:jc w:val="both"/>
      </w:pPr>
      <w:r w:rsidRPr="000528A8">
        <w:tab/>
      </w:r>
      <w:r w:rsidRPr="000528A8">
        <w:tab/>
      </w:r>
      <w:r w:rsidRPr="000528A8">
        <w:tab/>
      </w:r>
      <w:r w:rsidRPr="000528A8">
        <w:tab/>
      </w:r>
      <w:r w:rsidRPr="00C062E6">
        <w:t xml:space="preserve">        </w:t>
      </w:r>
      <w:r w:rsidR="00877097" w:rsidRPr="00C062E6">
        <w:t>z a k l</w:t>
      </w:r>
      <w:r w:rsidR="004270F7" w:rsidRPr="00C062E6">
        <w:t xml:space="preserve">j u č i o  </w:t>
      </w:r>
      <w:r w:rsidR="00C31D80" w:rsidRPr="00C062E6">
        <w:t xml:space="preserve"> </w:t>
      </w:r>
      <w:r w:rsidR="00877097" w:rsidRPr="00C062E6">
        <w:t xml:space="preserve"> j </w:t>
      </w:r>
      <w:r w:rsidR="00A806E8" w:rsidRPr="00C062E6">
        <w:t xml:space="preserve">e </w:t>
      </w:r>
      <w:r w:rsidR="00A806E8" w:rsidRPr="00C062E6">
        <w:tab/>
      </w:r>
    </w:p>
    <w:p w:rsidRDefault="00A806E8" w:rsidP="00974456" w:rsidR="00A806E8" w:rsidRPr="00C062E6">
      <w:pPr>
        <w:jc w:val="both"/>
      </w:pPr>
      <w:r w:rsidRPr="00C062E6">
        <w:tab/>
      </w:r>
      <w:r w:rsidRPr="00C062E6">
        <w:tab/>
      </w:r>
      <w:r w:rsidRPr="00C062E6">
        <w:tab/>
      </w:r>
      <w:r w:rsidRPr="00C062E6">
        <w:tab/>
      </w:r>
    </w:p>
    <w:p w:rsidRDefault="00D27E4F" w:rsidP="00D868F2" w:rsidR="00D868F2">
      <w:pPr>
        <w:jc w:val="both"/>
      </w:pPr>
      <w:r w:rsidRPr="000528A8">
        <w:t xml:space="preserve"> </w:t>
      </w:r>
      <w:r w:rsidR="00D92622" w:rsidRPr="000528A8">
        <w:t>I  Pra</w:t>
      </w:r>
      <w:r w:rsidR="009917AB" w:rsidRPr="000528A8">
        <w:t xml:space="preserve">vomoćnim rješenjem ovog suda od </w:t>
      </w:r>
      <w:r w:rsidR="00BC28C7" w:rsidRPr="000528A8">
        <w:t>2</w:t>
      </w:r>
      <w:r w:rsidR="00D868F2">
        <w:t>0</w:t>
      </w:r>
      <w:r w:rsidR="00B977E1" w:rsidRPr="000528A8">
        <w:t>.</w:t>
      </w:r>
      <w:r w:rsidR="00D868F2">
        <w:t xml:space="preserve"> srpnja</w:t>
      </w:r>
      <w:r w:rsidR="00B977E1" w:rsidRPr="000528A8">
        <w:t xml:space="preserve"> </w:t>
      </w:r>
      <w:r w:rsidR="00900636" w:rsidRPr="000528A8">
        <w:t>201</w:t>
      </w:r>
      <w:r w:rsidR="002426F8" w:rsidRPr="000528A8">
        <w:t>5</w:t>
      </w:r>
      <w:r w:rsidR="00900636" w:rsidRPr="000528A8">
        <w:t>.</w:t>
      </w:r>
      <w:r w:rsidR="009917AB" w:rsidRPr="000528A8">
        <w:t xml:space="preserve"> </w:t>
      </w:r>
      <w:r w:rsidR="00153E95" w:rsidRPr="000528A8">
        <w:t xml:space="preserve">broj </w:t>
      </w:r>
      <w:r w:rsidR="002426F8" w:rsidRPr="000528A8">
        <w:t>72</w:t>
      </w:r>
      <w:r w:rsidR="0066596C" w:rsidRPr="000528A8">
        <w:t>.St-</w:t>
      </w:r>
      <w:r w:rsidR="00D868F2">
        <w:t>893/2013</w:t>
      </w:r>
      <w:r w:rsidR="00274521" w:rsidRPr="000528A8">
        <w:t>,</w:t>
      </w:r>
      <w:r w:rsidR="009917AB" w:rsidRPr="000528A8">
        <w:t xml:space="preserve"> </w:t>
      </w:r>
      <w:r w:rsidR="004D7CF5" w:rsidRPr="000528A8">
        <w:t>odre</w:t>
      </w:r>
      <w:r w:rsidR="00D92622" w:rsidRPr="000528A8">
        <w:t xml:space="preserve">đena je prodaja u stečajnom postupku nekretnine u vlasništvu stečajnog dužnika </w:t>
      </w:r>
      <w:r w:rsidR="00D868F2" w:rsidRPr="005E5100">
        <w:t>BUCHBERGER d.o.o. – u stečaju, Velika Gorica, Nikole Bonifačića 31, OIB: 82719887342, MBS: 080433616</w:t>
      </w:r>
      <w:r w:rsidR="00D868F2">
        <w:t xml:space="preserve">, </w:t>
      </w:r>
      <w:r w:rsidR="00900636" w:rsidRPr="000528A8">
        <w:t>u</w:t>
      </w:r>
      <w:r w:rsidR="00D92622" w:rsidRPr="000528A8">
        <w:t xml:space="preserve">z odgovarajuću primjenu Ovršnog zakona, </w:t>
      </w:r>
      <w:r w:rsidR="002426F8" w:rsidRPr="000528A8">
        <w:t>upis</w:t>
      </w:r>
      <w:r w:rsidR="00D868F2">
        <w:t>a</w:t>
      </w:r>
      <w:r w:rsidR="002426F8" w:rsidRPr="000528A8">
        <w:t xml:space="preserve">ne u </w:t>
      </w:r>
      <w:r w:rsidR="00D868F2">
        <w:t>u zemljišnim knjigama Zemljišnoknjižnog odjela Općinskog suda u Velikoj Gorici i to:</w:t>
      </w:r>
    </w:p>
    <w:p w:rsidRDefault="00D868F2" w:rsidP="00D868F2" w:rsidR="00D868F2">
      <w:pPr>
        <w:jc w:val="both"/>
      </w:pPr>
    </w:p>
    <w:p w:rsidRDefault="00D868F2" w:rsidP="00D868F2" w:rsidR="00D868F2">
      <w:pPr>
        <w:jc w:val="both"/>
      </w:pPr>
      <w:r>
        <w:t>-k.č.br: 241/2, U Bubaniću kuća i dvorište ukupne površine 312 čhv odnosno 1122 m2, sve upisano u zk.ul. broj: 1056  k.o. Lazina Čička</w:t>
      </w:r>
    </w:p>
    <w:p w:rsidRDefault="00D868F2" w:rsidP="00D868F2" w:rsidR="00D868F2">
      <w:pPr>
        <w:jc w:val="both"/>
      </w:pPr>
    </w:p>
    <w:p w:rsidRDefault="00D868F2" w:rsidP="00D868F2" w:rsidR="00D868F2">
      <w:pPr>
        <w:jc w:val="both"/>
      </w:pPr>
    </w:p>
    <w:p w:rsidRDefault="00D868F2" w:rsidP="00D868F2" w:rsidR="00D868F2">
      <w:pPr>
        <w:jc w:val="both"/>
      </w:pPr>
      <w:r>
        <w:t xml:space="preserve">Na navedenim nekretninama upisano je razlučno pravo u korist razlučnog vjerovnika: </w:t>
      </w:r>
    </w:p>
    <w:p w:rsidRDefault="00D868F2" w:rsidP="00D868F2" w:rsidR="00D868F2">
      <w:pPr>
        <w:jc w:val="both"/>
      </w:pPr>
    </w:p>
    <w:p w:rsidRDefault="00D868F2" w:rsidP="00D868F2" w:rsidR="00D868F2">
      <w:pPr>
        <w:jc w:val="both"/>
      </w:pPr>
      <w:r>
        <w:t>REPUBLIKA HRVATSKA-MINISTARSTVO FINANCIJA, POREZNA UPRAVA, OIB: 52634238587</w:t>
      </w:r>
    </w:p>
    <w:p w:rsidRDefault="002426F8" w:rsidP="00D868F2" w:rsidR="002426F8" w:rsidRPr="000528A8">
      <w:pPr>
        <w:jc w:val="both"/>
      </w:pPr>
    </w:p>
    <w:p w:rsidRDefault="00A84C1A" w:rsidP="002426F8" w:rsidR="00A84C1A" w:rsidRPr="000528A8">
      <w:pPr>
        <w:jc w:val="both"/>
      </w:pPr>
      <w:r w:rsidRPr="000528A8">
        <w:tab/>
        <w:t xml:space="preserve">II  </w:t>
      </w:r>
      <w:r w:rsidR="009C659B" w:rsidRPr="000528A8">
        <w:t xml:space="preserve">Ovim zaključkom određuje se </w:t>
      </w:r>
      <w:r w:rsidR="0066596C" w:rsidRPr="000528A8">
        <w:t xml:space="preserve">prva </w:t>
      </w:r>
      <w:r w:rsidR="009C659B" w:rsidRPr="000528A8">
        <w:t xml:space="preserve">prodaja </w:t>
      </w:r>
      <w:r w:rsidR="0066596C" w:rsidRPr="000528A8">
        <w:t>-</w:t>
      </w:r>
      <w:r w:rsidR="009C659B" w:rsidRPr="000528A8">
        <w:t>javna dražba nekretnine opisane u točci I ovog zaključka u stečajnom postupku.</w:t>
      </w:r>
    </w:p>
    <w:p w:rsidRDefault="009C659B" w:rsidP="002426F8" w:rsidR="00A84C1A" w:rsidRPr="000528A8">
      <w:pPr>
        <w:ind w:firstLine="708"/>
        <w:jc w:val="both"/>
      </w:pPr>
      <w:r w:rsidRPr="000528A8">
        <w:t>III Početna cijena nekretnine iz točke I ovog zaključka utvrđuje se u iznosu od</w:t>
      </w:r>
      <w:r w:rsidR="00BC28C7" w:rsidRPr="000528A8">
        <w:t xml:space="preserve"> </w:t>
      </w:r>
      <w:r w:rsidR="00D868F2">
        <w:t>179.520,00</w:t>
      </w:r>
      <w:r w:rsidR="00BC28C7" w:rsidRPr="000528A8">
        <w:t xml:space="preserve"> kuna sa uključenim PDV-om.</w:t>
      </w:r>
    </w:p>
    <w:p w:rsidRDefault="009C659B" w:rsidP="00974456" w:rsidR="009C659B" w:rsidRPr="000528A8">
      <w:pPr>
        <w:ind w:firstLine="708"/>
        <w:jc w:val="both"/>
        <w:rPr>
          <w:b/>
        </w:rPr>
      </w:pPr>
      <w:r w:rsidRPr="000528A8">
        <w:t xml:space="preserve">IV Ročište za javnu dražbu određuje se za </w:t>
      </w:r>
      <w:r w:rsidR="00F07951" w:rsidRPr="000528A8">
        <w:rPr>
          <w:b/>
        </w:rPr>
        <w:t>dan</w:t>
      </w:r>
      <w:r w:rsidR="00A65ED3" w:rsidRPr="000528A8">
        <w:rPr>
          <w:b/>
        </w:rPr>
        <w:t xml:space="preserve"> </w:t>
      </w:r>
      <w:r w:rsidR="00BC28C7" w:rsidRPr="000528A8">
        <w:rPr>
          <w:b/>
        </w:rPr>
        <w:t>8</w:t>
      </w:r>
      <w:r w:rsidR="002426F8" w:rsidRPr="000528A8">
        <w:rPr>
          <w:b/>
        </w:rPr>
        <w:t>.</w:t>
      </w:r>
      <w:r w:rsidR="00392662">
        <w:rPr>
          <w:b/>
        </w:rPr>
        <w:t xml:space="preserve"> rujna</w:t>
      </w:r>
      <w:r w:rsidR="00B977E1" w:rsidRPr="000528A8">
        <w:rPr>
          <w:b/>
        </w:rPr>
        <w:t xml:space="preserve"> </w:t>
      </w:r>
      <w:r w:rsidR="00900636" w:rsidRPr="000528A8">
        <w:rPr>
          <w:b/>
        </w:rPr>
        <w:t>201</w:t>
      </w:r>
      <w:r w:rsidR="00392662">
        <w:rPr>
          <w:b/>
        </w:rPr>
        <w:t>6</w:t>
      </w:r>
      <w:r w:rsidR="00900636" w:rsidRPr="000528A8">
        <w:rPr>
          <w:b/>
        </w:rPr>
        <w:t>.</w:t>
      </w:r>
      <w:r w:rsidRPr="000528A8">
        <w:rPr>
          <w:b/>
        </w:rPr>
        <w:t xml:space="preserve"> u </w:t>
      </w:r>
      <w:r w:rsidR="002426F8" w:rsidRPr="000528A8">
        <w:rPr>
          <w:b/>
        </w:rPr>
        <w:t>10,</w:t>
      </w:r>
      <w:r w:rsidR="00392662">
        <w:rPr>
          <w:b/>
        </w:rPr>
        <w:t>00 sati</w:t>
      </w:r>
      <w:r w:rsidRPr="000528A8">
        <w:t xml:space="preserve"> u Trgovačkom sudu u Zagrebu, </w:t>
      </w:r>
      <w:r w:rsidRPr="000528A8">
        <w:rPr>
          <w:b/>
        </w:rPr>
        <w:t xml:space="preserve">Petrinjska 8, soba </w:t>
      </w:r>
      <w:r w:rsidR="002426F8" w:rsidRPr="000528A8">
        <w:rPr>
          <w:b/>
        </w:rPr>
        <w:t>8</w:t>
      </w:r>
      <w:r w:rsidR="003E1A3E" w:rsidRPr="000528A8">
        <w:rPr>
          <w:b/>
        </w:rPr>
        <w:t>2</w:t>
      </w:r>
      <w:r w:rsidRPr="000528A8">
        <w:rPr>
          <w:b/>
        </w:rPr>
        <w:t>/II.</w:t>
      </w:r>
    </w:p>
    <w:p w:rsidRDefault="00A84C1A" w:rsidP="001B30E7" w:rsidR="00A84C1A" w:rsidRPr="000528A8">
      <w:pPr>
        <w:ind w:firstLine="708"/>
        <w:jc w:val="both"/>
      </w:pPr>
      <w:r w:rsidRPr="000528A8">
        <w:t>V  Ovaj zaključak o prodaji objavit će se na oglasnoj ploči</w:t>
      </w:r>
      <w:r w:rsidR="002426F8" w:rsidRPr="000528A8">
        <w:t xml:space="preserve"> i e oglasnoj ploči</w:t>
      </w:r>
      <w:r w:rsidRPr="000528A8">
        <w:t xml:space="preserve"> Trgovačkog suda u Zagrebu</w:t>
      </w:r>
      <w:r w:rsidR="00BC214C" w:rsidRPr="000528A8">
        <w:t xml:space="preserve">. </w:t>
      </w:r>
    </w:p>
    <w:p w:rsidRDefault="001B30E7" w:rsidP="00974456" w:rsidR="00A84C1A" w:rsidRPr="000528A8">
      <w:pPr>
        <w:ind w:firstLine="708"/>
        <w:jc w:val="both"/>
      </w:pPr>
      <w:r w:rsidRPr="000528A8">
        <w:t>Nalaže se stečajnom upravitelju dostaviti odgovarajuće podatke o prodaji Hrvatskoj gospodarskoj komori</w:t>
      </w:r>
      <w:r w:rsidR="00BF1310" w:rsidRPr="000528A8">
        <w:t>, stranicama VTS-a</w:t>
      </w:r>
      <w:r w:rsidRPr="000528A8">
        <w:t>.</w:t>
      </w:r>
    </w:p>
    <w:p w:rsidRDefault="00A84C1A" w:rsidP="00900636" w:rsidR="00A84C1A" w:rsidRPr="000528A8">
      <w:pPr>
        <w:ind w:firstLine="708"/>
        <w:jc w:val="both"/>
      </w:pPr>
      <w:r w:rsidRPr="000528A8">
        <w:t>V</w:t>
      </w:r>
      <w:r w:rsidR="009C659B" w:rsidRPr="000528A8">
        <w:t>I</w:t>
      </w:r>
      <w:r w:rsidRPr="000528A8">
        <w:t xml:space="preserve">   UVJETI PRODAJE:</w:t>
      </w:r>
    </w:p>
    <w:p w:rsidRDefault="00900636" w:rsidP="00900636" w:rsidR="000E77FF" w:rsidRPr="000528A8">
      <w:pPr>
        <w:ind w:firstLine="708"/>
        <w:jc w:val="both"/>
      </w:pPr>
      <w:r w:rsidRPr="000528A8">
        <w:t>1.K</w:t>
      </w:r>
      <w:r w:rsidR="00A84C1A" w:rsidRPr="000528A8">
        <w:t xml:space="preserve">ao kupci mogu sudjelovati samo osobe koje su </w:t>
      </w:r>
      <w:r w:rsidR="00062F3C" w:rsidRPr="000528A8">
        <w:t>najkasnije tri</w:t>
      </w:r>
      <w:r w:rsidR="00A84C1A" w:rsidRPr="000528A8">
        <w:t xml:space="preserve"> dana prije dana održavanja ročišta za dražbu uplatile jamčevinu u iznosu od 10 % </w:t>
      </w:r>
      <w:r w:rsidR="00823013" w:rsidRPr="000528A8">
        <w:t>početne cijene</w:t>
      </w:r>
      <w:r w:rsidR="00A84C1A" w:rsidRPr="000528A8">
        <w:t xml:space="preserve"> nekretnin</w:t>
      </w:r>
      <w:r w:rsidR="00823013" w:rsidRPr="000528A8">
        <w:t>e određene u točci III ovog zaključka</w:t>
      </w:r>
      <w:r w:rsidR="00A84C1A" w:rsidRPr="000528A8">
        <w:t xml:space="preserve"> </w:t>
      </w:r>
      <w:r w:rsidR="000E77FF" w:rsidRPr="000528A8">
        <w:t xml:space="preserve">na račun sudskog depozita Trgovačkog </w:t>
      </w:r>
      <w:r w:rsidR="000E77FF" w:rsidRPr="000528A8">
        <w:lastRenderedPageBreak/>
        <w:t xml:space="preserve">suda u Zagrebu </w:t>
      </w:r>
      <w:r w:rsidR="00645508" w:rsidRPr="000528A8">
        <w:t>otvoren kod</w:t>
      </w:r>
      <w:r w:rsidR="000E77FF" w:rsidRPr="000528A8">
        <w:t xml:space="preserve"> Hrvatsk</w:t>
      </w:r>
      <w:r w:rsidR="00645508" w:rsidRPr="000528A8">
        <w:t>e</w:t>
      </w:r>
      <w:r w:rsidR="000E77FF" w:rsidRPr="000528A8">
        <w:t xml:space="preserve"> poštansk</w:t>
      </w:r>
      <w:r w:rsidR="00645508" w:rsidRPr="000528A8">
        <w:t>e</w:t>
      </w:r>
      <w:r w:rsidR="000E77FF" w:rsidRPr="000528A8">
        <w:t xml:space="preserve"> ban</w:t>
      </w:r>
      <w:r w:rsidR="00645508" w:rsidRPr="000528A8">
        <w:t>ke</w:t>
      </w:r>
      <w:r w:rsidR="000E77FF" w:rsidRPr="000528A8">
        <w:t xml:space="preserve"> d.d. Zagreb</w:t>
      </w:r>
      <w:r w:rsidR="00645508" w:rsidRPr="000528A8">
        <w:t xml:space="preserve"> </w:t>
      </w:r>
      <w:r w:rsidR="003E1A3E" w:rsidRPr="000528A8">
        <w:t xml:space="preserve"> </w:t>
      </w:r>
      <w:r w:rsidR="00B977E1" w:rsidRPr="000528A8">
        <w:t xml:space="preserve">HR </w:t>
      </w:r>
      <w:r w:rsidR="00392662">
        <w:t xml:space="preserve">IBAN: </w:t>
      </w:r>
      <w:r w:rsidR="00B977E1" w:rsidRPr="000528A8">
        <w:t xml:space="preserve">9223900011300000460 </w:t>
      </w:r>
      <w:r w:rsidR="000E77FF" w:rsidRPr="000528A8">
        <w:t xml:space="preserve">poziv na broj </w:t>
      </w:r>
      <w:r w:rsidR="00392662">
        <w:t>893/13</w:t>
      </w:r>
      <w:r w:rsidR="002426F8" w:rsidRPr="000528A8">
        <w:t xml:space="preserve"> i</w:t>
      </w:r>
      <w:r w:rsidR="000E77FF" w:rsidRPr="000528A8">
        <w:t xml:space="preserve"> dokaz o tome predoče stečajnom sucu prije početka dražbe.</w:t>
      </w:r>
    </w:p>
    <w:p w:rsidRDefault="00A84C1A" w:rsidP="00974456" w:rsidR="00A84C1A" w:rsidRPr="000528A8">
      <w:pPr>
        <w:jc w:val="both"/>
      </w:pPr>
      <w:r w:rsidRPr="000528A8">
        <w:tab/>
        <w:t>Punomoćnici ponuditelja mogu sudjelovati na dražbi samo uz ovjerenu specijalnu punomoć.</w:t>
      </w:r>
    </w:p>
    <w:p w:rsidRDefault="00A84C1A" w:rsidP="00974456" w:rsidR="001A1120" w:rsidRPr="000528A8">
      <w:pPr>
        <w:ind w:firstLine="708"/>
        <w:jc w:val="both"/>
      </w:pPr>
      <w:r w:rsidRPr="000528A8">
        <w:t xml:space="preserve">Sudionicima dražbe koji ne uspiju u nadmetanju </w:t>
      </w:r>
      <w:r w:rsidR="00274521" w:rsidRPr="000528A8">
        <w:t>jamčevina</w:t>
      </w:r>
      <w:r w:rsidRPr="000528A8">
        <w:t xml:space="preserve"> </w:t>
      </w:r>
      <w:r w:rsidR="001A1120" w:rsidRPr="000528A8">
        <w:t>će se</w:t>
      </w:r>
      <w:r w:rsidRPr="000528A8">
        <w:t xml:space="preserve"> </w:t>
      </w:r>
      <w:r w:rsidR="00274521" w:rsidRPr="000528A8">
        <w:t>vratit</w:t>
      </w:r>
      <w:r w:rsidR="001A1120" w:rsidRPr="000528A8">
        <w:t xml:space="preserve">i  nakon </w:t>
      </w:r>
      <w:r w:rsidRPr="000528A8">
        <w:t>zaključenja javne dražbe.</w:t>
      </w:r>
    </w:p>
    <w:p w:rsidRDefault="001A1120" w:rsidP="00974456" w:rsidR="00A84C1A" w:rsidRPr="000528A8">
      <w:pPr>
        <w:ind w:firstLine="708"/>
        <w:jc w:val="both"/>
      </w:pPr>
      <w:r w:rsidRPr="000528A8">
        <w:t>Na jamčevinu se ne obračunavaju kamate.</w:t>
      </w:r>
      <w:r w:rsidR="00A84C1A" w:rsidRPr="000528A8">
        <w:t xml:space="preserve"> </w:t>
      </w:r>
    </w:p>
    <w:p w:rsidRDefault="00A84C1A" w:rsidP="00974456" w:rsidR="00A84C1A" w:rsidRPr="000528A8">
      <w:pPr>
        <w:ind w:firstLine="708"/>
        <w:jc w:val="both"/>
      </w:pPr>
      <w:r w:rsidRPr="000528A8">
        <w:t>Jamčevinu nisu dužni položiti razlučni vjerovnici kojima je to pravo upisano u  zemljišnim knjigama.</w:t>
      </w:r>
    </w:p>
    <w:p w:rsidRDefault="00900636" w:rsidP="00974456" w:rsidR="00A84C1A" w:rsidRPr="000528A8">
      <w:pPr>
        <w:jc w:val="both"/>
      </w:pPr>
      <w:r w:rsidRPr="000528A8">
        <w:t>2</w:t>
      </w:r>
      <w:r w:rsidR="00A84C1A" w:rsidRPr="000528A8">
        <w:t xml:space="preserve">. </w:t>
      </w:r>
      <w:r w:rsidR="00974456" w:rsidRPr="000528A8">
        <w:tab/>
      </w:r>
      <w:r w:rsidR="00A84C1A" w:rsidRPr="000528A8">
        <w:t xml:space="preserve">Kupac je dužan uplatiti razliku između jamčevine i postignute kupoprodajne cijene u  roku od </w:t>
      </w:r>
      <w:r w:rsidR="00062F3C" w:rsidRPr="000528A8">
        <w:t xml:space="preserve">15 dana </w:t>
      </w:r>
      <w:r w:rsidR="00A84C1A" w:rsidRPr="000528A8">
        <w:t xml:space="preserve">od </w:t>
      </w:r>
      <w:r w:rsidR="00062F3C" w:rsidRPr="000528A8">
        <w:t>pravomoćnosti rješenja o dosudi na račun sud</w:t>
      </w:r>
      <w:r w:rsidR="00047093" w:rsidRPr="000528A8">
        <w:t>skog depozita iz točke V</w:t>
      </w:r>
      <w:r w:rsidR="00823013" w:rsidRPr="000528A8">
        <w:t>I</w:t>
      </w:r>
      <w:r w:rsidR="00047093" w:rsidRPr="000528A8">
        <w:t xml:space="preserve"> </w:t>
      </w:r>
      <w:r w:rsidR="00F151F1" w:rsidRPr="000528A8">
        <w:t>1</w:t>
      </w:r>
      <w:r w:rsidR="00047093" w:rsidRPr="000528A8">
        <w:t xml:space="preserve">. ovog zaključka. </w:t>
      </w:r>
    </w:p>
    <w:p w:rsidRDefault="00A84C1A" w:rsidP="00974456" w:rsidR="00A84C1A" w:rsidRPr="000528A8">
      <w:pPr>
        <w:jc w:val="both"/>
      </w:pPr>
      <w:r w:rsidRPr="000528A8">
        <w:t xml:space="preserve">    </w:t>
      </w:r>
      <w:r w:rsidRPr="000528A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w:t>
      </w:r>
      <w:r w:rsidR="00974456" w:rsidRPr="000528A8">
        <w:t xml:space="preserve"> </w:t>
      </w:r>
      <w:r w:rsidRPr="000528A8">
        <w:t xml:space="preserve"> i  novoj prodaji.</w:t>
      </w:r>
    </w:p>
    <w:p w:rsidRDefault="00900636" w:rsidP="00974456" w:rsidR="00A84C1A" w:rsidRPr="000528A8">
      <w:pPr>
        <w:jc w:val="both"/>
      </w:pPr>
      <w:r w:rsidRPr="000528A8">
        <w:t>3</w:t>
      </w:r>
      <w:r w:rsidR="00A84C1A" w:rsidRPr="000528A8">
        <w:t xml:space="preserve">. </w:t>
      </w:r>
      <w:r w:rsidR="00361730" w:rsidRPr="000528A8">
        <w:tab/>
      </w:r>
      <w:r w:rsidR="00A84C1A" w:rsidRPr="000528A8">
        <w:t xml:space="preserve">Ukoliko je kupac razlučni vjerovnik koji se jedini namiruje iz kupovnine ili se </w:t>
      </w:r>
      <w:r w:rsidR="00361730" w:rsidRPr="000528A8">
        <w:t xml:space="preserve"> </w:t>
      </w:r>
      <w:r w:rsidR="00A84C1A" w:rsidRPr="000528A8">
        <w:t>namiruje prije tražbina svih ostalih vjerovnika koji imaju pravo na namirenje iz iste   kupovnine, nije dužan položiti kupovninu ako ona iznosi koliko i njegova  tražbina ili manje</w:t>
      </w:r>
      <w:r w:rsidR="007D16E7" w:rsidRPr="000528A8">
        <w:t>. A</w:t>
      </w:r>
      <w:r w:rsidR="00A84C1A" w:rsidRPr="000528A8">
        <w:t>ko</w:t>
      </w:r>
      <w:r w:rsidR="007D16E7" w:rsidRPr="000528A8">
        <w:t xml:space="preserve"> kupovnina</w:t>
      </w:r>
      <w:r w:rsidR="00A84C1A" w:rsidRPr="000528A8">
        <w:t xml:space="preserve"> iznosi više</w:t>
      </w:r>
      <w:r w:rsidR="007D16E7" w:rsidRPr="000528A8">
        <w:t xml:space="preserve"> od njegove tražbine razlučni</w:t>
      </w:r>
      <w:r w:rsidR="00A84C1A" w:rsidRPr="000528A8">
        <w:t xml:space="preserve"> je</w:t>
      </w:r>
      <w:r w:rsidR="007D16E7" w:rsidRPr="000528A8">
        <w:t xml:space="preserve"> vjerovnik</w:t>
      </w:r>
      <w:r w:rsidR="00A84C1A" w:rsidRPr="000528A8">
        <w:t xml:space="preserve"> dužan položiti razliku</w:t>
      </w:r>
      <w:r w:rsidR="00D3205F" w:rsidRPr="000528A8">
        <w:t xml:space="preserve">. Razlučni vjerovnik </w:t>
      </w:r>
      <w:r w:rsidR="00274521" w:rsidRPr="000528A8">
        <w:t>dužan je položiti onaj iznos kupovnine koji odgovara iznosu</w:t>
      </w:r>
      <w:r w:rsidR="00D3205F" w:rsidRPr="000528A8">
        <w:t xml:space="preserve"> t</w:t>
      </w:r>
      <w:r w:rsidR="008F701B" w:rsidRPr="000528A8">
        <w:t>roškov</w:t>
      </w:r>
      <w:r w:rsidR="00274521" w:rsidRPr="000528A8">
        <w:t>a</w:t>
      </w:r>
      <w:r w:rsidR="008F701B" w:rsidRPr="000528A8">
        <w:t xml:space="preserve"> iz čl. 170. SZ-a</w:t>
      </w:r>
      <w:r w:rsidR="007D16E7" w:rsidRPr="000528A8">
        <w:t>.</w:t>
      </w:r>
    </w:p>
    <w:p w:rsidRDefault="00900636" w:rsidP="00974456" w:rsidR="00A84C1A" w:rsidRPr="000528A8">
      <w:pPr>
        <w:jc w:val="both"/>
      </w:pPr>
      <w:r w:rsidRPr="000528A8">
        <w:t>4</w:t>
      </w:r>
      <w:r w:rsidR="00A84C1A" w:rsidRPr="000528A8">
        <w:t xml:space="preserve">. </w:t>
      </w:r>
      <w:r w:rsidR="00974456" w:rsidRPr="000528A8">
        <w:tab/>
      </w:r>
      <w:r w:rsidR="00A84C1A" w:rsidRPr="000528A8">
        <w:t>Nekretnin</w:t>
      </w:r>
      <w:r w:rsidR="00696C63" w:rsidRPr="000528A8">
        <w:t>a</w:t>
      </w:r>
      <w:r w:rsidR="00A84C1A" w:rsidRPr="000528A8">
        <w:t xml:space="preserve"> će se rješenjem o dosudi dosuditi kupcu koji ponudi najpovoljniju cijenu</w:t>
      </w:r>
    </w:p>
    <w:p w:rsidRDefault="00A84C1A" w:rsidP="00974456" w:rsidR="00A84C1A" w:rsidRPr="000528A8">
      <w:pPr>
        <w:jc w:val="both"/>
      </w:pPr>
      <w:r w:rsidRPr="000528A8">
        <w:tab/>
        <w:t>Nekretnina će se dosuditi i kupcima koji su ponud</w:t>
      </w:r>
      <w:r w:rsidR="00696C63" w:rsidRPr="000528A8">
        <w:t>i</w:t>
      </w:r>
      <w:r w:rsidRPr="000528A8">
        <w:t xml:space="preserve">li nižu cijenu (ali ne i nižu od one početne na ovom ročištu za prodaju)  prema </w:t>
      </w:r>
      <w:r w:rsidR="008F701B" w:rsidRPr="000528A8">
        <w:t xml:space="preserve">iznosu </w:t>
      </w:r>
      <w:r w:rsidRPr="000528A8">
        <w:t>ponuđene cijene, ako kupci koji su ponudili veću cijenu ne polože kupovninu u roku iz točke  V</w:t>
      </w:r>
      <w:r w:rsidR="00BC214C" w:rsidRPr="000528A8">
        <w:t>I</w:t>
      </w:r>
      <w:r w:rsidRPr="000528A8">
        <w:t xml:space="preserve"> </w:t>
      </w:r>
      <w:r w:rsidR="00BC214C" w:rsidRPr="000528A8">
        <w:t>3</w:t>
      </w:r>
      <w:r w:rsidRPr="000528A8">
        <w:t>.</w:t>
      </w:r>
    </w:p>
    <w:p w:rsidRDefault="00900636" w:rsidP="00974456" w:rsidR="00A84C1A" w:rsidRPr="000528A8">
      <w:pPr>
        <w:jc w:val="both"/>
      </w:pPr>
      <w:r w:rsidRPr="000528A8">
        <w:t>5</w:t>
      </w:r>
      <w:r w:rsidR="00A84C1A" w:rsidRPr="000528A8">
        <w:t xml:space="preserve">. </w:t>
      </w:r>
      <w:r w:rsidR="00361730" w:rsidRPr="000528A8">
        <w:tab/>
      </w:r>
      <w:r w:rsidR="00A84C1A" w:rsidRPr="000528A8">
        <w:t>Osoba koja ima zakonsko ili ugovorno pravo prvokupa upisano u zemljišnim knjigama ima prednost pred najpovoljnijim ponuditeljem ako odmah po zaključenju dražbe izjavi da nekretninu kupuje uz iste uvjete.</w:t>
      </w:r>
    </w:p>
    <w:p w:rsidRDefault="00900636" w:rsidP="00974456" w:rsidR="00A84C1A" w:rsidRPr="000528A8">
      <w:pPr>
        <w:jc w:val="both"/>
      </w:pPr>
      <w:r w:rsidRPr="000528A8">
        <w:t>6.</w:t>
      </w:r>
      <w:r w:rsidR="00A84C1A" w:rsidRPr="000528A8">
        <w:t xml:space="preserve"> </w:t>
      </w:r>
      <w:r w:rsidR="00361730" w:rsidRPr="000528A8">
        <w:tab/>
      </w:r>
      <w:r w:rsidR="00A84C1A" w:rsidRPr="000528A8">
        <w:t xml:space="preserve">U rješenju o dosudi nekretnina sud će odrediti da </w:t>
      </w:r>
      <w:r w:rsidR="00645508" w:rsidRPr="000528A8">
        <w:t xml:space="preserve">će </w:t>
      </w:r>
      <w:r w:rsidR="00A84C1A" w:rsidRPr="000528A8">
        <w:t>se nakon pravomoćnosti toga rješenja i nakon što kupac položi kupovninu, u zemljišnim knjigama upisati u njegovu korist pravo vlasništva na dosuđenim nekretninama, te brisati prava i teret</w:t>
      </w:r>
      <w:r w:rsidR="00645508" w:rsidRPr="000528A8">
        <w:t>i</w:t>
      </w:r>
      <w:r w:rsidR="00A84C1A" w:rsidRPr="000528A8">
        <w:t xml:space="preserve"> na nekretninama koji prestaju njihovom prodajom.</w:t>
      </w:r>
    </w:p>
    <w:p w:rsidRDefault="00900636" w:rsidP="00974456" w:rsidR="00A84C1A" w:rsidRPr="000528A8">
      <w:pPr>
        <w:jc w:val="both"/>
      </w:pPr>
      <w:r w:rsidRPr="000528A8">
        <w:t>7</w:t>
      </w:r>
      <w:r w:rsidR="00A84C1A" w:rsidRPr="000528A8">
        <w:t xml:space="preserve">. </w:t>
      </w:r>
      <w:r w:rsidR="00361730" w:rsidRPr="000528A8">
        <w:tab/>
      </w:r>
      <w:r w:rsidR="00A84C1A" w:rsidRPr="000528A8">
        <w:t>Nakon pravomoćnosti rješenja o dosudi i nakon što kupac položi kupovninu sud će donijeti zaključak o predaji nekretnina kupcu, čime kupac stupa u posjed istih.</w:t>
      </w:r>
    </w:p>
    <w:p w:rsidRDefault="00900636" w:rsidP="00974456" w:rsidR="00A84C1A" w:rsidRPr="000528A8">
      <w:pPr>
        <w:jc w:val="both"/>
      </w:pPr>
      <w:r w:rsidRPr="000528A8">
        <w:t>8</w:t>
      </w:r>
      <w:r w:rsidR="00A84C1A" w:rsidRPr="000528A8">
        <w:t xml:space="preserve">. </w:t>
      </w:r>
      <w:r w:rsidR="00361730" w:rsidRPr="000528A8">
        <w:tab/>
      </w:r>
      <w:r w:rsidR="00A84C1A" w:rsidRPr="000528A8">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A84C1A" w:rsidP="00974456" w:rsidR="00A84C1A" w:rsidRPr="000528A8">
      <w:pPr>
        <w:ind w:firstLine="708"/>
        <w:jc w:val="both"/>
      </w:pPr>
      <w:r w:rsidRPr="000528A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900636" w:rsidP="00974456" w:rsidR="005D56F9" w:rsidRPr="005869F1">
      <w:pPr>
        <w:jc w:val="both"/>
      </w:pPr>
      <w:r w:rsidRPr="000528A8">
        <w:t>9</w:t>
      </w:r>
      <w:r w:rsidR="00A84C1A" w:rsidRPr="000528A8">
        <w:t xml:space="preserve">. </w:t>
      </w:r>
      <w:r w:rsidR="00361730" w:rsidRPr="000528A8">
        <w:tab/>
      </w:r>
      <w:r w:rsidR="00C022E8" w:rsidRPr="000528A8">
        <w:t>R</w:t>
      </w:r>
      <w:r w:rsidR="00A84C1A" w:rsidRPr="000528A8">
        <w:t xml:space="preserve">azgledati nekretnine i dokumentaciju vezanu uz iste, zainteresirane osobe </w:t>
      </w:r>
      <w:r w:rsidR="00A84C1A" w:rsidRPr="005869F1">
        <w:t>mogu u vrijeme dogovoreno sa stečajnim upraviteljem na tel.br.</w:t>
      </w:r>
      <w:r w:rsidR="00D3205F" w:rsidRPr="005869F1">
        <w:t xml:space="preserve"> 09</w:t>
      </w:r>
      <w:r w:rsidR="00BC214C" w:rsidRPr="005869F1">
        <w:t>8</w:t>
      </w:r>
      <w:r w:rsidR="00D3205F" w:rsidRPr="005869F1">
        <w:t>/</w:t>
      </w:r>
      <w:r w:rsidR="005869F1" w:rsidRPr="005869F1">
        <w:t>1376-671</w:t>
      </w:r>
      <w:r w:rsidR="00392662" w:rsidRPr="005869F1">
        <w:t>.</w:t>
      </w:r>
      <w:r w:rsidR="005D56F9" w:rsidRPr="005869F1">
        <w:t xml:space="preserve"> </w:t>
      </w:r>
    </w:p>
    <w:p w:rsidRDefault="00BC28C7" w:rsidP="00361730" w:rsidR="00BC28C7" w:rsidRPr="005869F1">
      <w:pPr>
        <w:jc w:val="center"/>
      </w:pPr>
    </w:p>
    <w:p w:rsidRDefault="00A84C1A" w:rsidP="00361730" w:rsidR="00A84C1A" w:rsidRPr="000528A8">
      <w:pPr>
        <w:jc w:val="center"/>
      </w:pPr>
      <w:r w:rsidRPr="000528A8">
        <w:lastRenderedPageBreak/>
        <w:t>Obrazloženje</w:t>
      </w:r>
    </w:p>
    <w:p w:rsidRDefault="00F151F1" w:rsidP="00361730" w:rsidR="00F151F1" w:rsidRPr="000528A8">
      <w:pPr>
        <w:jc w:val="center"/>
      </w:pPr>
    </w:p>
    <w:p w:rsidRDefault="00392662" w:rsidP="00974456" w:rsidR="00CB2481" w:rsidRPr="000528A8">
      <w:pPr>
        <w:jc w:val="both"/>
      </w:pPr>
      <w:r>
        <w:tab/>
      </w:r>
      <w:r w:rsidR="00E50BFA" w:rsidRPr="000528A8">
        <w:t xml:space="preserve">Pravomoćnim rješenjem ovog suda od </w:t>
      </w:r>
      <w:r>
        <w:t>20</w:t>
      </w:r>
      <w:r w:rsidR="00BC28C7" w:rsidRPr="000528A8">
        <w:t>.</w:t>
      </w:r>
      <w:r>
        <w:t xml:space="preserve"> srpnja</w:t>
      </w:r>
      <w:r w:rsidR="001A1120" w:rsidRPr="000528A8">
        <w:t xml:space="preserve"> 201</w:t>
      </w:r>
      <w:r w:rsidR="00BC28C7" w:rsidRPr="000528A8">
        <w:t>5. određen</w:t>
      </w:r>
      <w:r w:rsidR="00E50BFA" w:rsidRPr="000528A8">
        <w:t>a je prodaja nekretnina stečajnog dužnika opisanih toč.</w:t>
      </w:r>
      <w:r w:rsidR="00BC28C7" w:rsidRPr="000528A8">
        <w:t xml:space="preserve"> </w:t>
      </w:r>
      <w:r w:rsidR="00E50BFA" w:rsidRPr="000528A8">
        <w:t>I ovog zaključka u stečajnom postupku, uz odgovarajuću primjenu odredaba OZ-a.</w:t>
      </w:r>
    </w:p>
    <w:p w:rsidRDefault="00E50BFA" w:rsidP="00974456" w:rsidR="00CA5A24">
      <w:pPr>
        <w:jc w:val="both"/>
      </w:pPr>
      <w:r w:rsidRPr="000528A8">
        <w:tab/>
      </w:r>
      <w:r w:rsidR="00BC28C7" w:rsidRPr="000528A8">
        <w:t>P</w:t>
      </w:r>
      <w:r w:rsidRPr="000528A8">
        <w:t>odnes</w:t>
      </w:r>
      <w:r w:rsidR="003E1A3E" w:rsidRPr="000528A8">
        <w:t>k</w:t>
      </w:r>
      <w:r w:rsidR="00BC28C7" w:rsidRPr="000528A8">
        <w:t>om</w:t>
      </w:r>
      <w:r w:rsidR="003E1A3E" w:rsidRPr="000528A8">
        <w:t xml:space="preserve"> od </w:t>
      </w:r>
      <w:r w:rsidR="00CA5A24">
        <w:t>13.7.2015. razlučni vjerovnik RH, Ministarstvo financija, Porezna uprava, po ŽDO Velika Gorica, dostavio je procjenu predmetne nekretnine izrađenu po vještaku Gordanu Anđelu, dipl.ing.arh. Navedenu procjenu dostavljenu upravo od razlučnog vjerovnika prihvaća ovaj sud, a sve kako se ne bi nepotrebno stvarali troškovi oko procjene nekretnine.</w:t>
      </w:r>
    </w:p>
    <w:p w:rsidRDefault="00823013" w:rsidP="00F151F1" w:rsidR="00823013" w:rsidRPr="000528A8">
      <w:pPr>
        <w:jc w:val="both"/>
      </w:pPr>
      <w:r w:rsidRPr="000528A8">
        <w:tab/>
        <w:t xml:space="preserve">Prema čl. </w:t>
      </w:r>
      <w:smartTag w:element="metricconverter" w:uri="urn:schemas-microsoft-com:office:smarttags">
        <w:smartTagPr>
          <w:attr w:val="164. st" w:name="ProductID"/>
        </w:smartTagPr>
        <w:r w:rsidRPr="000528A8">
          <w:t>164. st</w:t>
        </w:r>
      </w:smartTag>
      <w:r w:rsidRPr="000528A8">
        <w:t>. 3. SZ</w:t>
      </w:r>
      <w:r w:rsidR="00086EB8" w:rsidRPr="000528A8">
        <w:t xml:space="preserve"> o prodaji odlučuje stečajni sudac rješenjem protiv kojeg pravo žalbe imaju stečajni upravitelj i razlučni vjerovnici, a prema stavku 3. istog čl</w:t>
      </w:r>
      <w:r w:rsidR="00136031" w:rsidRPr="000528A8">
        <w:t>a</w:t>
      </w:r>
      <w:r w:rsidR="00086EB8" w:rsidRPr="000528A8">
        <w:t>nka stečajni sudac će zaključkom o prodaji utvrditi vrijednost nekretnine, način prodaje i uvjete prodaje.</w:t>
      </w:r>
    </w:p>
    <w:p w:rsidRDefault="00086EB8" w:rsidP="00823013" w:rsidR="00086EB8" w:rsidRPr="000528A8">
      <w:pPr>
        <w:ind w:firstLine="708"/>
        <w:jc w:val="both"/>
      </w:pPr>
      <w:r w:rsidRPr="000528A8">
        <w:t>Prema članku 164. stavak 5. SZ-a kada s</w:t>
      </w:r>
      <w:r w:rsidR="00BC28C7" w:rsidRPr="000528A8">
        <w:t>e</w:t>
      </w:r>
      <w:r w:rsidRPr="000528A8">
        <w:t xml:space="preserve"> imovin</w:t>
      </w:r>
      <w:r w:rsidR="00BC28C7" w:rsidRPr="000528A8">
        <w:t>a</w:t>
      </w:r>
      <w:r w:rsidRPr="000528A8">
        <w:t xml:space="preserve"> prodaje u stečajnom postupku rok od objave za</w:t>
      </w:r>
      <w:r w:rsidR="00E2581B" w:rsidRPr="000528A8">
        <w:t xml:space="preserve">ključka na oglasnoj ploči suda </w:t>
      </w:r>
      <w:r w:rsidRPr="000528A8">
        <w:t>d</w:t>
      </w:r>
      <w:r w:rsidR="00E2581B" w:rsidRPr="000528A8">
        <w:t>o</w:t>
      </w:r>
      <w:r w:rsidRPr="000528A8">
        <w:t xml:space="preserve"> prodaje iznosi 15 dana.</w:t>
      </w:r>
    </w:p>
    <w:p w:rsidRDefault="00A84C1A" w:rsidP="00974456" w:rsidR="00B75233" w:rsidRPr="000528A8">
      <w:pPr>
        <w:jc w:val="both"/>
      </w:pPr>
      <w:r w:rsidRPr="000528A8">
        <w:tab/>
      </w:r>
      <w:r w:rsidR="00B75233" w:rsidRPr="000528A8">
        <w:t>O</w:t>
      </w:r>
      <w:r w:rsidRPr="000528A8">
        <w:t xml:space="preserve"> uvjetima i načinu prodaje odlučeno je temeljem odredb</w:t>
      </w:r>
      <w:r w:rsidR="00274521" w:rsidRPr="000528A8">
        <w:t>i</w:t>
      </w:r>
      <w:r w:rsidRPr="000528A8">
        <w:t xml:space="preserve">  čl</w:t>
      </w:r>
      <w:r w:rsidR="00C57106" w:rsidRPr="000528A8">
        <w:t xml:space="preserve">anka 97. </w:t>
      </w:r>
      <w:r w:rsidR="00B75233" w:rsidRPr="000528A8">
        <w:t>O</w:t>
      </w:r>
      <w:r w:rsidR="00086EB8" w:rsidRPr="000528A8">
        <w:t xml:space="preserve">vršnog zakona (NN br. </w:t>
      </w:r>
      <w:r w:rsidR="00B75233" w:rsidRPr="000528A8">
        <w:t>1</w:t>
      </w:r>
      <w:r w:rsidR="00C57106" w:rsidRPr="000528A8">
        <w:t>12</w:t>
      </w:r>
      <w:r w:rsidR="00B75233" w:rsidRPr="000528A8">
        <w:t>/12</w:t>
      </w:r>
      <w:r w:rsidR="00C57106" w:rsidRPr="000528A8">
        <w:t>., 25/13 i 93/2014</w:t>
      </w:r>
      <w:r w:rsidR="00B75233" w:rsidRPr="000528A8">
        <w:t>)</w:t>
      </w:r>
      <w:r w:rsidR="00F151F1" w:rsidRPr="000528A8">
        <w:t>.</w:t>
      </w:r>
    </w:p>
    <w:p w:rsidRDefault="00823013" w:rsidP="00974456" w:rsidR="00A84C1A" w:rsidRPr="000528A8">
      <w:pPr>
        <w:jc w:val="both"/>
      </w:pPr>
      <w:r w:rsidRPr="000528A8">
        <w:tab/>
        <w:t xml:space="preserve">Slijedom obrazloženog temeljem odredbe čl. </w:t>
      </w:r>
      <w:smartTag w:element="metricconverter" w:uri="urn:schemas-microsoft-com:office:smarttags">
        <w:smartTagPr>
          <w:attr w:val="164. st" w:name="ProductID"/>
        </w:smartTagPr>
        <w:r w:rsidRPr="000528A8">
          <w:t>164. st</w:t>
        </w:r>
      </w:smartTag>
      <w:r w:rsidRPr="000528A8">
        <w:t>. 1. SZ, odlučeno je kao u izreci.</w:t>
      </w:r>
    </w:p>
    <w:p w:rsidRDefault="00A84C1A" w:rsidP="00361730" w:rsidR="00A84C1A" w:rsidRPr="000528A8">
      <w:pPr>
        <w:jc w:val="center"/>
      </w:pPr>
      <w:r w:rsidRPr="000528A8">
        <w:t xml:space="preserve">Zagreb, </w:t>
      </w:r>
      <w:r w:rsidR="00DC48E4">
        <w:t>19</w:t>
      </w:r>
      <w:r w:rsidR="00F151F1" w:rsidRPr="000528A8">
        <w:t>.</w:t>
      </w:r>
      <w:r w:rsidR="00DC48E4">
        <w:t xml:space="preserve"> srpnja</w:t>
      </w:r>
      <w:r w:rsidR="001A1120" w:rsidRPr="000528A8">
        <w:t xml:space="preserve"> </w:t>
      </w:r>
      <w:r w:rsidR="00DC7D12" w:rsidRPr="000528A8">
        <w:t>201</w:t>
      </w:r>
      <w:r w:rsidR="00DC48E4">
        <w:t>6</w:t>
      </w:r>
      <w:r w:rsidR="001A1120" w:rsidRPr="000528A8">
        <w:t>.</w:t>
      </w:r>
    </w:p>
    <w:p w:rsidRDefault="00A84C1A" w:rsidP="00E91121" w:rsidR="00C062E6">
      <w:pPr>
        <w:pStyle w:val="Podnaslov"/>
        <w:ind w:firstLine="708" w:left="4956"/>
        <w:rPr>
          <w:rFonts w:hAnsi="Times New Roman" w:ascii="Times New Roman"/>
          <w:b w:val="false"/>
          <w:color w:val="auto"/>
          <w:szCs w:val="24"/>
        </w:rPr>
      </w:pPr>
      <w:r w:rsidRPr="000528A8">
        <w:tab/>
      </w:r>
      <w:r w:rsidRPr="000528A8">
        <w:tab/>
      </w:r>
      <w:r w:rsidRPr="000528A8">
        <w:tab/>
      </w:r>
      <w:r w:rsidRPr="000528A8">
        <w:tab/>
      </w:r>
      <w:r w:rsidRPr="000528A8">
        <w:tab/>
      </w:r>
      <w:r w:rsidRPr="000528A8">
        <w:tab/>
      </w:r>
      <w:r w:rsidRPr="000528A8">
        <w:tab/>
      </w:r>
      <w:r w:rsidRPr="000528A8">
        <w:tab/>
      </w:r>
      <w:r w:rsidRPr="000528A8">
        <w:tab/>
      </w:r>
      <w:r w:rsidR="00C062E6">
        <w:rPr>
          <w:rFonts w:hAnsi="Times New Roman" w:ascii="Times New Roman"/>
          <w:b w:val="false"/>
          <w:color w:val="auto"/>
          <w:szCs w:val="24"/>
        </w:rPr>
        <w:t>Stečajni sudac:</w:t>
      </w:r>
    </w:p>
    <w:p w:rsidRDefault="00C062E6" w:rsidP="00E91121" w:rsidR="00C062E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062E6" w:rsidP="00E91121" w:rsidR="00C062E6">
      <w:pPr>
        <w:pStyle w:val="Podnaslov"/>
        <w:ind w:firstLine="720" w:left="4320"/>
        <w:rPr>
          <w:rFonts w:hAnsi="Times New Roman" w:ascii="Times New Roman"/>
          <w:b w:val="false"/>
          <w:color w:val="auto"/>
          <w:szCs w:val="24"/>
        </w:rPr>
      </w:pPr>
    </w:p>
    <w:p w:rsidRDefault="00C062E6" w:rsidP="00E91121" w:rsidR="00C062E6">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062E6" w:rsidP="00E91121" w:rsidR="00C062E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528A8" w:rsidP="00C062E6" w:rsidR="000528A8" w:rsidRPr="000528A8">
      <w:pPr>
        <w:pStyle w:val="Podnaslov"/>
        <w:ind w:firstLine="708" w:left="4956"/>
      </w:pPr>
    </w:p>
    <w:p w:rsidRDefault="000528A8" w:rsidP="00974456" w:rsidR="000528A8">
      <w:pPr>
        <w:jc w:val="both"/>
      </w:pPr>
    </w:p>
    <w:p w:rsidRDefault="000528A8" w:rsidP="00974456" w:rsidR="000528A8">
      <w:pPr>
        <w:jc w:val="both"/>
      </w:pPr>
    </w:p>
    <w:p w:rsidRDefault="000528A8" w:rsidP="00974456" w:rsidR="000528A8">
      <w:pPr>
        <w:jc w:val="both"/>
      </w:pPr>
    </w:p>
    <w:p w:rsidRDefault="00086EB8" w:rsidP="00974456" w:rsidR="00A84C1A" w:rsidRPr="000528A8">
      <w:pPr>
        <w:jc w:val="both"/>
      </w:pPr>
      <w:r w:rsidRPr="000528A8">
        <w:t>Uputa o pravnom lijeku</w:t>
      </w:r>
      <w:r w:rsidR="00A84C1A" w:rsidRPr="000528A8">
        <w:t>:</w:t>
      </w:r>
    </w:p>
    <w:p w:rsidRDefault="00A84C1A" w:rsidP="00974456" w:rsidR="00A84C1A" w:rsidRPr="000528A8">
      <w:pPr>
        <w:jc w:val="both"/>
      </w:pPr>
      <w:r w:rsidRPr="000528A8">
        <w:t>Protiv ovog zaključka nije dopuštena žalba (čl.11.st.9. SZ).</w:t>
      </w:r>
    </w:p>
    <w:p w:rsidRDefault="00245B29" w:rsidP="00974456" w:rsidR="00245B29" w:rsidRPr="000528A8">
      <w:pPr>
        <w:jc w:val="both"/>
      </w:pPr>
    </w:p>
    <w:p w:rsidRDefault="00DC7D12" w:rsidP="00974456" w:rsidR="00DC7D12" w:rsidRPr="000528A8">
      <w:pPr>
        <w:jc w:val="both"/>
      </w:pPr>
    </w:p>
    <w:p w:rsidRDefault="000528A8" w:rsidP="001A1120" w:rsidR="000528A8"/>
    <w:p w:rsidRDefault="00C062E6" w:rsidP="001A1120" w:rsidR="00C062E6"/>
    <w:p w:rsidRDefault="00C062E6" w:rsidP="001A1120" w:rsidR="00C062E6"/>
    <w:p w:rsidRDefault="00C062E6" w:rsidP="001A1120" w:rsidR="00C062E6"/>
    <w:p w:rsidRDefault="00C062E6" w:rsidP="001A1120" w:rsidR="00C062E6"/>
    <w:p w:rsidRDefault="00C062E6" w:rsidP="001A1120" w:rsidR="00C062E6"/>
    <w:p w:rsidRDefault="00C062E6" w:rsidP="001A1120" w:rsidR="00C062E6"/>
    <w:p w:rsidRDefault="00C062E6" w:rsidP="001A1120" w:rsidR="00C062E6"/>
    <w:p w:rsidRDefault="00C062E6" w:rsidP="001A1120" w:rsidR="00C062E6"/>
    <w:p w:rsidRDefault="00C062E6" w:rsidP="001A1120" w:rsidR="00C062E6"/>
    <w:p w:rsidRDefault="00C062E6" w:rsidP="001A1120" w:rsidR="00C062E6"/>
    <w:p w:rsidRDefault="00C062E6" w:rsidP="001A1120" w:rsidR="00C062E6"/>
    <w:p w:rsidRDefault="00C062E6" w:rsidP="001A1120" w:rsidR="00C062E6"/>
    <w:p w:rsidRDefault="00C062E6" w:rsidP="001A1120" w:rsidR="00C062E6"/>
    <w:p w:rsidRDefault="00C062E6" w:rsidP="001A1120" w:rsidR="00C062E6"/>
    <w:p w:rsidRDefault="00C062E6" w:rsidP="001A1120" w:rsidR="00C062E6"/>
    <w:p w:rsidRDefault="00C062E6" w:rsidP="001A1120" w:rsidR="00C062E6"/>
    <w:p w:rsidRDefault="00C062E6" w:rsidP="001A1120" w:rsidR="00C062E6"/>
    <w:p w:rsidRDefault="00C062E6" w:rsidP="001A1120" w:rsidR="00C062E6"/>
    <w:p w:rsidRDefault="00C062E6" w:rsidP="001A1120" w:rsidR="00C062E6"/>
    <w:sectPr w:rsidSect="00167C21" w:rsidR="00C062E6">
      <w:headerReference w:type="even" r:id="rId11"/>
      <w:headerReference w:type="default" r:id="rId12"/>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0AA6" w:rsidR="001D0AA6">
      <w:r>
        <w:separator/>
      </w:r>
    </w:p>
  </w:endnote>
  <w:endnote w:id="0" w:type="continuationSeparator">
    <w:p w:rsidRDefault="001D0AA6" w:rsidR="001D0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0AA6" w:rsidR="001D0AA6">
      <w:r>
        <w:separator/>
      </w:r>
    </w:p>
  </w:footnote>
  <w:footnote w:id="0" w:type="continuationSeparator">
    <w:p w:rsidRDefault="001D0AA6" w:rsidR="001D0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0B7F">
      <w:rPr>
        <w:rStyle w:val="Brojstranice"/>
        <w:noProof/>
      </w:rPr>
      <w:t>3</w:t>
    </w:r>
    <w:r>
      <w:rPr>
        <w:rStyle w:val="Brojstranice"/>
      </w:rPr>
      <w:fldChar w:fldCharType="end"/>
    </w:r>
  </w:p>
  <w:p w:rsidRDefault="00383464"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65430B">
      <w:rPr>
        <w:rStyle w:val="Brojstranice"/>
        <w:noProof/>
      </w:rPr>
      <w:t>4</w:t>
    </w:r>
    <w:r>
      <w:rPr>
        <w:rStyle w:val="Brojstranice"/>
      </w:rPr>
      <w:fldChar w:fldCharType="end"/>
    </w:r>
  </w:p>
  <w:p w:rsidRDefault="002426F8" w:rsidP="003E1A3E" w:rsidR="00383464" w:rsidRPr="00A12C3D">
    <w:pPr>
      <w:jc w:val="right"/>
    </w:pPr>
    <w:r>
      <w:rPr>
        <w:lang w:val="pt-BR"/>
      </w:rPr>
      <w:t>72</w:t>
    </w:r>
    <w:r w:rsidR="00AE3DBF" w:rsidRPr="00264673">
      <w:rPr>
        <w:lang w:val="pt-BR"/>
      </w:rPr>
      <w:t>.St-</w:t>
    </w:r>
    <w:r w:rsidR="00392662">
      <w:rPr>
        <w:lang w:val="pt-BR"/>
      </w:rPr>
      <w:t>89</w:t>
    </w:r>
    <w:r w:rsidR="000A6C94">
      <w:rPr>
        <w:lang w:val="pt-BR"/>
      </w:rPr>
      <w:t>8</w:t>
    </w:r>
    <w:r w:rsidR="00392662">
      <w:rPr>
        <w:lang w:val="pt-BR"/>
      </w:rPr>
      <w:t>/2013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0F2653"/>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2">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E234DE7"/>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CE34F15"/>
    <w:multiLevelType w:val="hybridMultilevel"/>
    <w:tmpl w:val="8FD8E8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1EE21BE"/>
    <w:multiLevelType w:val="hybridMultilevel"/>
    <w:tmpl w:val="34F610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7"/>
  </w:num>
  <w:num w:numId="3">
    <w:abstractNumId w:val="8"/>
  </w:num>
  <w:num w:numId="4">
    <w:abstractNumId w:val="1"/>
  </w:num>
  <w:num w:numId="5">
    <w:abstractNumId w:val="5"/>
  </w:num>
  <w:num w:numId="6">
    <w:abstractNumId w:val="4"/>
  </w:num>
  <w:num w:numId="7">
    <w:abstractNumId w:val="6"/>
  </w:num>
  <w:num w:numId="8">
    <w:abstractNumId w:val="0"/>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4F9A"/>
    <w:rsid w:val="00023656"/>
    <w:rsid w:val="00031560"/>
    <w:rsid w:val="00047093"/>
    <w:rsid w:val="000528A8"/>
    <w:rsid w:val="00062F3C"/>
    <w:rsid w:val="0008428F"/>
    <w:rsid w:val="00086EB8"/>
    <w:rsid w:val="000A6C94"/>
    <w:rsid w:val="000D3E10"/>
    <w:rsid w:val="000E77FF"/>
    <w:rsid w:val="000F00A7"/>
    <w:rsid w:val="00105DED"/>
    <w:rsid w:val="0013601B"/>
    <w:rsid w:val="00136031"/>
    <w:rsid w:val="001401A9"/>
    <w:rsid w:val="0014174A"/>
    <w:rsid w:val="00153E95"/>
    <w:rsid w:val="00161B58"/>
    <w:rsid w:val="0016709E"/>
    <w:rsid w:val="00167C21"/>
    <w:rsid w:val="00185CCC"/>
    <w:rsid w:val="00197BDA"/>
    <w:rsid w:val="001A0199"/>
    <w:rsid w:val="001A1120"/>
    <w:rsid w:val="001A59AD"/>
    <w:rsid w:val="001B30E7"/>
    <w:rsid w:val="001D0AA6"/>
    <w:rsid w:val="001D17FB"/>
    <w:rsid w:val="001D42E0"/>
    <w:rsid w:val="002048C5"/>
    <w:rsid w:val="00222021"/>
    <w:rsid w:val="00223552"/>
    <w:rsid w:val="00232160"/>
    <w:rsid w:val="002426F8"/>
    <w:rsid w:val="00245B29"/>
    <w:rsid w:val="00274521"/>
    <w:rsid w:val="00276268"/>
    <w:rsid w:val="002812CE"/>
    <w:rsid w:val="002944F0"/>
    <w:rsid w:val="002B1F84"/>
    <w:rsid w:val="002B5B7E"/>
    <w:rsid w:val="002C15FA"/>
    <w:rsid w:val="002E2883"/>
    <w:rsid w:val="002E62F7"/>
    <w:rsid w:val="002F15B8"/>
    <w:rsid w:val="00323102"/>
    <w:rsid w:val="00333139"/>
    <w:rsid w:val="00361730"/>
    <w:rsid w:val="00374D53"/>
    <w:rsid w:val="003763AA"/>
    <w:rsid w:val="00380A99"/>
    <w:rsid w:val="00383464"/>
    <w:rsid w:val="00392662"/>
    <w:rsid w:val="003B6F27"/>
    <w:rsid w:val="003E1A3E"/>
    <w:rsid w:val="003F22B9"/>
    <w:rsid w:val="004270F7"/>
    <w:rsid w:val="00430D99"/>
    <w:rsid w:val="004451EF"/>
    <w:rsid w:val="0045250C"/>
    <w:rsid w:val="004560D9"/>
    <w:rsid w:val="004B0809"/>
    <w:rsid w:val="004C5C6C"/>
    <w:rsid w:val="004D73BC"/>
    <w:rsid w:val="004D7CF5"/>
    <w:rsid w:val="004F434E"/>
    <w:rsid w:val="00513852"/>
    <w:rsid w:val="00515969"/>
    <w:rsid w:val="00526D62"/>
    <w:rsid w:val="005318A9"/>
    <w:rsid w:val="00573FDC"/>
    <w:rsid w:val="005869F1"/>
    <w:rsid w:val="00592CB5"/>
    <w:rsid w:val="005C2EB1"/>
    <w:rsid w:val="005D56F9"/>
    <w:rsid w:val="005F5633"/>
    <w:rsid w:val="0061272E"/>
    <w:rsid w:val="00620B7F"/>
    <w:rsid w:val="00621277"/>
    <w:rsid w:val="00622282"/>
    <w:rsid w:val="00633709"/>
    <w:rsid w:val="00633B10"/>
    <w:rsid w:val="00645508"/>
    <w:rsid w:val="00652C42"/>
    <w:rsid w:val="0065430B"/>
    <w:rsid w:val="0066596C"/>
    <w:rsid w:val="006819FF"/>
    <w:rsid w:val="006832A5"/>
    <w:rsid w:val="00685199"/>
    <w:rsid w:val="00696C63"/>
    <w:rsid w:val="006A48C8"/>
    <w:rsid w:val="006A7E7B"/>
    <w:rsid w:val="006C2827"/>
    <w:rsid w:val="006C3587"/>
    <w:rsid w:val="006D240B"/>
    <w:rsid w:val="006D4DB7"/>
    <w:rsid w:val="006D61E1"/>
    <w:rsid w:val="006E4F18"/>
    <w:rsid w:val="007025E0"/>
    <w:rsid w:val="00736EF6"/>
    <w:rsid w:val="0074479B"/>
    <w:rsid w:val="0075380F"/>
    <w:rsid w:val="007678A2"/>
    <w:rsid w:val="007A0ABD"/>
    <w:rsid w:val="007A26A6"/>
    <w:rsid w:val="007A3E67"/>
    <w:rsid w:val="007D16E7"/>
    <w:rsid w:val="007D25D9"/>
    <w:rsid w:val="007D3454"/>
    <w:rsid w:val="007F6BA6"/>
    <w:rsid w:val="00800183"/>
    <w:rsid w:val="008021B2"/>
    <w:rsid w:val="00810FFB"/>
    <w:rsid w:val="00823013"/>
    <w:rsid w:val="00827895"/>
    <w:rsid w:val="00877097"/>
    <w:rsid w:val="00883836"/>
    <w:rsid w:val="0088567D"/>
    <w:rsid w:val="008D0264"/>
    <w:rsid w:val="008F701B"/>
    <w:rsid w:val="00900636"/>
    <w:rsid w:val="0092157B"/>
    <w:rsid w:val="00924694"/>
    <w:rsid w:val="0093446A"/>
    <w:rsid w:val="00936FA0"/>
    <w:rsid w:val="00943E22"/>
    <w:rsid w:val="009515ED"/>
    <w:rsid w:val="0095627D"/>
    <w:rsid w:val="00974456"/>
    <w:rsid w:val="00981E93"/>
    <w:rsid w:val="009868BF"/>
    <w:rsid w:val="00986C9F"/>
    <w:rsid w:val="009917AB"/>
    <w:rsid w:val="009A16D9"/>
    <w:rsid w:val="009A6E63"/>
    <w:rsid w:val="009A75C0"/>
    <w:rsid w:val="009C3B39"/>
    <w:rsid w:val="009C659B"/>
    <w:rsid w:val="009F20A8"/>
    <w:rsid w:val="00A12C3D"/>
    <w:rsid w:val="00A31CB4"/>
    <w:rsid w:val="00A36F1D"/>
    <w:rsid w:val="00A463A2"/>
    <w:rsid w:val="00A53CB8"/>
    <w:rsid w:val="00A53CE0"/>
    <w:rsid w:val="00A65ED3"/>
    <w:rsid w:val="00A75A37"/>
    <w:rsid w:val="00A806E8"/>
    <w:rsid w:val="00A84C1A"/>
    <w:rsid w:val="00A96786"/>
    <w:rsid w:val="00AE263A"/>
    <w:rsid w:val="00AE28C7"/>
    <w:rsid w:val="00AE3DBF"/>
    <w:rsid w:val="00B01320"/>
    <w:rsid w:val="00B34EC8"/>
    <w:rsid w:val="00B3642F"/>
    <w:rsid w:val="00B408B7"/>
    <w:rsid w:val="00B4366F"/>
    <w:rsid w:val="00B45135"/>
    <w:rsid w:val="00B46073"/>
    <w:rsid w:val="00B50989"/>
    <w:rsid w:val="00B75233"/>
    <w:rsid w:val="00B9120F"/>
    <w:rsid w:val="00B9445D"/>
    <w:rsid w:val="00B977E1"/>
    <w:rsid w:val="00BA698F"/>
    <w:rsid w:val="00BA6D11"/>
    <w:rsid w:val="00BC214C"/>
    <w:rsid w:val="00BC28C7"/>
    <w:rsid w:val="00BD595B"/>
    <w:rsid w:val="00BE3191"/>
    <w:rsid w:val="00BE5BAA"/>
    <w:rsid w:val="00BF1310"/>
    <w:rsid w:val="00BF658E"/>
    <w:rsid w:val="00C022E8"/>
    <w:rsid w:val="00C062E6"/>
    <w:rsid w:val="00C21015"/>
    <w:rsid w:val="00C307B7"/>
    <w:rsid w:val="00C311AF"/>
    <w:rsid w:val="00C31D80"/>
    <w:rsid w:val="00C41D74"/>
    <w:rsid w:val="00C43F18"/>
    <w:rsid w:val="00C46A70"/>
    <w:rsid w:val="00C57106"/>
    <w:rsid w:val="00C7731C"/>
    <w:rsid w:val="00C81737"/>
    <w:rsid w:val="00C955C4"/>
    <w:rsid w:val="00C95F88"/>
    <w:rsid w:val="00CA5A24"/>
    <w:rsid w:val="00CB151D"/>
    <w:rsid w:val="00CB2481"/>
    <w:rsid w:val="00CB452B"/>
    <w:rsid w:val="00CC3B04"/>
    <w:rsid w:val="00CC3B97"/>
    <w:rsid w:val="00CD4E7C"/>
    <w:rsid w:val="00CE350D"/>
    <w:rsid w:val="00CE4AD0"/>
    <w:rsid w:val="00D13B92"/>
    <w:rsid w:val="00D27E4F"/>
    <w:rsid w:val="00D3205F"/>
    <w:rsid w:val="00D4368F"/>
    <w:rsid w:val="00D5779B"/>
    <w:rsid w:val="00D66697"/>
    <w:rsid w:val="00D72AE8"/>
    <w:rsid w:val="00D7642B"/>
    <w:rsid w:val="00D8523B"/>
    <w:rsid w:val="00D85CC6"/>
    <w:rsid w:val="00D868F2"/>
    <w:rsid w:val="00D92622"/>
    <w:rsid w:val="00DB57AB"/>
    <w:rsid w:val="00DB6978"/>
    <w:rsid w:val="00DC48E4"/>
    <w:rsid w:val="00DC7D12"/>
    <w:rsid w:val="00DD1ABE"/>
    <w:rsid w:val="00DD43F9"/>
    <w:rsid w:val="00DE7D88"/>
    <w:rsid w:val="00DF4DE0"/>
    <w:rsid w:val="00E2581B"/>
    <w:rsid w:val="00E403AC"/>
    <w:rsid w:val="00E473A3"/>
    <w:rsid w:val="00E50BFA"/>
    <w:rsid w:val="00E54201"/>
    <w:rsid w:val="00E60422"/>
    <w:rsid w:val="00E66974"/>
    <w:rsid w:val="00E919CC"/>
    <w:rsid w:val="00EA2380"/>
    <w:rsid w:val="00EB0E50"/>
    <w:rsid w:val="00EC0FC1"/>
    <w:rsid w:val="00EC396C"/>
    <w:rsid w:val="00EC7AF6"/>
    <w:rsid w:val="00EE6472"/>
    <w:rsid w:val="00F07951"/>
    <w:rsid w:val="00F11FE0"/>
    <w:rsid w:val="00F1365A"/>
    <w:rsid w:val="00F151F1"/>
    <w:rsid w:val="00F2024C"/>
    <w:rsid w:val="00F234D3"/>
    <w:rsid w:val="00F607C4"/>
    <w:rsid w:val="00F63AC4"/>
    <w:rsid w:val="00F82CEF"/>
    <w:rsid w:val="00F868C9"/>
    <w:rsid w:val="00F86E5D"/>
    <w:rsid w:val="00F92F05"/>
    <w:rsid w:val="00FA7D65"/>
    <w:rsid w:val="00FB4140"/>
    <w:rsid w:val="00FC10F8"/>
    <w:rsid w:val="00FE21A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401A9"/>
    <w:rPr>
      <w:sz w:val="24"/>
      <w:szCs w:val="24"/>
    </w:rPr>
  </w:style>
  <w:style w:styleId="Naslov2" w:type="paragraph">
    <w:name w:val="heading 2"/>
    <w:basedOn w:val="Normal"/>
    <w:next w:val="Normal"/>
    <w:qFormat/>
    <w:rsid w:val="0066596C"/>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cs="Tahoma" w:hAnsi="Tahoma" w:ascii="Tahoma"/>
      <w:sz w:val="16"/>
      <w:szCs w:val="16"/>
    </w:rPr>
  </w:style>
  <w:style w:styleId="Odlomakpopisa" w:type="paragraph">
    <w:name w:val="List Paragraph"/>
    <w:basedOn w:val="Normal"/>
    <w:uiPriority w:val="34"/>
    <w:qFormat/>
    <w:rsid w:val="003763AA"/>
    <w:pPr>
      <w:ind w:left="720"/>
      <w:contextualSpacing/>
    </w:pPr>
  </w:style>
  <w:style w:styleId="Podnaslov" w:type="paragraph">
    <w:name w:val="Subtitle"/>
    <w:basedOn w:val="Normal"/>
    <w:link w:val="PodnaslovChar"/>
    <w:qFormat/>
    <w:rsid w:val="00C062E6"/>
    <w:pPr>
      <w:jc w:val="both"/>
    </w:pPr>
    <w:rPr>
      <w:rFonts w:hAnsi="Tahoma" w:ascii="Tahoma"/>
      <w:b/>
      <w:color w:val="0000FF"/>
      <w:szCs w:val="20"/>
    </w:rPr>
  </w:style>
  <w:style w:customStyle="true" w:styleId="PodnaslovChar" w:type="character">
    <w:name w:val="Podnaslov Char"/>
    <w:basedOn w:val="Zadanifontodlomka"/>
    <w:link w:val="Podnaslov"/>
    <w:rsid w:val="00C062E6"/>
    <w:rPr>
      <w:rFonts w:hAnsi="Tahoma" w:ascii="Tahoma"/>
      <w:b/>
      <w:color w:val="0000FF"/>
      <w:sz w:val="24"/>
    </w:rPr>
  </w:style>
  <w:style w:styleId="Tekstrezerviranogmjesta" w:type="character">
    <w:name w:val="Placeholder Text"/>
    <w:basedOn w:val="Zadanifontodlomka"/>
    <w:uiPriority w:val="99"/>
    <w:semiHidden/>
    <w:rsid w:val="0065430B"/>
    <w:rPr>
      <w:color w:val="808080"/>
      <w:bdr w:space="0" w:sz="0" w:color="auto" w:val="none"/>
      <w:shd w:fill="auto" w:color="auto" w:val="clear"/>
    </w:rPr>
  </w:style>
  <w:style w:customStyle="true" w:styleId="eSPISCCParagraphDefaultFont" w:type="character">
    <w:name w:val="eSPIS_CC_Paragraph Default Font"/>
    <w:basedOn w:val="Zadanifontodlomka"/>
    <w:rsid w:val="006543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430B"/>
    <w:rPr>
      <w:bdr w:space="0" w:sz="0" w:color="auto" w:val="none"/>
      <w:shd w:fill="FFFFCC" w:color="auto" w:val="clear"/>
      <w:lang w:val="hr-HR"/>
    </w:rPr>
  </w:style>
  <w:style w:customStyle="true" w:styleId="PozadinaSvijetloCrvena" w:type="character">
    <w:name w:val="Pozadina_SvijetloCrvena"/>
    <w:basedOn w:val="eSPISCCParagraphDefaultFont"/>
    <w:rsid w:val="006543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43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401A9"/>
    <w:rPr>
      <w:sz w:val="24"/>
      <w:szCs w:val="24"/>
    </w:rPr>
  </w:style>
  <w:style w:styleId="Naslov2" w:type="paragraph">
    <w:name w:val="heading 2"/>
    <w:basedOn w:val="Normal"/>
    <w:next w:val="Normal"/>
    <w:qFormat/>
    <w:rsid w:val="0066596C"/>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ascii="Tahoma" w:cs="Tahoma" w:hAnsi="Tahoma"/>
      <w:sz w:val="16"/>
      <w:szCs w:val="16"/>
    </w:rPr>
  </w:style>
  <w:style w:styleId="Odlomakpopisa" w:type="paragraph">
    <w:name w:val="List Paragraph"/>
    <w:basedOn w:val="Normal"/>
    <w:uiPriority w:val="34"/>
    <w:qFormat/>
    <w:rsid w:val="003763AA"/>
    <w:pPr>
      <w:ind w:left="720"/>
      <w:contextualSpacing/>
    </w:pPr>
  </w:style>
  <w:style w:styleId="Podnaslov" w:type="paragraph">
    <w:name w:val="Subtitle"/>
    <w:basedOn w:val="Normal"/>
    <w:link w:val="PodnaslovChar"/>
    <w:qFormat/>
    <w:rsid w:val="00C062E6"/>
    <w:pPr>
      <w:jc w:val="both"/>
    </w:pPr>
    <w:rPr>
      <w:rFonts w:ascii="Tahoma" w:hAnsi="Tahoma"/>
      <w:b/>
      <w:color w:val="0000FF"/>
      <w:szCs w:val="20"/>
    </w:rPr>
  </w:style>
  <w:style w:customStyle="1" w:styleId="PodnaslovChar" w:type="character">
    <w:name w:val="Podnaslov Char"/>
    <w:basedOn w:val="Zadanifontodlomka"/>
    <w:link w:val="Podnaslov"/>
    <w:rsid w:val="00C062E6"/>
    <w:rPr>
      <w:rFonts w:ascii="Tahoma" w:hAnsi="Tahoma"/>
      <w:b/>
      <w:color w:val="0000FF"/>
      <w:sz w:val="24"/>
    </w:rPr>
  </w:style>
  <w:style w:styleId="Tekstrezerviranogmjesta" w:type="character">
    <w:name w:val="Placeholder Text"/>
    <w:basedOn w:val="Zadanifontodlomka"/>
    <w:uiPriority w:val="99"/>
    <w:semiHidden/>
    <w:rsid w:val="0065430B"/>
    <w:rPr>
      <w:color w:val="808080"/>
      <w:bdr w:color="auto" w:space="0" w:sz="0" w:val="none"/>
      <w:shd w:color="auto" w:fill="auto" w:val="clear"/>
    </w:rPr>
  </w:style>
  <w:style w:customStyle="1" w:styleId="eSPISCCParagraphDefaultFont" w:type="character">
    <w:name w:val="eSPIS_CC_Paragraph Default Font"/>
    <w:basedOn w:val="Zadanifontodlomka"/>
    <w:rsid w:val="006543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430B"/>
    <w:rPr>
      <w:bdr w:color="auto" w:space="0" w:sz="0" w:val="none"/>
      <w:shd w:color="auto" w:fill="FFFFCC" w:val="clear"/>
      <w:lang w:val="hr-HR"/>
    </w:rPr>
  </w:style>
  <w:style w:customStyle="1" w:styleId="PozadinaSvijetloCrvena" w:type="character">
    <w:name w:val="Pozadina_SvijetloCrvena"/>
    <w:basedOn w:val="eSPISCCParagraphDefaultFont"/>
    <w:rsid w:val="006543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43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2037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2016.</izvorni_sadrzaj>
    <derivirana_varijabla naziv="DomainObject.DatumDonosenjaOdluke_1">19.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St-898/2013</izvorni_sadrzaj>
    <derivirana_varijabla naziv="DomainObject.Predmet.OznakaBroj_1">St-898/2013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BUCHBERGER d.o.o. za proizvodnju, trgovinu i usluge</izvorni_sadrzaj>
    <derivirana_varijabla naziv="DomainObject.Predmet.ProtustrankaFormated_1">  BUCHBERGER d.o.o. za proizvodnju, trgovinu i usluge</derivirana_varijabla>
  </DomainObject.Predmet.ProtustrankaFormated>
  <DomainObject.Predmet.ProtustrankaFormatedOIB>
    <izvorni_sadrzaj>  BUCHBERGER d.o.o. za proizvodnju, trgovinu i usluge, OIB 82719887342</izvorni_sadrzaj>
    <derivirana_varijabla naziv="DomainObject.Predmet.ProtustrankaFormatedOIB_1">  BUCHBERGER d.o.o. za proizvodnju, trgovinu i usluge, OIB 82719887342</derivirana_varijabla>
  </DomainObject.Predmet.ProtustrankaFormatedOIB>
  <DomainObject.Predmet.ProtustrankaFormatedWithAdress>
    <izvorni_sadrzaj> BUCHBERGER d.o.o. za proizvodnju, trgovinu i usluge, Nikole Bonifačića 31, 10410 Velika Gorica</izvorni_sadrzaj>
    <derivirana_varijabla naziv="DomainObject.Predmet.ProtustrankaFormatedWithAdress_1"> BUCHBERGER d.o.o. za proizvodnju, trgovinu i usluge, Nikole Bonifačića 31, 10410 Velika Gorica</derivirana_varijabla>
  </DomainObject.Predmet.ProtustrankaFormatedWithAdress>
  <DomainObject.Predmet.ProtustrankaFormatedWithAdressOIB>
    <izvorni_sadrzaj> BUCHBERGER d.o.o. za proizvodnju, trgovinu i usluge, OIB 82719887342, Nikole Bonifačića 31, 10410 Velika Gorica</izvorni_sadrzaj>
    <derivirana_varijabla naziv="DomainObject.Predmet.ProtustrankaFormatedWithAdressOIB_1"> BUCHBERGER d.o.o. za proizvodnju, trgovinu i usluge, OIB 82719887342, Nikole Bonifačića 31, 10410 Velika Gorica</derivirana_varijabla>
  </DomainObject.Predmet.ProtustrankaFormatedWithAdressOIB>
  <DomainObject.Predmet.ProtustrankaWithAdress>
    <izvorni_sadrzaj>BUCHBERGER d.o.o. za proizvodnju, trgovinu i usluge Nikole Bonifačića 31, 10410 Velika Gorica</izvorni_sadrzaj>
    <derivirana_varijabla naziv="DomainObject.Predmet.ProtustrankaWithAdress_1">BUCHBERGER d.o.o. za proizvodnju, trgovinu i usluge Nikole Bonifačića 31, 10410 Velika Gorica</derivirana_varijabla>
  </DomainObject.Predmet.ProtustrankaWithAdress>
  <DomainObject.Predmet.ProtustrankaWithAdressOIB>
    <izvorni_sadrzaj>BUCHBERGER d.o.o. za proizvodnju, trgovinu i usluge, OIB 82719887342, Nikole Bonifačića 31, 10410 Velika Gorica</izvorni_sadrzaj>
    <derivirana_varijabla naziv="DomainObject.Predmet.ProtustrankaWithAdressOIB_1">BUCHBERGER d.o.o. za proizvodnju, trgovinu i usluge, OIB 82719887342, Nikole Bonifačića 31, 10410 Velika Gorica</derivirana_varijabla>
  </DomainObject.Predmet.ProtustrankaWithAdressOIB>
  <DomainObject.Predmet.ProtustrankaNazivFormated>
    <izvorni_sadrzaj>BUCHBERGER d.o.o. za proizvodnju, trgovinu i usluge</izvorni_sadrzaj>
    <derivirana_varijabla naziv="DomainObject.Predmet.ProtustrankaNazivFormated_1">BUCHBERGER d.o.o. za proizvodnju, trgovinu i usluge</derivirana_varijabla>
  </DomainObject.Predmet.ProtustrankaNazivFormated>
  <DomainObject.Predmet.ProtustrankaNazivFormatedOIB>
    <izvorni_sadrzaj>BUCHBERGER d.o.o. za proizvodnju, trgovinu i usluge, OIB 82719887342</izvorni_sadrzaj>
    <derivirana_varijabla naziv="DomainObject.Predmet.ProtustrankaNazivFormatedOIB_1">BUCHBERGER d.o.o. za proizvodnju, trgovinu i usluge, OIB 82719887342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J.u.A. Frischeis društvo s ograničenom odgovornošću za trgovinu i usluge</izvorni_sadrzaj>
    <derivirana_varijabla naziv="DomainObject.Predmet.StrankaFormated_1">  FINA ZAGREB; J.u.A. Frischeis društvo s ograničenom odgovornošću za trgovinu i usluge</derivirana_varijabla>
  </DomainObject.Predmet.StrankaFormated>
  <DomainObject.Predmet.StrankaFormatedOIB>
    <izvorni_sadrzaj>  FINA ZAGREB, OIB 85821130368; J.u.A. Frischeis društvo s ograničenom odgovornošću za trgovinu i usluge, OIB 18918947938</izvorni_sadrzaj>
    <derivirana_varijabla naziv="DomainObject.Predmet.StrankaFormatedOIB_1">  FINA ZAGREB, OIB 85821130368; J.u.A. Frischeis društvo s ograničenom odgovornošću za trgovinu i usluge, OIB 18918947938</derivirana_varijabla>
  </DomainObject.Predmet.StrankaFormatedOIB>
  <DomainObject.Predmet.StrankaFormatedWithAdress>
    <izvorni_sadrzaj> FINA ZAGREB, Ilica 307, 10000 Zagreb; J.u.A. Frischeis društvo s ograničenom odgovornošću za trgovinu i usluge, Lj. Posavskog 49, 10410 Velika Gorica</izvorni_sadrzaj>
    <derivirana_varijabla naziv="DomainObject.Predmet.StrankaFormatedWithAdress_1"> FINA ZAGREB, Ilica 307, 10000 Zagreb; J.u.A. Frischeis društvo s ograničenom odgovornošću za trgovinu i usluge, Lj. Posavskog 49, 10410 Velika Gorica</derivirana_varijabla>
  </DomainObject.Predmet.StrankaFormatedWithAdress>
  <DomainObject.Predmet.StrankaFormatedWithAdressOIB>
    <izvorni_sadrzaj> FINA ZAGREB, OIB 85821130368, Ilica 307, 10000 Zagreb; J.u.A. Frischeis društvo s ograničenom odgovornošću za trgovinu i usluge, OIB 18918947938, Lj. Posavskog 49, 10410 Velika Gorica</izvorni_sadrzaj>
    <derivirana_varijabla naziv="DomainObject.Predmet.StrankaFormatedWithAdressOIB_1"> FINA ZAGREB, OIB 85821130368, Ilica 307, 10000 Zagreb; J.u.A. Frischeis društvo s ograničenom odgovornošću za trgovinu i usluge, OIB 18918947938, Lj. Posavskog 49, 10410 Velika Gorica</derivirana_varijabla>
  </DomainObject.Predmet.StrankaFormatedWithAdressOIB>
  <DomainObject.Predmet.StrankaWithAdress>
    <izvorni_sadrzaj>FINA ZAGREB Ilica 307,10000 Zagreb,J.u.A. Frischeis društvo s ograničenom odgovornošću za trgovinu i usluge Lj. Posavskog 49,10410 Velika Gorica</izvorni_sadrzaj>
    <derivirana_varijabla naziv="DomainObject.Predmet.StrankaWithAdress_1">FINA ZAGREB Ilica 307,10000 Zagreb,J.u.A. Frischeis društvo s ograničenom odgovornošću za trgovinu i usluge Lj. Posavskog 49,10410 Velika Gorica</derivirana_varijabla>
  </DomainObject.Predmet.StrankaWithAdress>
  <DomainObject.Predmet.StrankaWithAdressOIB>
    <izvorni_sadrzaj>FINA ZAGREB, OIB 85821130368, Ilica 307,10000 Zagreb,J.u.A. Frischeis društvo s ograničenom odgovornošću za trgovinu i usluge, OIB 18918947938, Lj. Posavskog 49,10410 Velika Gorica</izvorni_sadrzaj>
    <derivirana_varijabla naziv="DomainObject.Predmet.StrankaWithAdressOIB_1">FINA ZAGREB, OIB 85821130368, Ilica 307,10000 Zagreb,J.u.A. Frischeis društvo s ograničenom odgovornošću za trgovinu i usluge, OIB 18918947938, Lj. Posavskog 49,10410 Velika Gorica</derivirana_varijabla>
  </DomainObject.Predmet.StrankaWithAdressOIB>
  <DomainObject.Predmet.StrankaNazivFormated>
    <izvorni_sadrzaj>FINA ZAGREB,J.u.A. Frischeis društvo s ograničenom odgovornošću za trgovinu i usluge</izvorni_sadrzaj>
    <derivirana_varijabla naziv="DomainObject.Predmet.StrankaNazivFormated_1">FINA ZAGREB,J.u.A. Frischeis društvo s ograničenom odgovornošću za trgovinu i usluge</derivirana_varijabla>
  </DomainObject.Predmet.StrankaNazivFormated>
  <DomainObject.Predmet.StrankaNazivFormatedOIB>
    <izvorni_sadrzaj>FINA ZAGREB, OIB 85821130368,J.u.A. Frischeis društvo s ograničenom odgovornošću za trgovinu i usluge, OIB 18918947938</izvorni_sadrzaj>
    <derivirana_varijabla naziv="DomainObject.Predmet.StrankaNazivFormatedOIB_1">FINA ZAGREB, OIB 85821130368,J.u.A. Frischeis društvo s ograničenom odgovornošću za trgovinu i usluge, OIB 18918947938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tem>J.u.A. Frischeis društvo s ograničenom odgovornošću za trgovinu i usluge</item>
    </izvorni_sadrzaj>
    <derivirana_varijabla naziv="DomainObject.Predmet.StrankaListFormated_1">
      <item>FINA ZAGREB</item>
      <item>J.u.A. Frischeis društvo s ograničenom odgovornošću za trgovinu i usluge</item>
    </derivirana_varijabla>
  </DomainObject.Predmet.StrankaListFormated>
  <DomainObject.Predmet.StrankaListFormatedOIB>
    <izvorni_sadrzaj>
      <item>FINA ZAGREB, OIB 85821130368</item>
      <item>J.u.A. Frischeis društvo s ograničenom odgovornošću za trgovinu i usluge, OIB 18918947938</item>
    </izvorni_sadrzaj>
    <derivirana_varijabla naziv="DomainObject.Predmet.StrankaListFormatedOIB_1">
      <item>FINA ZAGREB, OIB 85821130368</item>
      <item>J.u.A. Frischeis društvo s ograničenom odgovornošću za trgovinu i usluge, OIB 18918947938</item>
    </derivirana_varijabla>
  </DomainObject.Predmet.StrankaListFormatedOIB>
  <DomainObject.Predmet.StrankaListFormatedWithAdress>
    <izvorni_sadrzaj>
      <item>FINA ZAGREB, Ilica 307, 10000 Zagreb</item>
      <item>J.u.A. Frischeis društvo s ograničenom odgovornošću za trgovinu i usluge, Lj. Posavskog 49, 10410 Velika Gorica</item>
    </izvorni_sadrzaj>
    <derivirana_varijabla naziv="DomainObject.Predmet.StrankaListFormatedWithAdress_1">
      <item>FINA ZAGREB, Ilica 307, 10000 Zagreb</item>
      <item>J.u.A. Frischeis društvo s ograničenom odgovornošću za trgovinu i usluge, Lj. Posavskog 49, 10410 Velika Gorica</item>
    </derivirana_varijabla>
  </DomainObject.Predmet.StrankaListFormatedWithAdress>
  <DomainObject.Predmet.StrankaListFormatedWithAdressOIB>
    <izvorni_sadrzaj>
      <item>FINA ZAGREB, OIB 85821130368, Ilica 307, 10000 Zagreb</item>
      <item>J.u.A. Frischeis društvo s ograničenom odgovornošću za trgovinu i usluge, OIB 18918947938, Lj. Posavskog 49, 10410 Velika Gorica</item>
    </izvorni_sadrzaj>
    <derivirana_varijabla naziv="DomainObject.Predmet.StrankaListFormatedWithAdressOIB_1">
      <item>FINA ZAGREB, OIB 85821130368, Ilica 307, 10000 Zagreb</item>
      <item>J.u.A. Frischeis društvo s ograničenom odgovornošću za trgovinu i usluge, OIB 18918947938, Lj. Posavskog 49, 10410 Velika Gorica</item>
    </derivirana_varijabla>
  </DomainObject.Predmet.StrankaListFormatedWithAdressOIB>
  <DomainObject.Predmet.StrankaListNazivFormated>
    <izvorni_sadrzaj>
      <item>FINA ZAGREB</item>
      <item>J.u.A. Frischeis društvo s ograničenom odgovornošću za trgovinu i usluge</item>
    </izvorni_sadrzaj>
    <derivirana_varijabla naziv="DomainObject.Predmet.StrankaListNazivFormated_1">
      <item>FINA ZAGREB</item>
      <item>J.u.A. Frischeis društvo s ograničenom odgovornošću za trgovinu i usluge</item>
    </derivirana_varijabla>
  </DomainObject.Predmet.StrankaListNazivFormated>
  <DomainObject.Predmet.StrankaListNazivFormatedOIB>
    <izvorni_sadrzaj>
      <item>FINA ZAGREB, OIB 85821130368</item>
      <item>J.u.A. Frischeis društvo s ograničenom odgovornošću za trgovinu i usluge, OIB 18918947938</item>
    </izvorni_sadrzaj>
    <derivirana_varijabla naziv="DomainObject.Predmet.StrankaListNazivFormatedOIB_1">
      <item>FINA ZAGREB, OIB 85821130368</item>
      <item>J.u.A. Frischeis društvo s ograničenom odgovornošću za trgovinu i usluge, OIB 18918947938</item>
    </derivirana_varijabla>
  </DomainObject.Predmet.StrankaListNazivFormatedOIB>
  <DomainObject.Predmet.ProtuStrankaListFormated>
    <izvorni_sadrzaj>
      <item>BUCHBERGER d.o.o. za proizvodnju, trgovinu i usluge</item>
    </izvorni_sadrzaj>
    <derivirana_varijabla naziv="DomainObject.Predmet.ProtuStrankaListFormated_1">
      <item>BUCHBERGER d.o.o. za proizvodnju, trgovinu i usluge</item>
    </derivirana_varijabla>
  </DomainObject.Predmet.ProtuStrankaListFormated>
  <DomainObject.Predmet.ProtuStrankaListFormatedOIB>
    <izvorni_sadrzaj>
      <item>BUCHBERGER d.o.o. za proizvodnju, trgovinu i usluge, OIB 82719887342</item>
    </izvorni_sadrzaj>
    <derivirana_varijabla naziv="DomainObject.Predmet.ProtuStrankaListFormatedOIB_1">
      <item>BUCHBERGER d.o.o. za proizvodnju, trgovinu i usluge, OIB 82719887342</item>
    </derivirana_varijabla>
  </DomainObject.Predmet.ProtuStrankaListFormatedOIB>
  <DomainObject.Predmet.ProtuStrankaListFormatedWithAdress>
    <izvorni_sadrzaj>
      <item>BUCHBERGER d.o.o. za proizvodnju, trgovinu i usluge, Nikole Bonifačića 31, 10410 Velika Gorica</item>
    </izvorni_sadrzaj>
    <derivirana_varijabla naziv="DomainObject.Predmet.ProtuStrankaListFormatedWithAdress_1">
      <item>BUCHBERGER d.o.o. za proizvodnju, trgovinu i usluge, Nikole Bonifačića 31, 10410 Velika Gorica</item>
    </derivirana_varijabla>
  </DomainObject.Predmet.ProtuStrankaListFormatedWithAdress>
  <DomainObject.Predmet.ProtuStrankaListFormatedWithAdressOIB>
    <izvorni_sadrzaj>
      <item>BUCHBERGER d.o.o. za proizvodnju, trgovinu i usluge, OIB 82719887342, Nikole Bonifačića 31, 10410 Velika Gorica</item>
    </izvorni_sadrzaj>
    <derivirana_varijabla naziv="DomainObject.Predmet.ProtuStrankaListFormatedWithAdressOIB_1">
      <item>BUCHBERGER d.o.o. za proizvodnju, trgovinu i usluge, OIB 82719887342, Nikole Bonifačića 31, 10410 Velika Gorica</item>
    </derivirana_varijabla>
  </DomainObject.Predmet.ProtuStrankaListFormatedWithAdressOIB>
  <DomainObject.Predmet.ProtuStrankaListNazivFormated>
    <izvorni_sadrzaj>
      <item>BUCHBERGER d.o.o. za proizvodnju, trgovinu i usluge</item>
    </izvorni_sadrzaj>
    <derivirana_varijabla naziv="DomainObject.Predmet.ProtuStrankaListNazivFormated_1">
      <item>BUCHBERGER d.o.o. za proizvodnju, trgovinu i usluge</item>
    </derivirana_varijabla>
  </DomainObject.Predmet.ProtuStrankaListNazivFormated>
  <DomainObject.Predmet.ProtuStrankaListNazivFormatedOIB>
    <izvorni_sadrzaj>
      <item>BUCHBERGER d.o.o. za proizvodnju, trgovinu i usluge, OIB 82719887342</item>
    </izvorni_sadrzaj>
    <derivirana_varijabla naziv="DomainObject.Predmet.ProtuStrankaListNazivFormatedOIB_1">
      <item>BUCHBERGER d.o.o. za proizvodnju, trgovinu i usluge, OIB 82719887342</item>
    </derivirana_varijabla>
  </DomainObject.Predmet.ProtuStrankaListNazivFormatedOIB>
  <DomainObject.Predmet.OstaliList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zvorni_sadrzaj>
    <derivirana_varijabla naziv="DomainObject.Predmet.OstaliList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derivirana_varijabla>
  </DomainObject.Predmet.OstaliListFormated>
  <DomainObject.Predmet.OstaliList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zvorni_sadrzaj>
    <derivirana_varijabla naziv="DomainObject.Predmet.OstaliList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derivirana_varijabla>
  </DomainObject.Predmet.OstaliListFormatedOIB>
  <DomainObject.Predmet.OstaliListFormatedWithAdress>
    <izvorni_sadrzaj>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zvorni_sadrzaj>
    <derivirana_varijabla naziv="DomainObject.Predmet.OstaliListFormatedWithAdress_1">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derivirana_varijabla>
  </DomainObject.Predmet.OstaliListFormatedWithAdress>
  <DomainObject.Predmet.OstaliListFormatedWithAdressOIB>
    <izvorni_sadrzaj>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zvorni_sadrzaj>
    <derivirana_varijabla naziv="DomainObject.Predmet.OstaliListFormatedWithAdressOIB_1">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derivirana_varijabla>
  </DomainObject.Predmet.OstaliListFormatedWithAdressOIB>
  <DomainObject.Predmet.OstaliListNaziv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zvorni_sadrzaj>
    <derivirana_varijabla naziv="DomainObject.Predmet.OstaliListNaziv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derivirana_varijabla>
  </DomainObject.Predmet.OstaliListNazivFormated>
  <DomainObject.Predmet.OstaliListNaziv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zvorni_sadrzaj>
    <derivirana_varijabla naziv="DomainObject.Predmet.OstaliListNaziv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2016.</izvorni_sadrzaj>
    <derivirana_varijabla naziv="DomainObject.Datum_1">19. srpnja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BUCHBERGER d.o.o. za proizvodnju, trgovinu i usluge</izvorni_sadrzaj>
    <derivirana_varijabla naziv="DomainObject.Predmet.ProtustrankaIDrugi_1">BUCHBERGER d.o.o. za proizvodnju, trgovinu i usluge</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BUCHBERGER d.o.o. za proizvodnju, trgovinu i usluge, OIB 82719887342, Nikole Bonifačića 31, 10410 Velika Gorica</izvorni_sadrzaj>
    <derivirana_varijabla naziv="DomainObject.Predmet.ProtustrankaIDrugiAdressOIB_1">BUCHBERGER d.o.o. za proizvodnju, trgovinu i usluge, OIB 82719887342,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zvorni_sadrzaj>
    <derivirana_varijabla naziv="DomainObject.Predmet.SudioniciListNaziv_1">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derivirana_varijabla>
  </DomainObject.Predmet.SudioniciListNaziv>
  <DomainObject.Predmet.SudioniciListAdressOIB>
    <izvorni_sadrzaj>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zvorni_sadrzaj>
    <derivirana_varijabla naziv="DomainObject.Predmet.SudioniciListAdressOIB_1">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zvorni_sadrzaj>
    <derivirana_varijabla naziv="DomainObject.Predmet.SudioniciListNazivOIB_1">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3A7008-77A3-4C94-9094-3229A704CC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1037</properties:Words>
  <properties:Characters>5720</properties:Characters>
  <properties:Lines>153</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6853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2016-07-19T08:35:00Z</dcterms:created>
  <dc:creator>BISERKA CALIC</dc:creator>
  <cp:lastModifiedBy>Jadranka Zelić</cp:lastModifiedBy>
  <cp:lastPrinted>2016-07-19T08:35:00Z</cp:lastPrinted>
  <dcterms:modified xmlns:xsi="http://www.w3.org/2001/XMLSchema-instance" xsi:type="dcterms:W3CDTF">2016-07-19T08:38:00Z</dcterms:modified>
  <cp:revision>3</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