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8ae12" w14:paraId="828ae12" w:rsidRDefault="00B401D0" w:rsidP="00B401D0" w:rsidR="002275E2" w:rsidRPr="00B401D0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5E6A4B">
        <w:rPr>
          <w:rFonts w:cs="Times New Roman" w:hAnsi="Times New Roman" w:ascii="Times New Roman"/>
          <w:i w:val="false"/>
          <w:sz w:val="24"/>
          <w:szCs w:val="24"/>
        </w:rPr>
        <w:t>806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5E6A4B">
        <w:rPr>
          <w:rFonts w:cs="Times New Roman" w:hAnsi="Times New Roman" w:ascii="Times New Roman"/>
          <w:i w:val="false"/>
          <w:sz w:val="24"/>
          <w:szCs w:val="24"/>
        </w:rPr>
        <w:t>5-86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8A6839" w:rsidR="008A6839" w:rsidRPr="008A6839">
      <w:pPr>
        <w:rPr>
          <w:b/>
        </w:rPr>
      </w:pPr>
      <w:r w:rsidRPr="00AA650B">
        <w:rPr>
          <w:b/>
        </w:rPr>
        <w:t>Dubrovnik, Dr. Ante Starčevića 23</w:t>
      </w:r>
    </w:p>
    <w:p w:rsidRDefault="00A64506" w:rsidP="00887799" w:rsidR="00A77D41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887799" w:rsidP="00887799" w:rsidR="00887799" w:rsidRPr="00887799"/>
    <w:p w:rsidRDefault="00FB4301" w:rsidP="00887799" w:rsidR="00FB6F6A" w:rsidRPr="00887799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5E6A4B" w:rsidRPr="005E6A4B">
        <w:t>ABISAL d.o.o. "u stečaju", Cavtat, Zvekovica, Put Pridvorja 10, OIB: 25275332958, zastupanog po stečajnom upravitelju Zdravku Kuzmić iz Zagreba</w:t>
      </w:r>
      <w:r w:rsidR="00AB00E5">
        <w:t xml:space="preserve">, </w:t>
      </w:r>
      <w:r w:rsidR="00452088">
        <w:t xml:space="preserve">dana </w:t>
      </w:r>
      <w:r w:rsidR="005E6A4B">
        <w:t>10</w:t>
      </w:r>
      <w:r w:rsidR="00FF68CD" w:rsidRPr="00FF68CD">
        <w:t xml:space="preserve">. </w:t>
      </w:r>
      <w:r w:rsidR="005E6A4B">
        <w:t>svib</w:t>
      </w:r>
      <w:r w:rsidR="00887799">
        <w:t>nja</w:t>
      </w:r>
      <w:r w:rsidR="00FF68CD">
        <w:t xml:space="preserve"> 201</w:t>
      </w:r>
      <w:r w:rsidR="005E6A4B">
        <w:t>7</w:t>
      </w:r>
      <w:r w:rsidR="00FF68CD">
        <w:t>.g.</w:t>
      </w:r>
    </w:p>
    <w:p w:rsidRDefault="00A907C4" w:rsidP="00D30FFE" w:rsidR="00A907C4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5E6A4B" w:rsidR="0030512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5E6A4B">
        <w:t>Zdravko Kuzmić</w:t>
      </w:r>
      <w:r w:rsidR="009F4820">
        <w:t xml:space="preserve"> </w:t>
      </w:r>
      <w:r>
        <w:t xml:space="preserve">u roku </w:t>
      </w:r>
      <w:r w:rsidR="005E6A4B">
        <w:t>osam</w:t>
      </w:r>
      <w:r>
        <w:t xml:space="preserve"> dana </w:t>
      </w:r>
      <w:r w:rsidR="005E6A4B">
        <w:t xml:space="preserve">se posebno </w:t>
      </w:r>
      <w:r w:rsidR="00887799">
        <w:t>očitovati na podnesak zaprimljen u spis 03.</w:t>
      </w:r>
      <w:r w:rsidR="005E6A4B">
        <w:t xml:space="preserve"> svibnja 2017.g</w:t>
      </w:r>
      <w:r w:rsidR="003364C4">
        <w:t>.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5E6A4B" w:rsidP="005E6A4B" w:rsidR="005E6A4B">
      <w:pPr>
        <w:rPr>
          <w:b/>
        </w:rPr>
      </w:pPr>
    </w:p>
    <w:p w:rsidRDefault="005E6A4B" w:rsidP="005E6A4B" w:rsidR="005E6A4B" w:rsidRPr="005E6A4B">
      <w:pPr>
        <w:jc w:val="both"/>
      </w:pPr>
      <w:r>
        <w:rPr>
          <w:b/>
        </w:rPr>
        <w:tab/>
      </w:r>
      <w:r w:rsidRPr="005E6A4B">
        <w:t xml:space="preserve">Dana 03. svibnja 2017.g. u stečajni spis posl.br. St-806/15 je zaprimljen podnesak naslovljen "Dopuna podataka o imovini u stečajnom postupku ABISAL d.o.o. Cavtat" u kojem se navode činjenice i upućuje na mogućnost nezakonitih radnji, pa se poziva stečajni upravitelj očitovati o saznanjima vezano uz navode iz podneska. 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A907C4" w:rsidP="003364C4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5E6A4B">
        <w:rPr>
          <w:b/>
        </w:rPr>
        <w:t>10</w:t>
      </w:r>
      <w:r w:rsidR="00FD23BA" w:rsidRPr="00FD23BA">
        <w:rPr>
          <w:b/>
        </w:rPr>
        <w:t xml:space="preserve">. </w:t>
      </w:r>
      <w:r w:rsidR="005E6A4B">
        <w:rPr>
          <w:b/>
        </w:rPr>
        <w:t>svib</w:t>
      </w:r>
      <w:r w:rsidR="00887799">
        <w:rPr>
          <w:b/>
        </w:rPr>
        <w:t>nja</w:t>
      </w:r>
      <w:r w:rsidRPr="00FD23BA">
        <w:rPr>
          <w:b/>
        </w:rPr>
        <w:t xml:space="preserve"> 201</w:t>
      </w:r>
      <w:r w:rsidR="00887799">
        <w:rPr>
          <w:b/>
        </w:rPr>
        <w:t>7</w:t>
      </w:r>
      <w:r w:rsidRPr="00FD23BA">
        <w:rPr>
          <w:b/>
        </w:rPr>
        <w:t xml:space="preserve">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A907C4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887799" w:rsidP="00452088" w:rsidR="00887799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887799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887799" w:rsidP="00452088" w:rsidR="00887799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452088" w:rsidR="00452088">
      <w:pPr>
        <w:jc w:val="both"/>
      </w:pPr>
      <w:r>
        <w:t>-</w:t>
      </w:r>
      <w:r>
        <w:tab/>
        <w:t>stečajnom upravitelju</w:t>
      </w:r>
    </w:p>
    <w:p w:rsidRDefault="002861BF" w:rsidP="00B401D0" w:rsidR="002861BF" w:rsidRPr="00AA650B">
      <w:pPr>
        <w:jc w:val="both"/>
      </w:pP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6A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r w:rsidRPr="00FD23BA">
      <w:t>Posl. br. 18 St-</w:t>
    </w:r>
    <w:r w:rsidR="00887799">
      <w:t>174</w:t>
    </w:r>
    <w:r w:rsidRPr="00FD23BA">
      <w:t>/2016</w:t>
    </w:r>
    <w:r w:rsidR="00887799">
      <w:t>-50</w:t>
    </w:r>
    <w:r w:rsidRPr="00FD23BA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1733DA"/>
    <w:multiLevelType w:val="hybridMultilevel"/>
    <w:tmpl w:val="04F0A6F6"/>
    <w:lvl w:tplc="F95CF17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59F6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64C4"/>
    <w:rsid w:val="00374FAC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5E6A4B"/>
    <w:rsid w:val="006079F7"/>
    <w:rsid w:val="00614B48"/>
    <w:rsid w:val="00617822"/>
    <w:rsid w:val="006B1910"/>
    <w:rsid w:val="006B5FFE"/>
    <w:rsid w:val="006D1B0D"/>
    <w:rsid w:val="006D1E3F"/>
    <w:rsid w:val="006D455D"/>
    <w:rsid w:val="006E4201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723DD"/>
    <w:rsid w:val="008733E8"/>
    <w:rsid w:val="00876429"/>
    <w:rsid w:val="00884229"/>
    <w:rsid w:val="00887799"/>
    <w:rsid w:val="00887CF2"/>
    <w:rsid w:val="008A0A5F"/>
    <w:rsid w:val="008A6839"/>
    <w:rsid w:val="008B0024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07C4"/>
    <w:rsid w:val="00A97CB5"/>
    <w:rsid w:val="00AA650B"/>
    <w:rsid w:val="00AA6F0A"/>
    <w:rsid w:val="00AB00E5"/>
    <w:rsid w:val="00AC4EF3"/>
    <w:rsid w:val="00AC6151"/>
    <w:rsid w:val="00AF1971"/>
    <w:rsid w:val="00B05B9C"/>
    <w:rsid w:val="00B063CC"/>
    <w:rsid w:val="00B22142"/>
    <w:rsid w:val="00B261F7"/>
    <w:rsid w:val="00B401D0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4F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F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FA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F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F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4F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F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FA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F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F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St-806/2015</izvorni_sadrzaj>
    <derivirana_varijabla naziv="DomainObject.Predmet.OznakaBroj_1">St-806/2015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ABISAL d.o.o. za usluge</izvorni_sadrzaj>
    <derivirana_varijabla naziv="DomainObject.Predmet.StrankaFormated_1">  ABISAL d.o.o. za usluge</derivirana_varijabla>
  </DomainObject.Predmet.StrankaFormated>
  <DomainObject.Predmet.StrankaFormatedOIB>
    <izvorni_sadrzaj>  ABISAL d.o.o. za usluge, OIB 25275332958</izvorni_sadrzaj>
    <derivirana_varijabla naziv="DomainObject.Predmet.StrankaFormatedOIB_1">  ABISAL d.o.o. za usluge, OIB 25275332958</derivirana_varijabla>
  </DomainObject.Predmet.StrankaFormatedOIB>
  <DomainObject.Predmet.StrankaFormatedWithAdress>
    <izvorni_sadrzaj> ABISAL d.o.o. za usluge, Zvekovica, Put Pridvorja 10, 20207 Cavtat</izvorni_sadrzaj>
    <derivirana_varijabla naziv="DomainObject.Predmet.StrankaFormatedWithAdress_1"> ABISAL d.o.o. za usluge, Zvekovica, Put Pridvorja 10, 20207 Cavtat</derivirana_varijabla>
  </DomainObject.Predmet.StrankaFormatedWithAdress>
  <DomainObject.Predmet.StrankaFormatedWithAdressOIB>
    <izvorni_sadrzaj> ABISAL d.o.o. za usluge, OIB 25275332958, Zvekovica, Put Pridvorja 10, 20207 Cavtat</izvorni_sadrzaj>
    <derivirana_varijabla naziv="DomainObject.Predmet.StrankaFormatedWithAdressOIB_1"> ABISAL d.o.o. za usluge, OIB 25275332958, Zvekovica, Put Pridvorja 10, 20207 Cavtat</derivirana_varijabla>
  </DomainObject.Predmet.StrankaFormatedWithAdressOIB>
  <DomainObject.Predmet.StrankaWithAdress>
    <izvorni_sadrzaj>ABISAL d.o.o. za usluge Zvekovica, Put Pridvorja 10,20207 Cavtat</izvorni_sadrzaj>
    <derivirana_varijabla naziv="DomainObject.Predmet.StrankaWithAdress_1">ABISAL d.o.o. za usluge Zvekovica, Put Pridvorja 10,20207 Cavtat</derivirana_varijabla>
  </DomainObject.Predmet.StrankaWithAdress>
  <DomainObject.Predmet.StrankaWithAdressOIB>
    <izvorni_sadrzaj>ABISAL d.o.o. za usluge, OIB 25275332958, Zvekovica, Put Pridvorja 10,20207 Cavtat</izvorni_sadrzaj>
    <derivirana_varijabla naziv="DomainObject.Predmet.StrankaWithAdressOIB_1">ABISAL d.o.o. za usluge, OIB 25275332958, Zvekovica, Put Pridvorja 10,20207 Cavtat</derivirana_varijabla>
  </DomainObject.Predmet.StrankaWithAdressOIB>
  <DomainObject.Predmet.StrankaNazivFormated>
    <izvorni_sadrzaj>ABISAL d.o.o. za usluge</izvorni_sadrzaj>
    <derivirana_varijabla naziv="DomainObject.Predmet.StrankaNazivFormated_1">ABISAL d.o.o. za usluge</derivirana_varijabla>
  </DomainObject.Predmet.StrankaNazivFormated>
  <DomainObject.Predmet.StrankaNazivFormatedOIB>
    <izvorni_sadrzaj>ABISAL d.o.o. za usluge, OIB 25275332958</izvorni_sadrzaj>
    <derivirana_varijabla naziv="DomainObject.Predmet.StrankaNazivFormatedOIB_1">ABISAL d.o.o. za usluge, OIB 25275332958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ABISAL d.o.o. za usluge</item>
    </izvorni_sadrzaj>
    <derivirana_varijabla naziv="DomainObject.Predmet.StrankaListFormated_1">
      <item>ABISAL d.o.o. za usluge</item>
    </derivirana_varijabla>
  </DomainObject.Predmet.StrankaListFormated>
  <DomainObject.Predmet.StrankaListFormatedOIB>
    <izvorni_sadrzaj>
      <item>ABISAL d.o.o. za usluge, OIB 25275332958</item>
    </izvorni_sadrzaj>
    <derivirana_varijabla naziv="DomainObject.Predmet.StrankaListFormatedOIB_1">
      <item>ABISAL d.o.o. za usluge, OIB 25275332958</item>
    </derivirana_varijabla>
  </DomainObject.Predmet.StrankaListFormatedOIB>
  <DomainObject.Predmet.StrankaListFormatedWithAdress>
    <izvorni_sadrzaj>
      <item>ABISAL d.o.o. za usluge, Zvekovica, Put Pridvorja 10, 20207 Cavtat</item>
    </izvorni_sadrzaj>
    <derivirana_varijabla naziv="DomainObject.Predmet.StrankaListFormatedWithAdress_1">
      <item>ABISAL d.o.o. za usluge, Zvekovica, Put Pridvorja 10, 20207 Cavtat</item>
    </derivirana_varijabla>
  </DomainObject.Predmet.StrankaListFormatedWithAdress>
  <DomainObject.Predmet.StrankaListFormatedWithAdressOIB>
    <izvorni_sadrzaj>
      <item>ABISAL d.o.o. za usluge, OIB 25275332958, Zvekovica, Put Pridvorja 10, 20207 Cavtat</item>
    </izvorni_sadrzaj>
    <derivirana_varijabla naziv="DomainObject.Predmet.StrankaListFormatedWithAdressOIB_1">
      <item>ABISAL d.o.o. za usluge, OIB 25275332958, Zvekovica, Put Pridvorja 10, 20207 Cavtat</item>
    </derivirana_varijabla>
  </DomainObject.Predmet.StrankaListFormatedWithAdressOIB>
  <DomainObject.Predmet.StrankaListNazivFormated>
    <izvorni_sadrzaj>
      <item>ABISAL d.o.o. za usluge</item>
    </izvorni_sadrzaj>
    <derivirana_varijabla naziv="DomainObject.Predmet.StrankaListNazivFormated_1">
      <item>ABISAL d.o.o. za usluge</item>
    </derivirana_varijabla>
  </DomainObject.Predmet.StrankaListNazivFormated>
  <DomainObject.Predmet.StrankaListNazivFormatedOIB>
    <izvorni_sadrzaj>
      <item>ABISAL d.o.o. za usluge, OIB 25275332958</item>
    </izvorni_sadrzaj>
    <derivirana_varijabla naziv="DomainObject.Predmet.StrankaListNazivFormatedOIB_1">
      <item>ABISAL d.o.o. za usluge, OIB 25275332958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ZOU Boro Rajić i Tomislav Kasalo</item>
      <item>Zdravko Kuzmić</item>
      <item>Tihan Hilje</item>
      <item>Marko Cokol</item>
      <item>Krešimir Mateković</item>
      <item>Silvija Mlinarić Talan</item>
    </izvorni_sadrzaj>
    <derivirana_varijabla naziv="DomainObject.Predmet.OstaliListFormated_1">
      <item>ZOU Boro Rajić i Tomislav Kasalo</item>
      <item>Zdravko Kuzmić</item>
      <item>Tihan Hilje</item>
      <item>Marko Cokol</item>
      <item>Krešimir Mateković</item>
      <item>Silvija Mlinarić Talan</item>
    </derivirana_varijabla>
  </DomainObject.Predmet.OstaliListFormated>
  <DomainObject.Predmet.OstaliListFormatedOIB>
    <izvorni_sadrzaj>
      <item>ZOU Boro Rajić i Tomislav Kasalo, OIB </item>
      <item>Zdravko Kuzmić</item>
      <item>Tihan Hilje</item>
      <item>Marko Cokol</item>
      <item>Krešimir Mateković</item>
      <item>Silvija Mlinarić Talan</item>
    </izvorni_sadrzaj>
    <derivirana_varijabla naziv="DomainObject.Predmet.OstaliListFormatedOIB_1">
      <item>ZOU Boro Rajić i Tomislav Kasalo, OIB </item>
      <item>Zdravko Kuzmić</item>
      <item>Tihan Hilje</item>
      <item>Marko Cokol</item>
      <item>Krešimir Mateković</item>
      <item>Silvija Mlinarić Talan</item>
    </derivirana_varijabla>
  </DomainObject.Predmet.OstaliListFormatedOIB>
  <DomainObject.Predmet.OstaliListFormatedWithAdress>
    <izvorni_sadrzaj>
      <item>ZOU Boro Rajić i Tomislav Kasalo, Hrvatske mornarice 1/J, 21000 Split</item>
      <item>Zdravko Kuzmić, Horvatovac 13, 10000 Zagreb</item>
      <item>Tihan Hilje</item>
      <item>Marko Cokol</item>
      <item>Krešimir Mateković, Kneza Mislava 15, 10000 Zagreb</item>
      <item>Silvija Mlinarić Talan</item>
    </izvorni_sadrzaj>
    <derivirana_varijabla naziv="DomainObject.Predmet.OstaliListFormatedWithAdress_1">
      <item>ZOU Boro Rajić i Tomislav Kasalo, Hrvatske mornarice 1/J, 21000 Split</item>
      <item>Zdravko Kuzmić, Horvatovac 13, 10000 Zagreb</item>
      <item>Tihan Hilje</item>
      <item>Marko Cokol</item>
      <item>Krešimir Mateković, Kneza Mislava 15, 10000 Zagreb</item>
      <item>Silvija Mlinarić Talan</item>
    </derivirana_varijabla>
  </DomainObject.Predmet.OstaliListFormatedWithAdress>
  <DomainObject.Predmet.OstaliListFormatedWithAdressOIB>
    <izvorni_sadrzaj>
      <item>ZOU Boro Rajić i Tomislav Kasalo, OIB , Hrvatske mornarice 1/J, 21000 Split</item>
      <item>Zdravko Kuzmić, Horvatovac 13, 10000 Zagreb</item>
      <item>Tihan Hilje</item>
      <item>Marko Cokol</item>
      <item>Krešimir Mateković, Kneza Mislava 15, 10000 Zagreb</item>
      <item>Silvija Mlinarić Talan</item>
    </izvorni_sadrzaj>
    <derivirana_varijabla naziv="DomainObject.Predmet.OstaliListFormatedWithAdressOIB_1">
      <item>ZOU Boro Rajić i Tomislav Kasalo, OIB , Hrvatske mornarice 1/J, 21000 Split</item>
      <item>Zdravko Kuzmić, Horvatovac 13, 10000 Zagreb</item>
      <item>Tihan Hilje</item>
      <item>Marko Cokol</item>
      <item>Krešimir Mateković, Kneza Mislava 15, 10000 Zagreb</item>
      <item>Silvija Mlinarić Talan</item>
    </derivirana_varijabla>
  </DomainObject.Predmet.OstaliListFormatedWithAdressOIB>
  <DomainObject.Predmet.OstaliListNazivFormated>
    <izvorni_sadrzaj>
      <item>ZOU Boro Rajić i Tomislav Kasalo</item>
      <item>Zdravko Kuzmić</item>
      <item>Tihan Hilje</item>
      <item>Marko Cokol</item>
      <item>Krešimir Mateković</item>
      <item>Silvija Mlinarić Talan</item>
    </izvorni_sadrzaj>
    <derivirana_varijabla naziv="DomainObject.Predmet.OstaliListNazivFormated_1">
      <item>ZOU Boro Rajić i Tomislav Kasalo</item>
      <item>Zdravko Kuzmić</item>
      <item>Tihan Hilje</item>
      <item>Marko Cokol</item>
      <item>Krešimir Mateković</item>
      <item>Silvija Mlinarić Talan</item>
    </derivirana_varijabla>
  </DomainObject.Predmet.OstaliListNazivFormated>
  <DomainObject.Predmet.OstaliListNazivFormatedOIB>
    <izvorni_sadrzaj>
      <item>ZOU Boro Rajić i Tomislav Kasalo, OIB </item>
      <item>Zdravko Kuzmić</item>
      <item>Tihan Hilje</item>
      <item>Marko Cokol</item>
      <item>Krešimir Mateković</item>
      <item>Silvija Mlinarić Talan</item>
    </izvorni_sadrzaj>
    <derivirana_varijabla naziv="DomainObject.Predmet.OstaliListNazivFormatedOIB_1">
      <item>ZOU Boro Rajić i Tomislav Kasalo, OIB </item>
      <item>Zdravko Kuzmić</item>
      <item>Tihan Hilje</item>
      <item>Marko Cokol</item>
      <item>Krešimir Mateković</item>
      <item>Silvija Mlinarić Talan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ABISAL d.o.o. za usluge</izvorni_sadrzaj>
    <derivirana_varijabla naziv="DomainObject.Predmet.StrankaIDrugi_1">ABISAL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ABISAL d.o.o. za usluge, OIB 25275332958, Zvekovica, Put Pridvorja 10, 20207 Cavtat</izvorni_sadrzaj>
    <derivirana_varijabla naziv="DomainObject.Predmet.StrankaIDrugiAdressOIB_1">ABISAL d.o.o. za usluge, OIB 25275332958, Zvekovica, Put Pridvorja 10, 20207 Cavtat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ABISAL d.o.o. za usluge</item>
      <item>ZOU Boro Rajić i Tomislav Kasalo</item>
      <item>Zdravko Kuzmić</item>
      <item>Tihan Hilje</item>
      <item>Marko Cokol</item>
      <item>Krešimir Mateković</item>
      <item>Silvija Mlinarić Talan</item>
    </izvorni_sadrzaj>
    <derivirana_varijabla naziv="DomainObject.Predmet.SudioniciListNaziv_1">
      <item>ABISAL d.o.o. za usluge</item>
      <item>ZOU Boro Rajić i Tomislav Kasalo</item>
      <item>Zdravko Kuzmić</item>
      <item>Tihan Hilje</item>
      <item>Marko Cokol</item>
      <item>Krešimir Mateković</item>
      <item>Silvija Mlinarić Talan</item>
    </derivirana_varijabla>
  </DomainObject.Predmet.SudioniciListNaziv>
  <DomainObject.Predmet.SudioniciListAdressOIB>
    <izvorni_sadrzaj>
      <item>ABISAL d.o.o. za usluge, OIB 25275332958, Zvekovica, Put Pridvorja 10,20207 Cavtat</item>
      <item>ZOU Boro Rajić i Tomislav Kasalo, OIB , Hrvatske mornarice 1/J,21000 Split</item>
      <item>Zdravko Kuzmić, Horvatovac 13,10000 Zagreb</item>
      <item>Tihan Hilje</item>
      <item>Marko Cokol</item>
      <item>Krešimir Mateković, Kneza Mislava 15,10000 Zagreb</item>
      <item>Silvija Mlinarić Talan</item>
    </izvorni_sadrzaj>
    <derivirana_varijabla naziv="DomainObject.Predmet.SudioniciListAdressOIB_1">
      <item>ABISAL d.o.o. za usluge, OIB 25275332958, Zvekovica, Put Pridvorja 10,20207 Cavtat</item>
      <item>ZOU Boro Rajić i Tomislav Kasalo, OIB , Hrvatske mornarice 1/J,21000 Split</item>
      <item>Zdravko Kuzmić, Horvatovac 13,10000 Zagreb</item>
      <item>Tihan Hilje</item>
      <item>Marko Cokol</item>
      <item>Krešimir Mateković, Kneza Mislava 15,10000 Zagreb</item>
      <item>Silvija Mlinarić Talan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25275332958</item>
      <item>, OIB 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25275332958</item>
      <item>, OIB 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453F99-AE8A-46FE-9A77-B209B2431F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278</properties:Words>
  <properties:Characters>1469</properties:Characters>
  <properties:Lines>44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1782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2017-05-10T10:47:00Z</dcterms:created>
  <dc:creator>none</dc:creator>
  <cp:lastModifiedBy>Katarina Franković</cp:lastModifiedBy>
  <cp:lastPrinted>2016-09-28T09:29:00Z</cp:lastPrinted>
  <dcterms:modified xmlns:xsi="http://www.w3.org/2001/XMLSchema-instance" xsi:type="dcterms:W3CDTF">2017-05-10T10:48:00Z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