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0844" w14:paraId="18f0844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95FE9">
        <w:t>590</w:t>
      </w:r>
      <w:r>
        <w:t>/1</w:t>
      </w:r>
      <w:r w:rsidR="0096027F">
        <w:t>8</w:t>
      </w:r>
      <w:r>
        <w:t>-</w:t>
      </w:r>
      <w:r w:rsidR="0096027F">
        <w:t>1</w:t>
      </w:r>
      <w:r w:rsidR="00B95FE9">
        <w:t>4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96027F" w:rsidP="0096027F" w:rsidR="0096027F">
      <w:pPr>
        <w:jc w:val="both"/>
      </w:pPr>
      <w:r>
        <w:tab/>
      </w:r>
      <w:r w:rsidR="00B95FE9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B95FE9" w:rsidRPr="00CA13BF">
        <w:t>ŽAŽA jednostavno društvo s ograničenom odgovornošću za ugostiteljstvo i usluge, Belec, Belec 96, MBS 081031865, OIB: 96836939999,</w:t>
      </w:r>
      <w:r w:rsidR="00B95FE9" w:rsidRPr="0041082E">
        <w:t xml:space="preserve"> dana </w:t>
      </w:r>
      <w:r w:rsidR="00B95FE9">
        <w:t>7</w:t>
      </w:r>
      <w:r w:rsidR="00B95FE9" w:rsidRPr="00CC1B85">
        <w:t xml:space="preserve">. </w:t>
      </w:r>
      <w:r w:rsidR="00B95FE9">
        <w:t>rujn</w:t>
      </w:r>
      <w:r w:rsidR="00B95FE9" w:rsidRPr="00CC1B85">
        <w:t>a 2018</w:t>
      </w:r>
      <w:r w:rsidR="00B95FE9" w:rsidRPr="0041082E">
        <w:t>.</w:t>
      </w: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B95FE9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>privremeno</w:t>
      </w:r>
      <w:r w:rsidR="0096027F">
        <w:t>j</w:t>
      </w:r>
      <w:r w:rsidR="00C75916">
        <w:t xml:space="preserve"> </w:t>
      </w:r>
      <w:r>
        <w:t>stečajno</w:t>
      </w:r>
      <w:r w:rsidR="0096027F">
        <w:t>j</w:t>
      </w:r>
      <w:r>
        <w:t xml:space="preserve"> upravitelj</w:t>
      </w:r>
      <w:r w:rsidR="0096027F">
        <w:t>ici</w:t>
      </w:r>
      <w:r>
        <w:t xml:space="preserve"> </w:t>
      </w:r>
      <w:r w:rsidR="00B95FE9" w:rsidRPr="00B95FE9">
        <w:t>Sabina Lalić, Osijek, Gundulićeva 5, OIB 09145874795</w:t>
      </w:r>
      <w:r w:rsidR="00572A17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FE07D7">
        <w:t>87</w:t>
      </w:r>
      <w:r w:rsidR="00384195">
        <w:t>,</w:t>
      </w:r>
      <w:r w:rsidR="00FE07D7">
        <w:t>4</w:t>
      </w:r>
      <w:r w:rsidR="00572A17">
        <w:t>4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FE07D7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5366D6" w:rsidRPr="005366D6">
        <w:t>s predmeta St-</w:t>
      </w:r>
      <w:r w:rsidR="00FE07D7">
        <w:t>590</w:t>
      </w:r>
      <w:r w:rsidR="005366D6" w:rsidRPr="005366D6">
        <w:t>/18</w:t>
      </w:r>
      <w:r w:rsidR="005366D6">
        <w:t xml:space="preserve"> </w:t>
      </w:r>
      <w:r>
        <w:t>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 xml:space="preserve">stečajnog upravitelja broj </w:t>
      </w:r>
      <w:r w:rsidR="00FE07D7" w:rsidRPr="00FE07D7">
        <w:t xml:space="preserve">HR53 2500 0093 1066 2402 3 </w:t>
      </w:r>
      <w:r w:rsidR="00464F6E" w:rsidRPr="00464F6E">
        <w:t xml:space="preserve"> kod ADDIKO BANK HRVATSKA d.d. Zagreb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FE07D7">
        <w:rPr>
          <w:bCs/>
        </w:rPr>
        <w:t>ŽAŽA</w:t>
      </w:r>
      <w:r w:rsidR="005C5772" w:rsidRPr="005C5772">
        <w:rPr>
          <w:bCs/>
        </w:rPr>
        <w:t xml:space="preserve"> j.d.o.o.</w:t>
      </w:r>
      <w:r w:rsidR="00685478" w:rsidRPr="00685478">
        <w:rPr>
          <w:bCs/>
        </w:rPr>
        <w:t xml:space="preserve">, </w:t>
      </w:r>
      <w:r w:rsidR="00FE07D7" w:rsidRPr="00FE07D7">
        <w:rPr>
          <w:bCs/>
        </w:rPr>
        <w:t>Belec, Belec 96</w:t>
      </w:r>
      <w:r w:rsidR="00685478" w:rsidRPr="00685478">
        <w:rPr>
          <w:bCs/>
        </w:rPr>
        <w:t xml:space="preserve">, </w:t>
      </w:r>
      <w:r>
        <w:t xml:space="preserve">podnesen je ovome sudu </w:t>
      </w:r>
      <w:r w:rsidR="00425512">
        <w:t>1</w:t>
      </w:r>
      <w:r w:rsidR="006878DD">
        <w:t>0</w:t>
      </w:r>
      <w:r>
        <w:t>.</w:t>
      </w:r>
      <w:r w:rsidR="00FD2BB6">
        <w:t>0</w:t>
      </w:r>
      <w:r w:rsidR="00464F6E">
        <w:t>4</w:t>
      </w:r>
      <w:r>
        <w:t>.201</w:t>
      </w:r>
      <w:r w:rsidR="00425512">
        <w:t>8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5C5772">
        <w:t>2</w:t>
      </w:r>
      <w:r w:rsidR="006878DD">
        <w:t>3</w:t>
      </w:r>
      <w:r>
        <w:t>.</w:t>
      </w:r>
      <w:r w:rsidR="00191F88">
        <w:t>0</w:t>
      </w:r>
      <w:r w:rsidR="006878DD">
        <w:t>5</w:t>
      </w:r>
      <w:r>
        <w:t>.201</w:t>
      </w:r>
      <w:r w:rsidR="00425512">
        <w:t>8</w:t>
      </w:r>
      <w:r w:rsidR="002E7859">
        <w:t xml:space="preserve">. godine i za </w:t>
      </w:r>
      <w:r w:rsidR="00191F88">
        <w:t>privremen</w:t>
      </w:r>
      <w:r w:rsidR="00425512">
        <w:t>u</w:t>
      </w:r>
      <w:r w:rsidR="00191F88">
        <w:t xml:space="preserve"> </w:t>
      </w:r>
      <w:r w:rsidR="002E7859">
        <w:t>stečajn</w:t>
      </w:r>
      <w:r w:rsidR="00425512">
        <w:t>u</w:t>
      </w:r>
      <w:r w:rsidR="002E7859">
        <w:t xml:space="preserve"> upravitelj</w:t>
      </w:r>
      <w:r w:rsidR="00425512">
        <w:t>icu</w:t>
      </w:r>
      <w:r w:rsidR="002E7859">
        <w:t xml:space="preserve"> je imenovan</w:t>
      </w:r>
      <w:r w:rsidR="00425512">
        <w:t>a</w:t>
      </w:r>
      <w:r w:rsidR="00191F88">
        <w:t xml:space="preserve"> </w:t>
      </w:r>
      <w:r w:rsidR="006878DD">
        <w:t>Sabina Lalić</w:t>
      </w:r>
      <w:r w:rsidR="00191F88">
        <w:t xml:space="preserve"> iz </w:t>
      </w:r>
      <w:r w:rsidR="004C392B">
        <w:t>Osijeka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</w:t>
      </w:r>
      <w:r w:rsidR="00425512">
        <w:t>a</w:t>
      </w:r>
      <w:r>
        <w:t xml:space="preserve"> s</w:t>
      </w:r>
      <w:r w:rsidR="00935080">
        <w:t>tečajn</w:t>
      </w:r>
      <w:r w:rsidR="00425512">
        <w:t>a</w:t>
      </w:r>
      <w:r w:rsidR="00935080">
        <w:t xml:space="preserve"> upravitelj</w:t>
      </w:r>
      <w:r w:rsidR="00425512">
        <w:t>ica</w:t>
      </w:r>
      <w:r w:rsidR="00935080">
        <w:t xml:space="preserve"> je dana </w:t>
      </w:r>
      <w:r w:rsidR="006878DD">
        <w:t>6</w:t>
      </w:r>
      <w:r w:rsidR="00441766">
        <w:t>.</w:t>
      </w:r>
      <w:r w:rsidR="005965CD">
        <w:t>0</w:t>
      </w:r>
      <w:r w:rsidR="006878DD">
        <w:t>9</w:t>
      </w:r>
      <w:r w:rsidR="005965CD">
        <w:t>.</w:t>
      </w:r>
      <w:r w:rsidR="00935080">
        <w:t>201</w:t>
      </w:r>
      <w:r w:rsidR="006878DD">
        <w:t>8</w:t>
      </w:r>
      <w:r w:rsidR="00935080">
        <w:t>. godine podni</w:t>
      </w:r>
      <w:r w:rsidR="005965CD">
        <w:t>jela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7400D6">
        <w:t>usluga izdavanja Potvrde FINE u iznosu od 25,00 kn, Potvrda CVH STP u iznosu od 17,94 kn, HP preporučena pošiljka u iznosu od 11,50 + 13,00 kn = ukupno u iznosu od 24,50 kn i HP 20,00 kn državnih biljega</w:t>
      </w:r>
      <w:r w:rsidR="00DD43F0">
        <w:t>)</w:t>
      </w:r>
      <w:r w:rsidR="0042556F">
        <w:t>.</w:t>
      </w:r>
    </w:p>
    <w:p w:rsidRDefault="00DD43F0" w:rsidP="00935080" w:rsidR="00DD43F0">
      <w:pPr>
        <w:jc w:val="both"/>
      </w:pPr>
    </w:p>
    <w:p w:rsidRDefault="00935080" w:rsidP="00935080" w:rsidR="00935080" w:rsidRPr="0014455C">
      <w:pPr>
        <w:jc w:val="both"/>
      </w:pPr>
      <w:r>
        <w:lastRenderedPageBreak/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7400D6" w:rsidRPr="007400D6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7. rujna </w:t>
      </w:r>
      <w:r w:rsidR="00065BD8" w:rsidRPr="00065BD8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065BD8">
        <w:t>a</w:t>
      </w:r>
      <w:r>
        <w:t xml:space="preserve"> stečajn</w:t>
      </w:r>
      <w:r w:rsidR="00065BD8">
        <w:t>a</w:t>
      </w:r>
      <w:r>
        <w:t xml:space="preserve"> upravitelj</w:t>
      </w:r>
      <w:r w:rsidR="00065BD8">
        <w:t xml:space="preserve">ica </w:t>
      </w:r>
      <w:r w:rsidR="007400D6">
        <w:t>Sabina Lalić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B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B95FE9" w:rsidRPr="00B95FE9">
      <w:t>590/18-14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65BD8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E3C3E"/>
    <w:rsid w:val="002120F8"/>
    <w:rsid w:val="0022493B"/>
    <w:rsid w:val="00226BF5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005A2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12"/>
    <w:rsid w:val="0042556F"/>
    <w:rsid w:val="00441766"/>
    <w:rsid w:val="0044388A"/>
    <w:rsid w:val="00445CA2"/>
    <w:rsid w:val="00452631"/>
    <w:rsid w:val="00464F6E"/>
    <w:rsid w:val="004761A5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35B53"/>
    <w:rsid w:val="005366D6"/>
    <w:rsid w:val="00542A40"/>
    <w:rsid w:val="00571836"/>
    <w:rsid w:val="00572A17"/>
    <w:rsid w:val="005965CD"/>
    <w:rsid w:val="005A1517"/>
    <w:rsid w:val="005C5772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878DD"/>
    <w:rsid w:val="00690065"/>
    <w:rsid w:val="006C3099"/>
    <w:rsid w:val="006E41C6"/>
    <w:rsid w:val="0071666D"/>
    <w:rsid w:val="00724A43"/>
    <w:rsid w:val="00725EE2"/>
    <w:rsid w:val="007400D6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E05E8"/>
    <w:rsid w:val="008F446A"/>
    <w:rsid w:val="00912CA9"/>
    <w:rsid w:val="0091400F"/>
    <w:rsid w:val="00931E58"/>
    <w:rsid w:val="00935080"/>
    <w:rsid w:val="0096027F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91C61"/>
    <w:rsid w:val="00B95FE9"/>
    <w:rsid w:val="00BA2235"/>
    <w:rsid w:val="00BB217D"/>
    <w:rsid w:val="00BB6648"/>
    <w:rsid w:val="00BC5EF2"/>
    <w:rsid w:val="00BD718E"/>
    <w:rsid w:val="00BE411F"/>
    <w:rsid w:val="00C03938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  <w:rsid w:val="00FE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B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B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BF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BF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B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B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BF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BF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St-590/2018</izvorni_sadrzaj>
    <derivirana_varijabla naziv="DomainObject.Predmet.OznakaBroj_1">St-590/2018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ŽAŽA j.d.o.o.</izvorni_sadrzaj>
    <derivirana_varijabla naziv="DomainObject.Predmet.ProtustrankaFormated_1">  ŽAŽA j.d.o.o.</derivirana_varijabla>
  </DomainObject.Predmet.ProtustrankaFormated>
  <DomainObject.Predmet.ProtustrankaFormatedOIB>
    <izvorni_sadrzaj>  ŽAŽA j.d.o.o., OIB 96836939999</izvorni_sadrzaj>
    <derivirana_varijabla naziv="DomainObject.Predmet.ProtustrankaFormatedOIB_1">  ŽAŽA j.d.o.o., OIB 96836939999</derivirana_varijabla>
  </DomainObject.Predmet.ProtustrankaFormatedOIB>
  <DomainObject.Predmet.ProtustrankaFormatedWithAdress>
    <izvorni_sadrzaj> ŽAŽA j.d.o.o., Belec 96, 49250 Belec</izvorni_sadrzaj>
    <derivirana_varijabla naziv="DomainObject.Predmet.ProtustrankaFormatedWithAdress_1"> ŽAŽA j.d.o.o., Belec 96, 49250 Belec</derivirana_varijabla>
  </DomainObject.Predmet.ProtustrankaFormatedWithAdress>
  <DomainObject.Predmet.ProtustrankaFormatedWithAdressOIB>
    <izvorni_sadrzaj> ŽAŽA j.d.o.o., OIB 96836939999, Belec 96, 49250 Belec</izvorni_sadrzaj>
    <derivirana_varijabla naziv="DomainObject.Predmet.ProtustrankaFormatedWithAdressOIB_1"> ŽAŽA j.d.o.o., OIB 96836939999, Belec 96, 49250 Belec</derivirana_varijabla>
  </DomainObject.Predmet.ProtustrankaFormatedWithAdressOIB>
  <DomainObject.Predmet.ProtustrankaWithAdress>
    <izvorni_sadrzaj>ŽAŽA j.d.o.o. Belec 96, 49250 Belec</izvorni_sadrzaj>
    <derivirana_varijabla naziv="DomainObject.Predmet.ProtustrankaWithAdress_1">ŽAŽA j.d.o.o. Belec 96, 49250 Belec</derivirana_varijabla>
  </DomainObject.Predmet.ProtustrankaWithAdress>
  <DomainObject.Predmet.ProtustrankaWithAdressOIB>
    <izvorni_sadrzaj>ŽAŽA j.d.o.o., OIB 96836939999, Belec 96, 49250 Belec</izvorni_sadrzaj>
    <derivirana_varijabla naziv="DomainObject.Predmet.ProtustrankaWithAdressOIB_1">ŽAŽA j.d.o.o., OIB 96836939999, Belec 96, 49250 Belec</derivirana_varijabla>
  </DomainObject.Predmet.ProtustrankaWithAdressOIB>
  <DomainObject.Predmet.ProtustrankaNazivFormated>
    <izvorni_sadrzaj>ŽAŽA j.d.o.o.</izvorni_sadrzaj>
    <derivirana_varijabla naziv="DomainObject.Predmet.ProtustrankaNazivFormated_1">ŽAŽA j.d.o.o.</derivirana_varijabla>
  </DomainObject.Predmet.ProtustrankaNazivFormated>
  <DomainObject.Predmet.ProtustrankaNazivFormatedOIB>
    <izvorni_sadrzaj>ŽAŽA j.d.o.o., OIB 96836939999</izvorni_sadrzaj>
    <derivirana_varijabla naziv="DomainObject.Predmet.ProtustrankaNazivFormatedOIB_1">ŽAŽA j.d.o.o., OIB 96836939999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ŽAŽA j.d.o.o.</item>
    </izvorni_sadrzaj>
    <derivirana_varijabla naziv="DomainObject.Predmet.ProtuStrankaListFormated_1">
      <item>ŽAŽA j.d.o.o.</item>
    </derivirana_varijabla>
  </DomainObject.Predmet.ProtuStrankaListFormated>
  <DomainObject.Predmet.ProtuStrankaListFormatedOIB>
    <izvorni_sadrzaj>
      <item>ŽAŽA j.d.o.o., OIB 96836939999</item>
    </izvorni_sadrzaj>
    <derivirana_varijabla naziv="DomainObject.Predmet.ProtuStrankaListFormatedOIB_1">
      <item>ŽAŽA j.d.o.o., OIB 96836939999</item>
    </derivirana_varijabla>
  </DomainObject.Predmet.ProtuStrankaListFormatedOIB>
  <DomainObject.Predmet.ProtuStrankaListFormatedWithAdress>
    <izvorni_sadrzaj>
      <item>ŽAŽA j.d.o.o., Belec 96, 49250 Belec</item>
    </izvorni_sadrzaj>
    <derivirana_varijabla naziv="DomainObject.Predmet.ProtuStrankaListFormatedWithAdress_1">
      <item>ŽAŽA j.d.o.o., Belec 96, 49250 Belec</item>
    </derivirana_varijabla>
  </DomainObject.Predmet.ProtuStrankaListFormatedWithAdress>
  <DomainObject.Predmet.ProtuStrankaListFormatedWithAdressOIB>
    <izvorni_sadrzaj>
      <item>ŽAŽA j.d.o.o., OIB 96836939999, Belec 96, 49250 Belec</item>
    </izvorni_sadrzaj>
    <derivirana_varijabla naziv="DomainObject.Predmet.ProtuStrankaListFormatedWithAdressOIB_1">
      <item>ŽAŽA j.d.o.o., OIB 96836939999, Belec 96, 49250 Belec</item>
    </derivirana_varijabla>
  </DomainObject.Predmet.ProtuStrankaListFormatedWithAdressOIB>
  <DomainObject.Predmet.ProtuStrankaListNazivFormated>
    <izvorni_sadrzaj>
      <item>ŽAŽA j.d.o.o.</item>
    </izvorni_sadrzaj>
    <derivirana_varijabla naziv="DomainObject.Predmet.ProtuStrankaListNazivFormated_1">
      <item>ŽAŽA j.d.o.o.</item>
    </derivirana_varijabla>
  </DomainObject.Predmet.ProtuStrankaListNazivFormated>
  <DomainObject.Predmet.ProtuStrankaListNazivFormatedOIB>
    <izvorni_sadrzaj>
      <item>ŽAŽA j.d.o.o., OIB 96836939999</item>
    </izvorni_sadrzaj>
    <derivirana_varijabla naziv="DomainObject.Predmet.ProtuStrankaListNazivFormatedOIB_1">
      <item>ŽAŽA j.d.o.o., OIB 96836939999</item>
    </derivirana_varijabla>
  </DomainObject.Predmet.ProtuStrankaListNazivFormatedOIB>
  <DomainObject.Predmet.OstaliListFormated>
    <izvorni_sadrzaj>
      <item>Željka Šaka</item>
    </izvorni_sadrzaj>
    <derivirana_varijabla naziv="DomainObject.Predmet.OstaliListFormated_1">
      <item>Željka Šaka</item>
    </derivirana_varijabla>
  </DomainObject.Predmet.OstaliListFormated>
  <DomainObject.Predmet.OstaliListFormatedOIB>
    <izvorni_sadrzaj>
      <item>Željka Šaka, OIB 56159401651</item>
    </izvorni_sadrzaj>
    <derivirana_varijabla naziv="DomainObject.Predmet.OstaliListFormatedOIB_1">
      <item>Željka Šaka, OIB 56159401651</item>
    </derivirana_varijabla>
  </DomainObject.Predmet.OstaliListFormatedOIB>
  <DomainObject.Predmet.OstaliListFormatedWithAdress>
    <izvorni_sadrzaj>
      <item>Željka Šaka, Belec 96, 49250 Belec</item>
    </izvorni_sadrzaj>
    <derivirana_varijabla naziv="DomainObject.Predmet.OstaliListFormatedWithAdress_1">
      <item>Željka Šaka, Belec 96, 49250 Belec</item>
    </derivirana_varijabla>
  </DomainObject.Predmet.OstaliListFormatedWithAdress>
  <DomainObject.Predmet.OstaliListFormatedWithAdressOIB>
    <izvorni_sadrzaj>
      <item>Željka Šaka, OIB 56159401651, Belec 96, 49250 Belec</item>
    </izvorni_sadrzaj>
    <derivirana_varijabla naziv="DomainObject.Predmet.OstaliListFormatedWithAdressOIB_1">
      <item>Željka Šaka, OIB 56159401651, Belec 96, 49250 Belec</item>
    </derivirana_varijabla>
  </DomainObject.Predmet.OstaliListFormatedWithAdressOIB>
  <DomainObject.Predmet.OstaliListNazivFormated>
    <izvorni_sadrzaj>
      <item>Željka Šaka</item>
    </izvorni_sadrzaj>
    <derivirana_varijabla naziv="DomainObject.Predmet.OstaliListNazivFormated_1">
      <item>Željka Šaka</item>
    </derivirana_varijabla>
  </DomainObject.Predmet.OstaliListNazivFormated>
  <DomainObject.Predmet.OstaliListNazivFormatedOIB>
    <izvorni_sadrzaj>
      <item>Željka Šaka, OIB 56159401651</item>
    </izvorni_sadrzaj>
    <derivirana_varijabla naziv="DomainObject.Predmet.OstaliListNazivFormatedOIB_1">
      <item>Željka Šaka, OIB 56159401651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ŽAŽA j.d.o.o.</izvorni_sadrzaj>
    <derivirana_varijabla naziv="DomainObject.Predmet.ProtustrankaIDrugi_1">ŽAŽA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ŽAŽA j.d.o.o., OIB 96836939999, Belec 96, 49250 Belec</izvorni_sadrzaj>
    <derivirana_varijabla naziv="DomainObject.Predmet.ProtustrankaIDrugiAdressOIB_1">ŽAŽA j.d.o.o., OIB 96836939999, Belec 96, 49250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ŽAŽA j.d.o.o.</item>
      <item>FINA Regionalni centar Zagreb</item>
      <item>Željka Šaka</item>
    </izvorni_sadrzaj>
    <derivirana_varijabla naziv="DomainObject.Predmet.SudioniciListNaziv_1">
      <item>ŽAŽA j.d.o.o.</item>
      <item>FINA Regionalni centar Zagreb</item>
      <item>Željka Šaka</item>
    </derivirana_varijabla>
  </DomainObject.Predmet.SudioniciListNaziv>
  <DomainObject.Predmet.SudioniciListAdressOIB>
    <izvorni_sadrzaj>
      <item>ŽAŽA j.d.o.o., OIB 96836939999, Belec 96,49250 Belec</item>
      <item>FINA Regionalni centar Zagreb, OIB 85821130368, Trg svibanjskih žrtava 1995. br. 1,10000 Zagreb</item>
      <item>Željka Šaka, OIB 56159401651, Belec 96,49250 Belec</item>
    </izvorni_sadrzaj>
    <derivirana_varijabla naziv="DomainObject.Predmet.SudioniciListAdressOIB_1">
      <item>ŽAŽA j.d.o.o., OIB 96836939999, Belec 96,49250 Belec</item>
      <item>FINA Regionalni centar Zagreb, OIB 85821130368, Trg svibanjskih žrtava 1995. br. 1,10000 Zagreb</item>
      <item>Željka Šaka, OIB 56159401651, Belec 96,49250 Belec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96836939999</item>
      <item>, OIB 85821130368</item>
      <item>, OIB 56159401651</item>
    </izvorni_sadrzaj>
    <derivirana_varijabla naziv="DomainObject.Predmet.SudioniciListNazivOIB_1">
      <item>, OIB 96836939999</item>
      <item>, OIB 85821130368</item>
      <item>, OIB 56159401651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324</properties:Words>
  <properties:Characters>1781</properties:Characters>
  <properties:Lines>62</properties:Lines>
  <properties:Paragraphs>22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2018-09-07T11:46:00Z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