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caa12" w14:paraId="69caa12" w:rsidRDefault="006764AA" w:rsidP="00B57AE8" w:rsidR="00D57A11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B10A42">
        <w:rPr>
          <w:b/>
        </w:rPr>
        <w:t>136</w:t>
      </w:r>
      <w:r w:rsidR="000D330B" w:rsidRPr="005153ED">
        <w:rPr>
          <w:b/>
        </w:rPr>
        <w:t>/201</w:t>
      </w:r>
      <w:r w:rsidR="00B10A42">
        <w:rPr>
          <w:b/>
        </w:rPr>
        <w:t>9</w:t>
      </w: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911668" cx="724205"/>
            <wp:effectExtent b="317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11806" cx="7243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DUBROVNIKU</w:t>
      </w:r>
    </w:p>
    <w:p w:rsidRDefault="00442F88" w:rsidP="00D57A11" w:rsidR="00D57A11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6C7F48" w:rsidP="006C7F48" w:rsidR="006C7F48"/>
    <w:p w:rsidRDefault="00B10A42" w:rsidP="006C7F48" w:rsidR="00B10A42"/>
    <w:p w:rsidRDefault="006C7F48" w:rsidP="006C7F48" w:rsidR="00CC2466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B10A42" w:rsidP="006C7F48" w:rsidR="00B10A42" w:rsidRPr="006C7F48">
      <w:pPr>
        <w:jc w:val="center"/>
        <w:rPr>
          <w:b/>
        </w:rPr>
      </w:pP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112B21" w:rsidP="00D57A11" w:rsidR="00112B21" w:rsidRPr="005153ED"/>
    <w:p w:rsidRDefault="00AA7FCA" w:rsidP="004414CB" w:rsidR="00DB1319" w:rsidRPr="005153ED">
      <w:pPr>
        <w:ind w:firstLine="708"/>
        <w:jc w:val="both"/>
      </w:pPr>
      <w:r w:rsidRPr="005153ED">
        <w:t xml:space="preserve">Trgovački sud u Dubrovniku, u ime Republike Hrvatske, po sucu tog suda Katarini Franković, kao sucu pojedincu, u stečajnom postupku nad stečajnim dužnikom </w:t>
      </w:r>
      <w:r w:rsidR="00B10A42" w:rsidRPr="00B10A42">
        <w:t>ALEJA LIPA d.o.o. u stečaju, Blato, Ulica 65 br. 30, OIB: 95157596340</w:t>
      </w:r>
      <w:r w:rsidR="00E96046">
        <w:t xml:space="preserve">, dana </w:t>
      </w:r>
      <w:r w:rsidR="00B10A42">
        <w:t>07. siječnj</w:t>
      </w:r>
      <w:r w:rsidR="005153ED">
        <w:t>a 201</w:t>
      </w:r>
      <w:r w:rsidR="00B10A42">
        <w:t>9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8B695C" w:rsidP="00DB12F2" w:rsidR="001D3C07">
      <w:pPr>
        <w:jc w:val="both"/>
      </w:pPr>
      <w:r>
        <w:t>I</w:t>
      </w:r>
      <w:r w:rsidRPr="008B695C">
        <w:t>menovan</w:t>
      </w:r>
      <w:r>
        <w:t>i</w:t>
      </w:r>
      <w:r w:rsidRPr="008B695C">
        <w:t xml:space="preserve"> stečajni upravitelj </w:t>
      </w:r>
      <w:r w:rsidR="00B10A42" w:rsidRPr="00B10A42">
        <w:t xml:space="preserve">MATO MARIĆ, Dubrovnik, Zlatni potok 11, OIB: 36879105661 </w:t>
      </w:r>
      <w:r w:rsidRPr="008B695C">
        <w:t xml:space="preserve"> </w:t>
      </w:r>
      <w:r>
        <w:t xml:space="preserve">upisat će se u sudskom registru </w:t>
      </w:r>
      <w:r w:rsidRPr="008B695C">
        <w:t>za stečajno</w:t>
      </w:r>
      <w:r>
        <w:t>g upravitelja stečajnog dužnika</w:t>
      </w:r>
      <w:r w:rsidRPr="008B695C">
        <w:t xml:space="preserve"> </w:t>
      </w:r>
      <w:r w:rsidR="00B10A42" w:rsidRPr="00B10A42">
        <w:t>ALEJA LIPA d.o.o. u stečaju, Blato, Ulica 65 br. 30, OIB: 95157596340</w:t>
      </w:r>
      <w:r>
        <w:t xml:space="preserve">, uz brisanje dosadašnjeg stečajnog upravitelja </w:t>
      </w:r>
      <w:r w:rsidR="00B10A42" w:rsidRPr="00B10A42">
        <w:t>Dinka Trumbić, Split, Lovretska 10, OIB: 43468134790</w:t>
      </w:r>
      <w:r>
        <w:t>.</w:t>
      </w:r>
    </w:p>
    <w:p w:rsidRDefault="008B695C" w:rsidP="00DB12F2" w:rsidR="008B695C">
      <w:pPr>
        <w:jc w:val="both"/>
        <w:rPr>
          <w:lang w:val="fr-FR"/>
        </w:rPr>
      </w:pPr>
    </w:p>
    <w:p w:rsidRDefault="00B10A42" w:rsidP="00DB12F2" w:rsidR="00B10A42" w:rsidRPr="005153ED">
      <w:pPr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112B21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B10A42">
        <w:t>1706</w:t>
      </w:r>
      <w:r w:rsidR="0065345B">
        <w:t>/2016</w:t>
      </w:r>
      <w:r w:rsidR="00E81A71">
        <w:t xml:space="preserve"> </w:t>
      </w:r>
      <w:r w:rsidR="0065345B">
        <w:t xml:space="preserve"> od </w:t>
      </w:r>
      <w:r w:rsidR="00B10A42">
        <w:t>13</w:t>
      </w:r>
      <w:r w:rsidR="00E81A71" w:rsidRPr="00E81A71">
        <w:t>. siječnja 2017</w:t>
      </w:r>
      <w:r w:rsidRPr="005153ED">
        <w:t xml:space="preserve">. godine otvoren je stečajni postupak nad stečajnim dužnikom </w:t>
      </w:r>
      <w:r w:rsidR="00B10A42" w:rsidRPr="00B10A42">
        <w:t>ALEJA LIPA d.o.o. u stečaju, Blato, Ulica 65 br. 30, OIB: 95157596340</w:t>
      </w:r>
      <w:r w:rsidR="00B10A42">
        <w:t>, te je stečajnim upraviteljem imenovana</w:t>
      </w:r>
      <w:r w:rsidR="00B10A42" w:rsidRPr="00B10A42">
        <w:t xml:space="preserve"> Dinka Trumbić, Split, Lovretska 10, OIB: 43468134790</w:t>
      </w:r>
      <w:r w:rsidR="00B10A42">
        <w:t xml:space="preserve"> </w:t>
      </w:r>
      <w:r w:rsidR="0065345B">
        <w:t>.</w:t>
      </w:r>
    </w:p>
    <w:p w:rsidRDefault="00112B21" w:rsidP="00112B21" w:rsidR="00112B21" w:rsidRPr="005153ED">
      <w:pPr>
        <w:ind w:firstLine="708"/>
        <w:jc w:val="both"/>
      </w:pPr>
    </w:p>
    <w:p w:rsidRDefault="009543D0" w:rsidP="008B695C" w:rsidR="008B695C">
      <w:pPr>
        <w:jc w:val="both"/>
      </w:pPr>
      <w:r w:rsidRPr="005153ED">
        <w:tab/>
        <w:t xml:space="preserve"> </w:t>
      </w:r>
      <w:r w:rsidR="008B695C">
        <w:t xml:space="preserve">Odlukom skupštine vjerovnika na </w:t>
      </w:r>
      <w:r w:rsidR="00B10A42">
        <w:t>ročištu od 20. kolovoza 2018</w:t>
      </w:r>
      <w:r w:rsidR="008B695C">
        <w:t xml:space="preserve">.g. u stečajnom postupku </w:t>
      </w:r>
      <w:r w:rsidR="00B10A42" w:rsidRPr="00B10A42">
        <w:t>ALEJA LIPA d.o.o. u stečaju, Blato, Ulica 65 br. 30, OIB: 95157596340</w:t>
      </w:r>
      <w:r w:rsidR="008B695C">
        <w:t xml:space="preserve"> imenovan je stečajni upravitelj </w:t>
      </w:r>
      <w:r w:rsidR="00B10A42" w:rsidRPr="00B10A42">
        <w:t>MATO MARIĆ, Dubrovnik, Zlatni potok 11, OIB: 36879105661</w:t>
      </w:r>
      <w:r w:rsidR="008B695C">
        <w:t>za stečajno</w:t>
      </w:r>
      <w:r w:rsidR="00D05E96">
        <w:t>g upravitelja stečajnog dužnika, a u smislu čl. 87 Stečajnog zakona (Narodne novine br. 71/15</w:t>
      </w:r>
      <w:r w:rsidR="00B10A42">
        <w:t>, 104/17</w:t>
      </w:r>
      <w:r w:rsidR="00D05E96">
        <w:t>).</w:t>
      </w:r>
    </w:p>
    <w:p w:rsidRDefault="008B695C" w:rsidP="008B695C" w:rsidR="008B695C">
      <w:pPr>
        <w:jc w:val="both"/>
      </w:pPr>
    </w:p>
    <w:p w:rsidRDefault="008B695C" w:rsidP="008B695C" w:rsidR="008B695C">
      <w:pPr>
        <w:jc w:val="both"/>
      </w:pPr>
      <w:r>
        <w:t xml:space="preserve"> </w:t>
      </w:r>
      <w:r>
        <w:tab/>
        <w:t>Pre</w:t>
      </w:r>
      <w:r w:rsidR="00B10A42">
        <w:t>dajom potvrde o imenovanju od 04. listopada 2018</w:t>
      </w:r>
      <w:r>
        <w:t xml:space="preserve">.g., dosadašnjem stečajnom upravitelju </w:t>
      </w:r>
      <w:r w:rsidR="00B10A42">
        <w:t>Dinki Trumbić</w:t>
      </w:r>
      <w:r w:rsidR="00B57AE8">
        <w:t>, prestala su</w:t>
      </w:r>
      <w:r>
        <w:t xml:space="preserve"> ovlaštenja u stečajnom postupku </w:t>
      </w:r>
      <w:r w:rsidR="00B10A42" w:rsidRPr="00B10A42">
        <w:t>ALEJA LIPA d.o.o. u stečaju</w:t>
      </w:r>
      <w:r>
        <w:t>.</w:t>
      </w:r>
    </w:p>
    <w:p w:rsidRDefault="00D05E96" w:rsidP="008B695C" w:rsidR="00D05E96">
      <w:pPr>
        <w:jc w:val="both"/>
      </w:pPr>
    </w:p>
    <w:p w:rsidRDefault="00D05E96" w:rsidP="00B57AE8" w:rsidR="00D05E96">
      <w:pPr>
        <w:ind w:firstLine="708"/>
        <w:jc w:val="both"/>
      </w:pPr>
      <w:r>
        <w:t>Na temelju prethodno spomenutog propisa riješeno je kao u izreci.</w:t>
      </w:r>
    </w:p>
    <w:p w:rsidRDefault="008B5CAB" w:rsidP="009543D0" w:rsidR="008B5CAB" w:rsidRPr="005153ED">
      <w:pPr>
        <w:jc w:val="both"/>
      </w:pP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B10A42">
        <w:rPr>
          <w:b/>
        </w:rPr>
        <w:t>07</w:t>
      </w:r>
      <w:r w:rsidR="003D0C55">
        <w:rPr>
          <w:b/>
        </w:rPr>
        <w:t xml:space="preserve">. </w:t>
      </w:r>
      <w:r w:rsidR="00B10A42">
        <w:rPr>
          <w:b/>
        </w:rPr>
        <w:t>siječnj</w:t>
      </w:r>
      <w:r w:rsidRPr="005153ED">
        <w:rPr>
          <w:b/>
        </w:rPr>
        <w:t>a 201</w:t>
      </w:r>
      <w:r w:rsidR="00B10A42">
        <w:rPr>
          <w:b/>
        </w:rPr>
        <w:t>9</w:t>
      </w:r>
      <w:r w:rsidRPr="005153ED">
        <w:rPr>
          <w:b/>
        </w:rPr>
        <w:t>. godine</w:t>
      </w:r>
    </w:p>
    <w:p w:rsidRDefault="001D7B31" w:rsidP="001D7B31" w:rsidR="001D7B31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8B695C" w:rsidP="001D7B31" w:rsidR="008B695C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B10A42" w:rsidP="001D7B31" w:rsidR="00B10A42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lastRenderedPageBreak/>
        <w:t>POUKA O PRAVNOM LIJEKU</w:t>
      </w:r>
    </w:p>
    <w:p w:rsidRDefault="001D7B31" w:rsidP="00112B21" w:rsidR="001D7B31" w:rsidRPr="005153ED">
      <w:pPr>
        <w:pStyle w:val="Tijeloteksta"/>
        <w:jc w:val="both"/>
      </w:pPr>
      <w:r w:rsidRPr="005153ED">
        <w:t xml:space="preserve">Protiv ovog rješenja dopušteno je izjaviti žalbu. Žalba se izjavljuje Visokom trgovačkom sudu Republike Hrvatske u Zagrebu </w:t>
      </w:r>
      <w:r w:rsidR="00112B21" w:rsidRPr="00112B21">
        <w:t xml:space="preserve">u roku od 8 dana nakon isteka osam dana od njegove objave na e-oglasnoj ploči suda </w:t>
      </w:r>
      <w:r w:rsidRPr="005153ED">
        <w:t>putem ovoga suda u 3 istovjetna primjerka pozivom na gornji poslovni broj.</w:t>
      </w:r>
      <w:r w:rsidR="00112B21" w:rsidRPr="00112B21">
        <w:t xml:space="preserve"> 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A248BD" w:rsidR="008B695C">
      <w:r w:rsidRPr="003D0C55">
        <w:t xml:space="preserve">- </w:t>
      </w:r>
      <w:r w:rsidR="008B695C">
        <w:t>sudski registar, ovdje</w:t>
      </w:r>
    </w:p>
    <w:p w:rsidRDefault="008B695C" w:rsidP="00A248BD" w:rsidR="00A248BD" w:rsidRPr="003D0C55">
      <w:r>
        <w:t>- mrežna stranica e oglasna ploča</w:t>
      </w:r>
      <w:r w:rsidR="001D7B31" w:rsidRPr="003D0C55">
        <w:t xml:space="preserve"> </w:t>
      </w:r>
    </w:p>
    <w:sectPr w:rsidSect="00F203A3" w:rsidR="00A248BD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2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B10A42">
      <w:rPr>
        <w:rFonts w:hAnsi="Book Antiqua" w:ascii="Book Antiqua"/>
        <w:b/>
        <w:sz w:val="20"/>
        <w:szCs w:val="20"/>
      </w:rPr>
      <w:t>136</w:t>
    </w:r>
    <w:r w:rsidR="00C83042">
      <w:rPr>
        <w:rFonts w:hAnsi="Book Antiqua" w:ascii="Book Antiqua"/>
        <w:b/>
        <w:sz w:val="20"/>
        <w:szCs w:val="20"/>
      </w:rPr>
      <w:t>/201</w:t>
    </w:r>
    <w:r w:rsidR="00B10A42">
      <w:rPr>
        <w:rFonts w:hAnsi="Book Antiqua" w:ascii="Book Antiqua"/>
        <w:b/>
        <w:sz w:val="20"/>
        <w:szCs w:val="20"/>
      </w:rPr>
      <w:t>9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14CB"/>
    <w:rsid w:val="00442F88"/>
    <w:rsid w:val="00463241"/>
    <w:rsid w:val="004A6874"/>
    <w:rsid w:val="004C7975"/>
    <w:rsid w:val="004E288C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D2CA0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695C"/>
    <w:rsid w:val="008C1790"/>
    <w:rsid w:val="00913047"/>
    <w:rsid w:val="00915398"/>
    <w:rsid w:val="00935AFF"/>
    <w:rsid w:val="00950B5A"/>
    <w:rsid w:val="009543D0"/>
    <w:rsid w:val="00991908"/>
    <w:rsid w:val="009C2742"/>
    <w:rsid w:val="009C3725"/>
    <w:rsid w:val="009C4F6F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42"/>
    <w:rsid w:val="00B16129"/>
    <w:rsid w:val="00B1663A"/>
    <w:rsid w:val="00B21086"/>
    <w:rsid w:val="00B42E77"/>
    <w:rsid w:val="00B57772"/>
    <w:rsid w:val="00B57AE8"/>
    <w:rsid w:val="00B842DF"/>
    <w:rsid w:val="00BB0F9E"/>
    <w:rsid w:val="00BC3074"/>
    <w:rsid w:val="00BC729D"/>
    <w:rsid w:val="00BD625B"/>
    <w:rsid w:val="00BF0A0B"/>
    <w:rsid w:val="00C10B5F"/>
    <w:rsid w:val="00C63AC0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05E96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2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2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2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2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2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2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2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2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St-542/2016</izvorni_sadrzaj>
    <derivirana_varijabla naziv="DomainObject.Predmet.Opis_1">Ukinuta St-542/2016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ALEJA LIPA društvo s ograničenom odgovornošću, za turizam i ugostiteljstvo zastupanog po punomoćniku Željana Kosović; Ana Unković; Dinka Trumbić, stečajni upravitelj</izvorni_sadrzaj>
    <derivirana_varijabla naziv="DomainObject.Predmet.ProtustrankaFormated_1">  ALEJA LIPA društvo s ograničenom odgovornošću, za turizam i ugostiteljstvo zastupanog po punomoćniku Željana Kosović; Ana Unković; Dinka Trumbić, stečajni upravitelj</derivirana_varijabla>
  </DomainObject.Predmet.ProtustrankaFormated>
  <DomainObject.Predmet.ProtustrankaFormatedOIB>
    <izvorni_sadrzaj>  ALEJA LIPA društvo s ograničenom odgovornošću, za turizam i ugostiteljstvo, OIB 95157596340 zastupanog po punomoćniku Željana Kosović; Ana Unković; Dinka Trumbić, stečajni upravitelj</izvorni_sadrzaj>
    <derivirana_varijabla naziv="DomainObject.Predmet.ProtustrankaFormatedOIB_1">  ALEJA LIPA društvo s ograničenom odgovornošću, za turizam i ugostiteljstvo, OIB 95157596340 zastupanog po punomoćniku Željana Kosović; Ana Unković; Dinka Trumbić, stečajni upravitelj</derivirana_varijabla>
  </DomainObject.Predmet.ProtustrankaFormatedOIB>
  <DomainObject.Predmet.ProtustrankaFormatedWithAdress>
    <izvorni_sadrzaj> ALEJA LIPA društvo s ograničenom odgovornošću, za turizam i ugostiteljstvo, Ulica 65 br. 30, 20271 Blato zastupanog po punomoćniku Željana Kosović; Ana Unković; Dinka Trumbić, stečajni upravitelj</izvorni_sadrzaj>
    <derivirana_varijabla naziv="DomainObject.Predmet.ProtustrankaFormatedWithAdress_1"> ALEJA LIPA društvo s ograničenom odgovornošću, za turizam i ugostiteljstvo, Ulica 65 br. 30, 20271 Blato zastupanog po punomoćniku Željana Kosović; Ana Unković; Dinka Trumbić, stečajni upravitelj</derivirana_varijabla>
  </DomainObject.Predmet.ProtustrankaFormatedWithAdress>
  <DomainObject.Predmet.ProtustrankaFormatedWithAdressOIB>
    <izvorni_sadrzaj> ALEJA LIPA društvo s ograničenom odgovornošću, za turizam i ugostiteljstvo, OIB 95157596340, Ulica 65 br. 30, 20271 Blato zastupanog po punomoćniku Željana Kosović; Ana Unković; Dinka Trumbić, stečajni upravitelj</izvorni_sadrzaj>
    <derivirana_varijabla naziv="DomainObject.Predmet.ProtustrankaFormatedWithAdressOIB_1"> ALEJA LIPA društvo s ograničenom odgovornošću, za turizam i ugostiteljstvo, OIB 95157596340, Ulica 65 br. 30, 20271 Blato zastupanog po punomoćniku Željana Kosović; Ana Unković; Dinka Trumbić, stečajni upravitelj</derivirana_varijabla>
  </DomainObject.Predmet.ProtustrankaFormatedWithAdressOIB>
  <DomainObject.Predmet.ProtustrankaWithAdress>
    <izvorni_sadrzaj>ALEJA LIPA društvo s ograničenom odgovornošću, za turizam i ugostiteljstvo Ulica 65 br. 30, 20271 Blato</izvorni_sadrzaj>
    <derivirana_varijabla naziv="DomainObject.Predmet.ProtustrankaWithAdress_1">ALEJA LIPA društvo s ograničenom odgovornošću, za turizam i ugostiteljstvo Ulica 65 br. 30, 20271 Blato</derivirana_varijabla>
  </DomainObject.Predmet.ProtustrankaWithAdress>
  <DomainObject.Predmet.ProtustrankaWithAdressOIB>
    <izvorni_sadrzaj>ALEJA LIPA društvo s ograničenom odgovornošću, za turizam i ugostiteljstvo, OIB 95157596340, Ulica 65 br. 30, 20271 Blato</izvorni_sadrzaj>
    <derivirana_varijabla naziv="DomainObject.Predmet.ProtustrankaWithAdressOIB_1">ALEJA LIPA društvo s ograničenom odgovornošću, za turizam i ugostiteljstvo, OIB 95157596340, Ulica 65 br. 30, 20271 Blato</derivirana_varijabla>
  </DomainObject.Predmet.ProtustrankaWithAdressOIB>
  <DomainObject.Predmet.ProtustrankaNazivFormated>
    <izvorni_sadrzaj>ALEJA LIPA društvo s ograničenom odgovornošću, za turizam i ugostiteljstvo</izvorni_sadrzaj>
    <derivirana_varijabla naziv="DomainObject.Predmet.ProtustrankaNazivFormated_1">ALEJA LIPA društvo s ograničenom odgovornošću, za turizam i ugostiteljstvo</derivirana_varijabla>
  </DomainObject.Predmet.ProtustrankaNazivFormated>
  <DomainObject.Predmet.ProtustrankaNazivFormatedOIB>
    <izvorni_sadrzaj>ALEJA LIPA društvo s ograničenom odgovornošću, za turizam i ugostiteljstvo, OIB 95157596340</izvorni_sadrzaj>
    <derivirana_varijabla naziv="DomainObject.Predmet.ProtustrankaNazivFormatedOIB_1">ALEJA LIPA društvo s ograničenom odgovornošću, za turizam i ugostiteljstvo, OIB 95157596340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ALEJA LIPA društvo s ograničenom odgovornošću, za turizam i ugostiteljstvo zastupanog po punomoćniku Željana Kosović; Ana Unković; Dinka Trumbić, stečajni upravitelj</item>
    </izvorni_sadrzaj>
    <derivirana_varijabla naziv="DomainObject.Predmet.ProtuStrankaListFormated_1">
      <item>ALEJA LIPA društvo s ograničenom odgovornošću, za turizam i ugostiteljstvo zastupanog po punomoćniku Željana Kosović; Ana Unković; Dinka Trumbić, stečajni upravitelj</item>
    </derivirana_varijabla>
  </DomainObject.Predmet.ProtuStrankaListFormated>
  <DomainObject.Predmet.ProtuStrankaListFormatedOIB>
    <izvorni_sadrzaj>
      <item>ALEJA LIPA društvo s ograničenom odgovornošću, za turizam i ugostiteljstvo, OIB 95157596340 zastupanog po punomoćniku Željana Kosović; Ana Unković; Dinka Trumbić, stečajni upravitelj</item>
    </izvorni_sadrzaj>
    <derivirana_varijabla naziv="DomainObject.Predmet.ProtuStrankaListFormatedOIB_1">
      <item>ALEJA LIPA društvo s ograničenom odgovornošću, za turizam i ugostiteljstvo, OIB 95157596340 zastupanog po punomoćniku Željana Kosović; Ana Unković; Dinka Trumbić, stečajni upravitelj</item>
    </derivirana_varijabla>
  </DomainObject.Predmet.ProtuStrankaListFormatedOIB>
  <DomainObject.Predmet.ProtuStrankaListFormatedWithAdress>
    <izvorni_sadrzaj>
      <item>ALEJA LIPA društvo s ograničenom odgovornošću, za turizam i ugostiteljstvo, Ulica 65 br. 30, 20271 Blato zastupanog po punomoćniku Željana Kosović; Ana Unković; Dinka Trumbić, stečajni upravitelj</item>
    </izvorni_sadrzaj>
    <derivirana_varijabla naziv="DomainObject.Predmet.ProtuStrankaListFormatedWithAdress_1">
      <item>ALEJA LIPA društvo s ograničenom odgovornošću, za turizam i ugostiteljstvo, Ulica 65 br. 30, 20271 Blato zastupanog po punomoćniku Željana Kosović; Ana Unković; Dinka Trumbić, stečajni upravitelj</item>
    </derivirana_varijabla>
  </DomainObject.Predmet.ProtuStrankaListFormatedWithAdress>
  <DomainObject.Predmet.ProtuStrankaListFormatedWithAdressOIB>
    <izvorni_sadrzaj>
      <item>ALEJA LIPA društvo s ograničenom odgovornošću, za turizam i ugostiteljstvo, OIB 95157596340, Ulica 65 br. 30, 20271 Blato zastupanog po punomoćniku Željana Kosović; Ana Unković; Dinka Trumbić, stečajni upravitelj</item>
    </izvorni_sadrzaj>
    <derivirana_varijabla naziv="DomainObject.Predmet.ProtuStrankaListFormatedWithAdressOIB_1">
      <item>ALEJA LIPA društvo s ograničenom odgovornošću, za turizam i ugostiteljstvo, OIB 95157596340, Ulica 65 br. 30, 20271 Blato zastupanog po punomoćniku Željana Kosović; Ana Unković; Dinka Trumbić, stečajni upravitelj</item>
    </derivirana_varijabla>
  </DomainObject.Predmet.ProtuStrankaListFormatedWithAdressOIB>
  <DomainObject.Predmet.ProtuStrankaListNazivFormated>
    <izvorni_sadrzaj>
      <item>ALEJA LIPA društvo s ograničenom odgovornošću, za turizam i ugostiteljstvo</item>
    </izvorni_sadrzaj>
    <derivirana_varijabla naziv="DomainObject.Predmet.ProtuStrankaListNazivFormated_1">
      <item>ALEJA LIPA društvo s ograničenom odgovornošću, za turizam i ugostiteljstvo</item>
    </derivirana_varijabla>
  </DomainObject.Predmet.ProtuStrankaListNazivFormated>
  <DomainObject.Predmet.ProtuStrankaListNazivFormatedOIB>
    <izvorni_sadrzaj>
      <item>ALEJA LIPA društvo s ograničenom odgovornošću, za turizam i ugostiteljstvo, OIB 95157596340</item>
    </izvorni_sadrzaj>
    <derivirana_varijabla naziv="DomainObject.Predmet.ProtuStrankaListNazivFormatedOIB_1">
      <item>ALEJA LIPA društvo s ograničenom odgovornošću, za turizam i ugostiteljstvo, OIB 95157596340</item>
    </derivirana_varijabla>
  </DomainObject.Predmet.ProtuStrankaListNazivFormatedOIB>
  <DomainObject.Predmet.OstaliListFormated>
    <izvorni_sadrzaj>
      <item>Ana Unković punomoćnik sudionika u postupku ALEJA LIPA društvo s ograničenom odgovornošću, za turizam i ugostiteljstvo</item>
      <item>Iva Orlić</item>
      <item>Danijela Badurina</item>
      <item>Dinka Trumbić, stečajni upravitelj punomoćnica sudionika u postupku ALEJA LIPA društvo s ograničenom odgovornošću, za turizam i ugostiteljstvo</item>
    </izvorni_sadrzaj>
    <derivirana_varijabla naziv="DomainObject.Predmet.OstaliListFormated_1">
      <item>Ana Unković punomoćnik sudionika u postupku ALEJA LIPA društvo s ograničenom odgovornošću, za turizam i ugostiteljstvo</item>
      <item>Iva Orlić</item>
      <item>Danijela Badurina</item>
      <item>Dinka Trumbić, stečajni upravitelj punomoćnica sudionika u postupku ALEJA LIPA društvo s ograničenom odgovornošću, za turizam i ugostiteljstvo</item>
    </derivirana_varijabla>
  </DomainObject.Predmet.OstaliListFormated>
  <DomainObject.Predmet.OstaliListFormatedOIB>
    <izvorni_sadrzaj>
      <item>Ana Unković punomoćnik sudionika u postupku ALEJA LIPA društvo s ograničenom odgovornošću, za turizam i ugostiteljstvo</item>
      <item>Iva Orlić</item>
      <item>Danijela Badurina</item>
      <item>Dinka Trumbić, stečajni upravitelj, OIB 43468134790 punomoćnica sudionika u postupku ALEJA LIPA društvo s ograničenom odgovornošću, za turizam i ugostiteljstvo</item>
    </izvorni_sadrzaj>
    <derivirana_varijabla naziv="DomainObject.Predmet.OstaliListFormatedOIB_1">
      <item>Ana Unković punomoćnik sudionika u postupku ALEJA LIPA društvo s ograničenom odgovornošću, za turizam i ugostiteljstvo</item>
      <item>Iva Orlić</item>
      <item>Danijela Badurina</item>
      <item>Dinka Trumbić, stečajni upravitelj, OIB 43468134790 punomoćnica sudionika u postupku ALEJA LIPA društvo s ograničenom odgovornošću, za turizam i ugostiteljstvo</item>
    </derivirana_varijabla>
  </DomainObject.Predmet.OstaliListFormatedOIB>
  <DomainObject.Predmet.OstaliListFormatedWithAdress>
    <izvorni_sadrzaj>
      <item>Ana Unković, Držićeva 13, 21000 Split punomoćnik sudionika u postupku ALEJA LIPA društvo s ograničenom odgovornošću, za turizam i ugostiteljstvo</item>
      <item>Iva Orlić</item>
      <item>Danijela Badurina</item>
      <item>Dinka Trumbić, stečajni upravitelj, Lovretska 10, 21000 Split punomoćnica sudionika u postupku ALEJA LIPA društvo s ograničenom odgovornošću, za turizam i ugostiteljstvo</item>
    </izvorni_sadrzaj>
    <derivirana_varijabla naziv="DomainObject.Predmet.OstaliListFormatedWithAdress_1">
      <item>Ana Unković, Držićeva 13, 21000 Split punomoćnik sudionika u postupku ALEJA LIPA društvo s ograničenom odgovornošću, za turizam i ugostiteljstvo</item>
      <item>Iva Orlić</item>
      <item>Danijela Badurina</item>
      <item>Dinka Trumbić, stečajni upravitelj, Lovretska 10, 21000 Split punomoćnica sudionika u postupku ALEJA LIPA društvo s ograničenom odgovornošću, za turizam i ugostiteljstvo</item>
    </derivirana_varijabla>
  </DomainObject.Predmet.OstaliListFormatedWithAdress>
  <DomainObject.Predmet.OstaliListFormatedWithAdressOIB>
    <izvorni_sadrzaj>
      <item>Ana Unković, Držićeva 13, 21000 Split punomoćnik sudionika u postupku ALEJA LIPA društvo s ograničenom odgovornošću, za turizam i ugostiteljstvo</item>
      <item>Iva Orlić</item>
      <item>Danijela Badurina</item>
      <item>Dinka Trumbić, stečajni upravitelj, OIB 43468134790, Lovretska 10, 21000 Split punomoćnica sudionika u postupku ALEJA LIPA društvo s ograničenom odgovornošću, za turizam i ugostiteljstvo</item>
    </izvorni_sadrzaj>
    <derivirana_varijabla naziv="DomainObject.Predmet.OstaliListFormatedWithAdressOIB_1">
      <item>Ana Unković, Držićeva 13, 21000 Split punomoćnik sudionika u postupku ALEJA LIPA društvo s ograničenom odgovornošću, za turizam i ugostiteljstvo</item>
      <item>Iva Orlić</item>
      <item>Danijela Badurina</item>
      <item>Dinka Trumbić, stečajni upravitelj, OIB 43468134790, Lovretska 10, 21000 Split punomoćnica sudionika u postupku ALEJA LIPA društvo s ograničenom odgovornošću, za turizam i ugostiteljstvo</item>
    </derivirana_varijabla>
  </DomainObject.Predmet.OstaliListFormatedWithAdressOIB>
  <DomainObject.Predmet.OstaliListNazivFormated>
    <izvorni_sadrzaj>
      <item>Ana Unković</item>
      <item>Iva Orlić</item>
      <item>Danijela Badurina</item>
      <item>Dinka Trumbić, stečajni upravitelj</item>
    </izvorni_sadrzaj>
    <derivirana_varijabla naziv="DomainObject.Predmet.OstaliListNazivFormated_1">
      <item>Ana Unković</item>
      <item>Iva Orlić</item>
      <item>Danijela Badurina</item>
      <item>Dinka Trumbić, stečajni upravitelj</item>
    </derivirana_varijabla>
  </DomainObject.Predmet.OstaliListNazivFormated>
  <DomainObject.Predmet.OstaliListNazivFormatedOIB>
    <izvorni_sadrzaj>
      <item>Ana Unković</item>
      <item>Iva Orlić</item>
      <item>Danijela Badurina</item>
      <item>Dinka Trumbić, stečajni upravitelj, OIB 43468134790</item>
    </izvorni_sadrzaj>
    <derivirana_varijabla naziv="DomainObject.Predmet.OstaliListNazivFormatedOIB_1">
      <item>Ana Unković</item>
      <item>Iva Orlić</item>
      <item>Danijela Badurina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ALEJA LIPA društvo s ograničenom odgovornošću, za turizam i ugostiteljstvo</izvorni_sadrzaj>
    <derivirana_varijabla naziv="DomainObject.Predmet.ProtustrankaIDrugi_1">ALEJA LIPA društvo s ograničenom odgovornošću, za turizam i ugostiteljstvo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ALEJA LIPA društvo s ograničenom odgovornošću, za turizam i ugostiteljstvo, OIB 95157596340, Ulica 65 br. 30, 20271 Blato</izvorni_sadrzaj>
    <derivirana_varijabla naziv="DomainObject.Predmet.ProtustrankaIDrugiAdressOIB_1">ALEJA LIPA društvo s ograničenom odgovornošću, za turizam i ugostiteljstvo, OIB 95157596340, Ulica 65 br. 30,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ALEJA LIPA društvo s ograničenom odgovornošću, za turizam i ugostiteljstvo</item>
      <item>Ana Unković</item>
      <item>Iva Orlić</item>
      <item>Danijela Badurina</item>
      <item>Dinka Trumbić, stečajni upravitelj</item>
      <item>FINA RC SPLIT, PODRUŽNICA DUBROVNIK</item>
    </izvorni_sadrzaj>
    <derivirana_varijabla naziv="DomainObject.Predmet.SudioniciListNaziv_1">
      <item>ALEJA LIPA društvo s ograničenom odgovornošću, za turizam i ugostiteljstvo</item>
      <item>Ana Unković</item>
      <item>Iva Orlić</item>
      <item>Danijela Badurina</item>
      <item>Dinka Trumbić, stečajni upravitelj</item>
      <item>FINA RC SPLIT, PODRUŽNICA DUBROVNIK</item>
    </derivirana_varijabla>
  </DomainObject.Predmet.SudioniciListNaziv>
  <DomainObject.Predmet.SudioniciListAdressOIB>
    <izvorni_sadrzaj>
      <item>ALEJA LIPA društvo s ograničenom odgovornošću, za turizam i ugostiteljstvo, OIB 95157596340, Ulica 65 br. 30,20271 Blato</item>
      <item>Ana Unković, Držićeva 13,21000 Split</item>
      <item>Iva Orlić</item>
      <item>Danijela Badurina</item>
      <item>Dinka Trumbić, stečajni upravitelj, OIB 43468134790, Lovretska 10,21000 Split</item>
      <item>FINA RC SPLIT, PODRUŽNICA DUBROVNIK, OIB 85821130368, Vukovarska 2,20000 Dubrovnik</item>
    </izvorni_sadrzaj>
    <derivirana_varijabla naziv="DomainObject.Predmet.SudioniciListAdressOIB_1">
      <item>ALEJA LIPA društvo s ograničenom odgovornošću, za turizam i ugostiteljstvo, OIB 95157596340, Ulica 65 br. 30,20271 Blato</item>
      <item>Ana Unković, Držićeva 13,21000 Split</item>
      <item>Iva Orlić</item>
      <item>Danijela Badurina</item>
      <item>Dinka Trumbić, stečajni upravitelj, OIB 43468134790, Lovretska 10,21000 Split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95157596340</item>
      <item>, OIB null</item>
      <item>, OIB null</item>
      <item>, OIB null</item>
      <item>, OIB 43468134790</item>
      <item>, OIB 85821130368</item>
    </izvorni_sadrzaj>
    <derivirana_varijabla naziv="DomainObject.Predmet.SudioniciListNazivOIB_1">
      <item>, OIB 95157596340</item>
      <item>, OIB null</item>
      <item>, OIB null</item>
      <item>, OIB null</item>
      <item>, OIB 43468134790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8AADB-D49A-4770-94BB-998C9D22A2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1806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2019-01-07T08:51:00Z</dcterms:created>
  <dc:creator>stanka grcic</dc:creator>
  <cp:lastModifiedBy>Katarina Franković</cp:lastModifiedBy>
  <cp:lastPrinted>2019-01-07T08:51:00Z</cp:lastPrinted>
  <dcterms:modified xmlns:xsi="http://www.w3.org/2001/XMLSchema-instance" xsi:type="dcterms:W3CDTF">2019-01-07T08:51:00Z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promjena stečajnog upravitelja za upis u sudski registar 136 - 2019.docx)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