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903ad" w14:paraId="4c903ad" w:rsidRDefault="00A17B73" w:rsidP="004730BE" w:rsidR="00A17B73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3 St-</w:t>
      </w:r>
      <w:r w:rsidR="008B4558">
        <w:rPr>
          <w:rFonts w:cs="Times New Roman" w:eastAsia="Times New Roman" w:hAnsi="Times New Roman" w:ascii="Times New Roman"/>
          <w:sz w:val="24"/>
          <w:szCs w:val="24"/>
          <w:lang w:eastAsia="hr-HR"/>
        </w:rPr>
        <w:t>225</w:t>
      </w:r>
      <w:r w:rsidR="00E756DF">
        <w:rPr>
          <w:rFonts w:cs="Times New Roman" w:eastAsia="Times New Roman" w:hAnsi="Times New Roman" w:ascii="Times New Roman"/>
          <w:sz w:val="24"/>
          <w:szCs w:val="24"/>
          <w:lang w:eastAsia="hr-HR"/>
        </w:rPr>
        <w:t>/2016-</w:t>
      </w:r>
      <w:r w:rsidR="00253010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</w:p>
    <w:p w:rsidRDefault="00A17B73" w:rsidP="00A17B73" w:rsidR="00A17B7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1E8D" w:rsidP="00A17B73" w:rsidR="00B01E8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A17B73" w:rsidP="00A17B73" w:rsidR="00A17B73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A17B73" w:rsidP="00A17B73" w:rsidR="00A17B73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A17B73" w:rsidP="00A17B73" w:rsidR="00A17B73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17B73" w:rsidP="00A17B73" w:rsidR="00A17B73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A17B73" w:rsidP="00A17B73" w:rsidR="00A17B73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>po sutkinji Tini Grgas,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Zadar od </w:t>
      </w:r>
      <w:r w:rsidR="00F975DB">
        <w:rPr>
          <w:szCs w:val="24"/>
        </w:rPr>
        <w:t>15. veljače</w:t>
      </w:r>
      <w:r>
        <w:rPr>
          <w:szCs w:val="24"/>
        </w:rPr>
        <w:t xml:space="preserve"> 2016. za provedbu skraćenog stečajnoga postupka nad dužnikom </w:t>
      </w:r>
      <w:r w:rsidR="008B4558">
        <w:t>AB</w:t>
      </w:r>
      <w:r w:rsidR="00F975DB">
        <w:t xml:space="preserve"> </w:t>
      </w:r>
      <w:r w:rsidR="00745B7D">
        <w:t>d.o.o.</w:t>
      </w:r>
      <w:r>
        <w:t xml:space="preserve">, sa sjedištem u </w:t>
      </w:r>
      <w:r w:rsidR="008B4558">
        <w:t>Zadru</w:t>
      </w:r>
      <w:r w:rsidR="00253010">
        <w:t xml:space="preserve">, </w:t>
      </w:r>
      <w:proofErr w:type="spellStart"/>
      <w:r w:rsidR="008B4558">
        <w:t>Tribanjska</w:t>
      </w:r>
      <w:proofErr w:type="spellEnd"/>
      <w:r w:rsidR="008B4558">
        <w:t xml:space="preserve"> Ulica </w:t>
      </w:r>
      <w:proofErr w:type="spellStart"/>
      <w:r w:rsidR="008B4558">
        <w:t>bb</w:t>
      </w:r>
      <w:proofErr w:type="spellEnd"/>
      <w:r>
        <w:t xml:space="preserve">, OIB: </w:t>
      </w:r>
      <w:r w:rsidR="008B4558">
        <w:t>67315647952</w:t>
      </w:r>
      <w:r w:rsidR="00253010">
        <w:rPr>
          <w:szCs w:val="24"/>
        </w:rPr>
        <w:t>, 3</w:t>
      </w:r>
      <w:r>
        <w:rPr>
          <w:szCs w:val="24"/>
        </w:rPr>
        <w:t xml:space="preserve">. veljače 2017.  </w:t>
      </w:r>
    </w:p>
    <w:p w:rsidRDefault="00A17B73" w:rsidP="00A17B73" w:rsidR="00A17B73">
      <w:pPr>
        <w:pStyle w:val="Tijeloteksta"/>
        <w:rPr>
          <w:szCs w:val="24"/>
        </w:rPr>
      </w:pPr>
    </w:p>
    <w:p w:rsidRDefault="00A17B73" w:rsidP="00A17B73" w:rsidR="00A17B73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Predmetni podaci su potrebni radi donošenja odluke o otvaranju stečajnoga postupka nad dužnikom stoga, a budući je stečajni postupak hitne naravi, pozivate se žurno dostaviti iste. </w:t>
      </w:r>
    </w:p>
    <w:p w:rsidRDefault="00A17B73" w:rsidP="00A17B73" w:rsidR="00A17B7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253010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2017. </w:t>
      </w:r>
    </w:p>
    <w:p w:rsidRDefault="00A17B73" w:rsidP="00A17B73" w:rsidR="00A17B73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A17B73" w:rsidP="00A17B73" w:rsidR="00A17B73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A17B73" w:rsidP="00A17B73" w:rsidR="00A17B73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17B73" w:rsidP="00A17B73" w:rsidR="00A17B73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A17B73" w:rsidP="00A17B73" w:rsidR="00A17B73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A17B73" w:rsidP="00A17B73" w:rsidR="00750908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Zadar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745B7D" w:rsidR="00750908" w:rsidRPr="00A17B73">
      <w:headerReference w:type="default" r:id="rId9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5DB" w:rsidR="00F975DB">
      <w:pPr>
        <w:spacing w:lineRule="auto" w:line="240" w:after="0"/>
      </w:pPr>
      <w:r>
        <w:separator/>
      </w:r>
    </w:p>
  </w:endnote>
  <w:endnote w:id="0" w:type="continuationSeparator">
    <w:p w:rsidRDefault="00F975DB" w:rsidR="00F975D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5DB" w:rsidR="00F975DB">
      <w:pPr>
        <w:spacing w:lineRule="auto" w:line="240" w:after="0"/>
      </w:pPr>
      <w:r>
        <w:separator/>
      </w:r>
    </w:p>
  </w:footnote>
  <w:footnote w:id="0" w:type="continuationSeparator">
    <w:p w:rsidRDefault="00F975DB" w:rsidR="00F975D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75DB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B73"/>
    <w:rsid w:val="000254B5"/>
    <w:rsid w:val="00046EAE"/>
    <w:rsid w:val="00050C36"/>
    <w:rsid w:val="00053ED4"/>
    <w:rsid w:val="000F5206"/>
    <w:rsid w:val="00253010"/>
    <w:rsid w:val="00312DAB"/>
    <w:rsid w:val="00355A1F"/>
    <w:rsid w:val="003A4FE3"/>
    <w:rsid w:val="004730BE"/>
    <w:rsid w:val="00544E52"/>
    <w:rsid w:val="00581576"/>
    <w:rsid w:val="007211F5"/>
    <w:rsid w:val="00745B7D"/>
    <w:rsid w:val="00750908"/>
    <w:rsid w:val="00767251"/>
    <w:rsid w:val="007C3AE1"/>
    <w:rsid w:val="007C4748"/>
    <w:rsid w:val="008B4558"/>
    <w:rsid w:val="008B5820"/>
    <w:rsid w:val="008C0EC0"/>
    <w:rsid w:val="009166C8"/>
    <w:rsid w:val="0099290D"/>
    <w:rsid w:val="00A17B73"/>
    <w:rsid w:val="00A34F71"/>
    <w:rsid w:val="00A530A9"/>
    <w:rsid w:val="00A56A7E"/>
    <w:rsid w:val="00B01E8D"/>
    <w:rsid w:val="00B96ABA"/>
    <w:rsid w:val="00CF77DF"/>
    <w:rsid w:val="00D365A6"/>
    <w:rsid w:val="00DA502A"/>
    <w:rsid w:val="00E1237E"/>
    <w:rsid w:val="00E14407"/>
    <w:rsid w:val="00E756DF"/>
    <w:rsid w:val="00F74B52"/>
    <w:rsid w:val="00F951BC"/>
    <w:rsid w:val="00F9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7B7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17B73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17B73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A17B73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A17B73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7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54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54B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254B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254B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254B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7B7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17B73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A17B73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A17B73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A17B73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7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54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54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254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254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254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St-225/2016</izvorni_sadrzaj>
    <derivirana_varijabla naziv="DomainObject.Predmet.OznakaBroj_1">St-225/2016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 društvo s ograničenom odgovornošću za trgovinu i prijevoz</izvorni_sadrzaj>
    <derivirana_varijabla naziv="DomainObject.Predmet.ProtustrankaFormated_1">  AB društvo s ograničenom odgovornošću za trgovinu i prijevoz</derivirana_varijabla>
  </DomainObject.Predmet.ProtustrankaFormated>
  <DomainObject.Predmet.ProtustrankaFormatedOIB>
    <izvorni_sadrzaj>  AB društvo s ograničenom odgovornošću za trgovinu i prijevoz, OIB 67315647952</izvorni_sadrzaj>
    <derivirana_varijabla naziv="DomainObject.Predmet.ProtustrankaFormatedOIB_1">  AB društvo s ograničenom odgovornošću za trgovinu i prijevoz, OIB 67315647952</derivirana_varijabla>
  </DomainObject.Predmet.ProtustrankaFormatedOIB>
  <DomainObject.Predmet.ProtustrankaFormatedWithAdress>
    <izvorni_sadrzaj> AB društvo s ograničenom odgovornošću za trgovinu i prijevoz, Tribanjska Ulica/bb, 23000 Zadar</izvorni_sadrzaj>
    <derivirana_varijabla naziv="DomainObject.Predmet.ProtustrankaFormatedWithAdress_1"> AB društvo s ograničenom odgovornošću za trgovinu i prijevoz, Tribanjska Ulica/bb, 23000 Zadar</derivirana_varijabla>
  </DomainObject.Predmet.ProtustrankaFormatedWithAdress>
  <DomainObject.Predmet.ProtustrankaFormatedWithAdressOIB>
    <izvorni_sadrzaj> AB društvo s ograničenom odgovornošću za trgovinu i prijevoz, OIB 67315647952, Tribanjska Ulica/bb, 23000 Zadar</izvorni_sadrzaj>
    <derivirana_varijabla naziv="DomainObject.Predmet.ProtustrankaFormatedWithAdressOIB_1"> AB društvo s ograničenom odgovornošću za trgovinu i prijevoz, OIB 67315647952, Tribanjska Ulica/bb, 23000 Zadar</derivirana_varijabla>
  </DomainObject.Predmet.ProtustrankaFormatedWithAdressOIB>
  <DomainObject.Predmet.ProtustrankaWithAdress>
    <izvorni_sadrzaj>AB društvo s ograničenom odgovornošću za trgovinu i prijevoz Tribanjska Ulica/bb, 23000 Zadar</izvorni_sadrzaj>
    <derivirana_varijabla naziv="DomainObject.Predmet.ProtustrankaWithAdress_1">AB društvo s ograničenom odgovornošću za trgovinu i prijevoz Tribanjska Ulica/bb, 23000 Zadar</derivirana_varijabla>
  </DomainObject.Predmet.ProtustrankaWithAdress>
  <DomainObject.Predmet.ProtustrankaWithAdressOIB>
    <izvorni_sadrzaj>AB društvo s ograničenom odgovornošću za trgovinu i prijevoz, OIB 67315647952, Tribanjska Ulica/bb, 23000 Zadar</izvorni_sadrzaj>
    <derivirana_varijabla naziv="DomainObject.Predmet.ProtustrankaWithAdressOIB_1">AB društvo s ograničenom odgovornošću za trgovinu i prijevoz, OIB 67315647952, Tribanjska Ulica/bb, 23000 Zadar</derivirana_varijabla>
  </DomainObject.Predmet.ProtustrankaWithAdressOIB>
  <DomainObject.Predmet.ProtustrankaNazivFormated>
    <izvorni_sadrzaj>AB društvo s ograničenom odgovornošću za trgovinu i prijevoz</izvorni_sadrzaj>
    <derivirana_varijabla naziv="DomainObject.Predmet.ProtustrankaNazivFormated_1">AB društvo s ograničenom odgovornošću za trgovinu i prijevoz</derivirana_varijabla>
  </DomainObject.Predmet.ProtustrankaNazivFormated>
  <DomainObject.Predmet.ProtustrankaNazivFormatedOIB>
    <izvorni_sadrzaj>AB društvo s ograničenom odgovornošću za trgovinu i prijevoz, OIB 67315647952</izvorni_sadrzaj>
    <derivirana_varijabla naziv="DomainObject.Predmet.ProtustrankaNazivFormatedOIB_1">AB društvo s ograničenom odgovornošću za trgovinu i prijevoz, OIB 67315647952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2087.47</izvorni_sadrzaj>
    <derivirana_varijabla naziv="DomainObject.Predmet.TrenutnaVrijednost_1">2087.47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AB društvo s ograničenom odgovornošću za trgovinu i prijevoz</item>
    </izvorni_sadrzaj>
    <derivirana_varijabla naziv="DomainObject.Predmet.ProtuStrankaListFormated_1">
      <item>AB društvo s ograničenom odgovornošću za trgovinu i prijevoz</item>
    </derivirana_varijabla>
  </DomainObject.Predmet.ProtuStrankaListFormated>
  <DomainObject.Predmet.ProtuStrankaListFormatedOIB>
    <izvorni_sadrzaj>
      <item>AB društvo s ograničenom odgovornošću za trgovinu i prijevoz, OIB 67315647952</item>
    </izvorni_sadrzaj>
    <derivirana_varijabla naziv="DomainObject.Predmet.ProtuStrankaListFormatedOIB_1">
      <item>AB društvo s ograničenom odgovornošću za trgovinu i prijevoz, OIB 67315647952</item>
    </derivirana_varijabla>
  </DomainObject.Predmet.ProtuStrankaListFormatedOIB>
  <DomainObject.Predmet.ProtuStrankaListFormatedWithAdress>
    <izvorni_sadrzaj>
      <item>AB društvo s ograničenom odgovornošću za trgovinu i prijevoz, Tribanjska Ulica/bb, 23000 Zadar</item>
    </izvorni_sadrzaj>
    <derivirana_varijabla naziv="DomainObject.Predmet.ProtuStrankaListFormatedWithAdress_1">
      <item>AB društvo s ograničenom odgovornošću za trgovinu i prijevoz, Tribanjska Ulica/bb, 23000 Zadar</item>
    </derivirana_varijabla>
  </DomainObject.Predmet.ProtuStrankaListFormatedWithAdress>
  <DomainObject.Predmet.ProtuStrankaListFormatedWithAdressOIB>
    <izvorni_sadrzaj>
      <item>AB društvo s ograničenom odgovornošću za trgovinu i prijevoz, OIB 67315647952, Tribanjska Ulica/bb, 23000 Zadar</item>
    </izvorni_sadrzaj>
    <derivirana_varijabla naziv="DomainObject.Predmet.ProtuStrankaListFormatedWithAdressOIB_1">
      <item>AB društvo s ograničenom odgovornošću za trgovinu i prijevoz, OIB 67315647952, Tribanjska Ulica/bb, 23000 Zadar</item>
    </derivirana_varijabla>
  </DomainObject.Predmet.ProtuStrankaListFormatedWithAdressOIB>
  <DomainObject.Predmet.ProtuStrankaListNazivFormated>
    <izvorni_sadrzaj>
      <item>AB društvo s ograničenom odgovornošću za trgovinu i prijevoz</item>
    </izvorni_sadrzaj>
    <derivirana_varijabla naziv="DomainObject.Predmet.ProtuStrankaListNazivFormated_1">
      <item>AB društvo s ograničenom odgovornošću za trgovinu i prijevoz</item>
    </derivirana_varijabla>
  </DomainObject.Predmet.ProtuStrankaListNazivFormated>
  <DomainObject.Predmet.ProtuStrankaListNazivFormatedOIB>
    <izvorni_sadrzaj>
      <item>AB društvo s ograničenom odgovornošću za trgovinu i prijevoz, OIB 67315647952</item>
    </izvorni_sadrzaj>
    <derivirana_varijabla naziv="DomainObject.Predmet.ProtuStrankaListNazivFormatedOIB_1">
      <item>AB društvo s ograničenom odgovornošću za trgovinu i prijevoz, OIB 67315647952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AB društvo s ograničenom odgovornošću za trgovinu i prijevoz</izvorni_sadrzaj>
    <derivirana_varijabla naziv="DomainObject.Predmet.ProtustrankaIDrugi_1">AB društvo s ograničenom odgovornošću za trgovinu i prijevoz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AB društvo s ograničenom odgovornošću za trgovinu i prijevoz, OIB 67315647952, Tribanjska Ulica/bb, 23000 Zadar</izvorni_sadrzaj>
    <derivirana_varijabla naziv="DomainObject.Predmet.ProtustrankaIDrugiAdressOIB_1">AB društvo s ograničenom odgovornošću za trgovinu i prijevoz, OIB 67315647952, Tribanjska Ulica/bb,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AB društvo s ograničenom odgovornošću za trgovinu i prijevoz</item>
    </izvorni_sadrzaj>
    <derivirana_varijabla naziv="DomainObject.Predmet.SudioniciListNaziv_1">
      <item>Financijska agencija</item>
      <item>AB društvo s ograničenom odgovornošću za trgovinu i prijevoz</item>
    </derivirana_varijabla>
  </DomainObject.Predmet.SudioniciListNaziv>
  <DomainObject.Predmet.SudioniciListAdressOIB>
    <izvorni_sadrzaj>
      <item>Financijska agencija, OIB 85821130368, Ivana Danila 4,23000 Zadar</item>
      <item>AB društvo s ograničenom odgovornošću za trgovinu i prijevoz, OIB 67315647952, Tribanjska Ulica/bb,23000 Zadar</item>
    </izvorni_sadrzaj>
    <derivirana_varijabla naziv="DomainObject.Predmet.SudioniciListAdressOIB_1">
      <item>Financijska agencija, OIB 85821130368, Ivana Danila 4,23000 Zadar</item>
      <item>AB društvo s ograničenom odgovornošću za trgovinu i prijevoz, OIB 67315647952, Tribanjska Ulica/bb,23000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67315647952</item>
    </izvorni_sadrzaj>
    <derivirana_varijabla naziv="DomainObject.Predmet.SudioniciListNazivOIB_1">
      <item>, OIB 85821130368</item>
      <item>, OIB 67315647952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1162</properties:Characters>
  <properties:Lines>47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2017-02-03T08:23:00Z</dcterms:created>
  <dc:creator>Nena Mužanović</dc:creator>
  <cp:lastModifiedBy>Nena Mužanović</cp:lastModifiedBy>
  <cp:lastPrinted>2017-02-03T08:21:00Z</cp:lastPrinted>
  <dcterms:modified xmlns:xsi="http://www.w3.org/2001/XMLSchema-instance" xsi:type="dcterms:W3CDTF">2017-02-03T09:13:00Z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