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e7f9" w14:paraId="077e7f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B7119">
        <w:t>15</w:t>
      </w:r>
      <w:r w:rsidR="00036C09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4B7119" w:rsidRPr="004B7119">
        <w:t>30. siječnja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442D50" w:rsidR="003573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036C09">
        <w:t xml:space="preserve">PZ ĆELIJE 32225 Ćelije, Franjina 8, OIB 98362495194 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442D50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442D50" w:rsidRPr="00442D50">
        <w:t>35. ETAŽA Suvlasnički dio: 96/10000 Garaža 2, nalazi se u prizemlju (ulični dio) površine 18,10 m</w:t>
      </w:r>
      <w:r w:rsidR="000B0B32" w:rsidRPr="000B0B32">
        <w:rPr>
          <w:vertAlign w:val="superscript"/>
        </w:rPr>
        <w:t>2</w:t>
      </w:r>
      <w:r w:rsidR="003573DF">
        <w:t>,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057141" w:rsidRPr="00057141">
        <w:t>12.</w:t>
      </w:r>
      <w:r w:rsidR="00442D50">
        <w:t>125</w:t>
      </w:r>
      <w:r w:rsidR="00057141" w:rsidRPr="00057141">
        <w:t>,</w:t>
      </w:r>
      <w:r w:rsidR="00442D50">
        <w:t>6</w:t>
      </w:r>
      <w:r w:rsidR="00057141" w:rsidRPr="00057141">
        <w:t xml:space="preserve">4 </w:t>
      </w:r>
      <w:r>
        <w:t>kn.</w:t>
      </w:r>
    </w:p>
    <w:p w:rsidRDefault="004E0F0A" w:rsidP="004E0F0A" w:rsidR="004E0F0A">
      <w:pPr>
        <w:jc w:val="both"/>
      </w:pPr>
    </w:p>
    <w:p w:rsidRDefault="004E0F0A" w:rsidP="00442D50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442D50" w:rsidRPr="00442D50">
        <w:t xml:space="preserve">12.125,64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057141">
        <w:t>4.</w:t>
      </w:r>
      <w:r w:rsidR="00E34613">
        <w:t>770,25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057141">
        <w:t>7.</w:t>
      </w:r>
      <w:r w:rsidR="00E34613">
        <w:t>355</w:t>
      </w:r>
      <w:r w:rsidR="00057141">
        <w:t>,</w:t>
      </w:r>
      <w:r w:rsidR="00E34613">
        <w:t>39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57141">
        <w:t>60</w:t>
      </w:r>
      <w:r w:rsidR="00E34613">
        <w:t>291</w:t>
      </w:r>
      <w:r>
        <w:t xml:space="preserve">, a kao podatak drugi broj P2 </w:t>
      </w:r>
      <w:r w:rsidR="000F6F63">
        <w:t xml:space="preserve">treba upisati </w:t>
      </w:r>
      <w:r w:rsidR="00915282">
        <w:t>1</w:t>
      </w:r>
      <w:r w:rsidR="00E34613">
        <w:t>58</w:t>
      </w:r>
      <w:r w:rsidR="00057141">
        <w:t>90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564D26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E34613" w:rsidRPr="00E34613">
        <w:t xml:space="preserve">12.125,64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E34613" w:rsidRPr="00E34613">
        <w:rPr>
          <w:bCs/>
        </w:rPr>
        <w:t xml:space="preserve">4.770,25 </w:t>
      </w:r>
      <w:r w:rsidR="00D130E3" w:rsidRPr="009752AC">
        <w:rPr>
          <w:bCs/>
        </w:rPr>
        <w:t xml:space="preserve">kn, te s računa broj HR1123900011300028787 iznos od </w:t>
      </w:r>
      <w:r w:rsidR="00564D26" w:rsidRPr="00564D26">
        <w:rPr>
          <w:bCs/>
        </w:rPr>
        <w:t xml:space="preserve">7.355,39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70C6D">
        <w:t>treć</w:t>
      </w:r>
      <w:r w:rsidR="00A93365">
        <w:t xml:space="preserve">oj </w:t>
      </w:r>
      <w:r>
        <w:t xml:space="preserve">elektroničkoj javnoj dražbi dana od </w:t>
      </w:r>
      <w:r w:rsidR="00A70C6D">
        <w:t>2</w:t>
      </w:r>
      <w:r>
        <w:t>.</w:t>
      </w:r>
      <w:r w:rsidR="00A70C6D">
        <w:t>11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70C6D">
        <w:t>24</w:t>
      </w:r>
      <w:r>
        <w:t>.</w:t>
      </w:r>
      <w:r w:rsidR="00A70C6D">
        <w:t>01</w:t>
      </w:r>
      <w:r>
        <w:t>.201</w:t>
      </w:r>
      <w:r w:rsidR="00A70C6D">
        <w:t>8</w:t>
      </w:r>
      <w:r>
        <w:t xml:space="preserve">. godine </w:t>
      </w:r>
      <w:r w:rsidR="000B0B32">
        <w:t>(ID nadmetanja: 60</w:t>
      </w:r>
      <w:r w:rsidR="00DD2405">
        <w:t>2</w:t>
      </w:r>
      <w:r w:rsidR="000B0B32">
        <w:t xml:space="preserve">9) </w:t>
      </w:r>
      <w:r>
        <w:t>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4B7119" w:rsidRPr="004B7119">
        <w:t>30. siječnja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564D26" w:rsidP="00564D26" w:rsidR="00564D26">
      <w:pPr>
        <w:pStyle w:val="Odlomakpopisa"/>
        <w:numPr>
          <w:ilvl w:val="0"/>
          <w:numId w:val="5"/>
        </w:numPr>
        <w:jc w:val="both"/>
      </w:pPr>
      <w:r w:rsidRPr="00564D26">
        <w:t>PZ ĆELIJE 32225 Ćelije, Franjina 8</w:t>
      </w:r>
    </w:p>
    <w:p w:rsidRDefault="004E0F0A" w:rsidP="00564D26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6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B7119">
      <w:t>15</w:t>
    </w:r>
    <w:r w:rsidR="00036C09"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0B32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3F8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726EC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405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6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6E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6E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6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6E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6E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694</properties:Words>
  <properties:Characters>3677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2018-01-30T11:03:00Z</dcterms:created>
  <dc:creator>banka</dc:creator>
  <cp:lastModifiedBy>Elizabeta Đeke</cp:lastModifiedBy>
  <cp:lastPrinted>2018-01-30T11:02:00Z</cp:lastPrinted>
  <dcterms:modified xmlns:xsi="http://www.w3.org/2001/XMLSchema-instance" xsi:type="dcterms:W3CDTF">2018-01-30T12:56:00Z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