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89d1" w14:paraId="5b489d1" w:rsidRDefault="00F56070" w:rsidP="00F56070" w:rsidR="00D25BFE" w:rsidRPr="004E4E4D">
      <w:pPr>
        <w:jc w:val="both"/>
        <w15:collapsed w:val="false"/>
      </w:pPr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83520B">
        <w:rPr>
          <w:sz w:val="22"/>
          <w:szCs w:val="22"/>
        </w:rPr>
        <w:t>314</w:t>
      </w:r>
      <w:r w:rsidR="004E4E4D" w:rsidRPr="004E4E4D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E877DF">
        <w:t>MIA VUKASOVIĆ jednostavno društvo s ograničenom odgovornošću za usluge i trgovinu, Sesvete, Rimski put 37, MBS: 080948576, OIB: 67988373028</w:t>
      </w:r>
      <w:r w:rsidR="004E4E4D">
        <w:t>,</w:t>
      </w:r>
      <w:r w:rsidR="00B5690D" w:rsidRPr="004E4E4D">
        <w:t xml:space="preserve"> </w:t>
      </w:r>
      <w:r w:rsidR="00454B5F" w:rsidRPr="004E4E4D">
        <w:t xml:space="preserve">dana </w:t>
      </w:r>
      <w:r w:rsidR="00B67B57">
        <w:t>18</w:t>
      </w:r>
      <w:r w:rsidR="008C4385" w:rsidRPr="004E4E4D">
        <w:t xml:space="preserve">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540977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E877DF">
        <w:t>MIA VUKASOVIĆ jednostavno društvo s ograničenom odgovornošću za usluge i trgovinu, Sesvete, Rimski put 37, MBS: 080948576, OIB: 67988373028</w:t>
      </w:r>
      <w:r w:rsidR="00393059">
        <w:t>.</w:t>
      </w:r>
    </w:p>
    <w:p w:rsidRDefault="00393059" w:rsidP="00D11146" w:rsidR="00393059" w:rsidRPr="004E4E4D">
      <w:pPr>
        <w:jc w:val="both"/>
      </w:pPr>
    </w:p>
    <w:p w:rsidRDefault="00540977" w:rsidP="00473536" w:rsidR="00473536" w:rsidRPr="00944C3F">
      <w:pPr>
        <w:jc w:val="both"/>
        <w:rPr>
          <w:lang w:eastAsia="en-US"/>
        </w:rPr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473536" w:rsidRPr="00944C3F">
        <w:rPr>
          <w:lang w:eastAsia="en-US"/>
        </w:rPr>
        <w:t xml:space="preserve">Ana-Maria Bogović, Slavonski Brod, Naselje </w:t>
      </w:r>
      <w:proofErr w:type="spellStart"/>
      <w:r w:rsidR="00473536" w:rsidRPr="00944C3F">
        <w:rPr>
          <w:lang w:eastAsia="en-US"/>
        </w:rPr>
        <w:t>Lutvinka</w:t>
      </w:r>
      <w:proofErr w:type="spellEnd"/>
      <w:r w:rsidR="00473536" w:rsidRPr="00944C3F">
        <w:rPr>
          <w:lang w:eastAsia="en-US"/>
        </w:rPr>
        <w:t xml:space="preserve"> 2/9, OIB: 36495483478.</w:t>
      </w:r>
    </w:p>
    <w:p w:rsidRDefault="00B67B57" w:rsidP="00540977" w:rsidR="00540977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473536">
        <w:t>MIA VUKASOVIĆ jednostavno društvo s ograničenom odgovornošću za usluge i trgovinu, Sesvete, Rimski put 37, MBS: 080948576, OIB: 67988373028</w:t>
      </w:r>
      <w:r w:rsidR="00393059">
        <w:t>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</w:t>
      </w:r>
      <w:r w:rsidR="004E7280">
        <w:t>Zagrebu</w:t>
      </w:r>
      <w:r w:rsidRPr="004E4E4D">
        <w:t xml:space="preserve">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7280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4E7280">
        <w:t>9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4E7280">
        <w:t>MIA VUKASOVIĆ jednostavno društvo s ograničenom odgovornošću za usluge i trgovinu, Sesvete, Rimski put 37, MBS: 080948576, OIB: 67988373028</w:t>
      </w:r>
      <w:r w:rsidR="00393059">
        <w:t xml:space="preserve">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</w:t>
      </w:r>
      <w:proofErr w:type="spellStart"/>
      <w:r w:rsidR="00046C09" w:rsidRPr="004E4E4D">
        <w:t>prokaznog</w:t>
      </w:r>
      <w:proofErr w:type="spellEnd"/>
      <w:r w:rsidR="00046C09" w:rsidRPr="004E4E4D">
        <w:t xml:space="preserve"> popisa imovine i obveza dužnika na propisanom obrascu u roku od 15 dana i vjerovnike da u roku od 45 dana </w:t>
      </w:r>
      <w:r w:rsidR="004E7280">
        <w:t xml:space="preserve"> </w:t>
      </w:r>
    </w:p>
    <w:p w:rsidRDefault="004E7280" w:rsidP="00046C09" w:rsidR="004E7280">
      <w:pPr>
        <w:jc w:val="both"/>
      </w:pPr>
    </w:p>
    <w:p w:rsidRDefault="004E7280" w:rsidP="004E7280" w:rsidR="004E7280" w:rsidRPr="004E4E4D">
      <w:pPr>
        <w:jc w:val="right"/>
      </w:pPr>
      <w:r w:rsidRPr="004E4E4D">
        <w:t>6 St-</w:t>
      </w:r>
      <w:r>
        <w:t>314/17-4</w:t>
      </w:r>
    </w:p>
    <w:p w:rsidRDefault="004E7280" w:rsidP="004E7280" w:rsidR="004E7280" w:rsidRPr="004E4E4D">
      <w:pPr>
        <w:jc w:val="center"/>
      </w:pPr>
      <w:r w:rsidRPr="004E4E4D">
        <w:t>2</w:t>
      </w:r>
    </w:p>
    <w:p w:rsidRDefault="004E7280" w:rsidP="00046C09" w:rsidR="004E7280">
      <w:pPr>
        <w:jc w:val="both"/>
      </w:pPr>
    </w:p>
    <w:p w:rsidRDefault="004E7280" w:rsidP="00046C09" w:rsidR="004E7280">
      <w:pPr>
        <w:jc w:val="both"/>
      </w:pPr>
    </w:p>
    <w:p w:rsidRDefault="00046C09" w:rsidP="00046C09" w:rsidR="004E4E4D" w:rsidRPr="004E4E4D">
      <w:pPr>
        <w:jc w:val="both"/>
      </w:pPr>
      <w:r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4E7280">
        <w:t>9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B67B57">
        <w:t>18</w:t>
      </w:r>
      <w:r w:rsidR="008C4385" w:rsidRPr="004E4E4D">
        <w:t>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4E7280" w:rsidP="004E7280" w:rsidR="00655A7A" w:rsidRPr="00F61DDE">
      <w:pPr>
        <w:ind w:hanging="4248" w:left="4248"/>
      </w:pPr>
      <w:r>
        <w:t>Snježana Markotić Jurić</w:t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  <w:t xml:space="preserve">    </w:t>
      </w:r>
      <w:r w:rsidR="00655A7A" w:rsidRPr="00F61DDE">
        <w:tab/>
      </w:r>
      <w:r>
        <w:tab/>
      </w:r>
      <w:r>
        <w:tab/>
      </w:r>
      <w:r w:rsidR="00655A7A" w:rsidRPr="00F61DDE">
        <w:tab/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</w:t>
      </w:r>
      <w:proofErr w:type="spellStart"/>
      <w:r w:rsidRPr="00F61DDE">
        <w:t>ogl</w:t>
      </w:r>
      <w:proofErr w:type="spellEnd"/>
      <w:r w:rsidRPr="00F61DDE">
        <w:t>. pl.</w:t>
      </w:r>
      <w:r w:rsidRPr="00F61DDE">
        <w:tab/>
      </w:r>
      <w:r w:rsidRPr="00F61DDE">
        <w:tab/>
      </w:r>
    </w:p>
    <w:p w:rsidRDefault="00655A7A" w:rsidP="00655A7A" w:rsidR="00655A7A" w:rsidRPr="00F61DDE">
      <w:pPr>
        <w:tabs>
          <w:tab w:pos="5235" w:val="left"/>
        </w:tabs>
        <w:jc w:val="both"/>
      </w:pPr>
    </w:p>
    <w:p w:rsidRDefault="00655A7A" w:rsidP="00655A7A" w:rsidR="00655A7A" w:rsidRPr="00F61DDE">
      <w:pPr>
        <w:tabs>
          <w:tab w:pos="5235" w:val="left"/>
        </w:tabs>
        <w:jc w:val="both"/>
      </w:pPr>
      <w:r w:rsidRPr="00F61DDE">
        <w:t xml:space="preserve">    </w:t>
      </w:r>
      <w:r w:rsidRPr="00F61DDE">
        <w:rPr>
          <w:u w:val="single"/>
        </w:rPr>
        <w:t>Nakon pravomoćnosti</w:t>
      </w:r>
      <w:r w:rsidRPr="00F61DDE">
        <w:rPr>
          <w:u w:val="single"/>
        </w:rPr>
        <w:tab/>
      </w:r>
    </w:p>
    <w:p w:rsidRDefault="003E32D3" w:rsidP="00655A7A" w:rsidR="00655A7A" w:rsidRPr="00F61DDE">
      <w:pPr>
        <w:jc w:val="both"/>
      </w:pPr>
      <w:r>
        <w:t>5. R</w:t>
      </w:r>
      <w:r w:rsidR="00655A7A" w:rsidRPr="00F61DDE">
        <w:t xml:space="preserve">egistar suda - </w:t>
      </w:r>
      <w:r w:rsidR="00A96435">
        <w:t>Zagreb</w:t>
      </w:r>
      <w:bookmarkStart w:name="_GoBack" w:id="0"/>
      <w:bookmarkEnd w:id="0"/>
    </w:p>
    <w:p w:rsidRDefault="003E32D3" w:rsidP="00655A7A" w:rsidR="00655A7A" w:rsidRPr="00F61DDE">
      <w:pPr>
        <w:tabs>
          <w:tab w:pos="1545" w:val="left"/>
        </w:tabs>
        <w:jc w:val="both"/>
      </w:pPr>
      <w:r>
        <w:t xml:space="preserve">6. Kal. </w:t>
      </w:r>
      <w:r w:rsidR="00B67B57">
        <w:t>18</w:t>
      </w:r>
      <w:r>
        <w:t>.5.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C26" w:rsidP="00E5585D" w:rsidR="005E4C26">
      <w:r>
        <w:separator/>
      </w:r>
    </w:p>
  </w:endnote>
  <w:endnote w:id="0" w:type="continuationSeparator">
    <w:p w:rsidRDefault="005E4C26" w:rsidP="00E5585D" w:rsidR="005E4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C26" w:rsidP="00E5585D" w:rsidR="005E4C26">
      <w:r>
        <w:separator/>
      </w:r>
    </w:p>
  </w:footnote>
  <w:footnote w:id="0" w:type="continuationSeparator">
    <w:p w:rsidRDefault="005E4C26" w:rsidP="00E5585D" w:rsidR="005E4C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027B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4743"/>
    <w:rsid w:val="005A008E"/>
    <w:rsid w:val="005A6BE4"/>
    <w:rsid w:val="005E24C2"/>
    <w:rsid w:val="005E4C26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30B11"/>
    <w:rsid w:val="00A437AD"/>
    <w:rsid w:val="00A6088C"/>
    <w:rsid w:val="00A663FF"/>
    <w:rsid w:val="00A96435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021E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2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02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2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2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2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2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02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2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2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2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St-314/2017-4</izvorni_sadrzaj>
    <derivirana_varijabla naziv="DomainObject.Oznaka_1">St-314/2017-4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St-314/2017</izvorni_sadrzaj>
    <derivirana_varijabla naziv="DomainObject.Predmet.OznakaBroj_1">St-314/2017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MIA VUKASOVIĆ j.d.o.o.</izvorni_sadrzaj>
    <derivirana_varijabla naziv="DomainObject.Predmet.ProtustrankaFormated_1">  MIA VUKASOVIĆ j.d.o.o.</derivirana_varijabla>
  </DomainObject.Predmet.ProtustrankaFormated>
  <DomainObject.Predmet.ProtustrankaFormatedOIB>
    <izvorni_sadrzaj>  MIA VUKASOVIĆ j.d.o.o., OIB 67988373028</izvorni_sadrzaj>
    <derivirana_varijabla naziv="DomainObject.Predmet.ProtustrankaFormatedOIB_1">  MIA VUKASOVIĆ j.d.o.o., OIB 67988373028</derivirana_varijabla>
  </DomainObject.Predmet.ProtustrankaFormatedOIB>
  <DomainObject.Predmet.ProtustrankaFormatedWithAdress>
    <izvorni_sadrzaj> MIA VUKASOVIĆ j.d.o.o., Rimski put 37, 10360 Sesvete</izvorni_sadrzaj>
    <derivirana_varijabla naziv="DomainObject.Predmet.ProtustrankaFormatedWithAdress_1"> MIA VUKASOVIĆ j.d.o.o., Rimski put 37, 10360 Sesvete</derivirana_varijabla>
  </DomainObject.Predmet.ProtustrankaFormatedWithAdress>
  <DomainObject.Predmet.ProtustrankaFormatedWithAdressOIB>
    <izvorni_sadrzaj> MIA VUKASOVIĆ j.d.o.o., OIB 67988373028, Rimski put 37, 10360 Sesvete</izvorni_sadrzaj>
    <derivirana_varijabla naziv="DomainObject.Predmet.ProtustrankaFormatedWithAdressOIB_1"> MIA VUKASOVIĆ j.d.o.o., OIB 67988373028, Rimski put 37, 10360 Sesvete</derivirana_varijabla>
  </DomainObject.Predmet.ProtustrankaFormatedWithAdressOIB>
  <DomainObject.Predmet.ProtustrankaWithAdress>
    <izvorni_sadrzaj>MIA VUKASOVIĆ j.d.o.o. Rimski put 37, 10360 Sesvete</izvorni_sadrzaj>
    <derivirana_varijabla naziv="DomainObject.Predmet.ProtustrankaWithAdress_1">MIA VUKASOVIĆ j.d.o.o. Rimski put 37, 10360 Sesvete</derivirana_varijabla>
  </DomainObject.Predmet.ProtustrankaWithAdress>
  <DomainObject.Predmet.ProtustrankaWithAdressOIB>
    <izvorni_sadrzaj>MIA VUKASOVIĆ j.d.o.o., OIB 67988373028, Rimski put 37, 10360 Sesvete</izvorni_sadrzaj>
    <derivirana_varijabla naziv="DomainObject.Predmet.ProtustrankaWithAdressOIB_1">MIA VUKASOVIĆ j.d.o.o., OIB 67988373028, Rimski put 37, 10360 Sesvete</derivirana_varijabla>
  </DomainObject.Predmet.ProtustrankaWithAdressOIB>
  <DomainObject.Predmet.ProtustrankaNazivFormated>
    <izvorni_sadrzaj>MIA VUKASOVIĆ j.d.o.o.</izvorni_sadrzaj>
    <derivirana_varijabla naziv="DomainObject.Predmet.ProtustrankaNazivFormated_1">MIA VUKASOVIĆ j.d.o.o.</derivirana_varijabla>
  </DomainObject.Predmet.ProtustrankaNazivFormated>
  <DomainObject.Predmet.ProtustrankaNazivFormatedOIB>
    <izvorni_sadrzaj>MIA VUKASOVIĆ j.d.o.o., OIB 67988373028</izvorni_sadrzaj>
    <derivirana_varijabla naziv="DomainObject.Predmet.ProtustrankaNazivFormatedOIB_1">MIA VUKASOVIĆ j.d.o.o., OIB 67988373028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 VUKASOVIĆ j.d.o.o.</item>
    </izvorni_sadrzaj>
    <derivirana_varijabla naziv="DomainObject.Predmet.ProtuStrankaListFormated_1">
      <item>MIA VUKASOVIĆ j.d.o.o.</item>
    </derivirana_varijabla>
  </DomainObject.Predmet.ProtuStrankaListFormated>
  <DomainObject.Predmet.ProtuStrankaListFormatedOIB>
    <izvorni_sadrzaj>
      <item>MIA VUKASOVIĆ j.d.o.o., OIB 67988373028</item>
    </izvorni_sadrzaj>
    <derivirana_varijabla naziv="DomainObject.Predmet.ProtuStrankaListFormatedOIB_1">
      <item>MIA VUKASOVIĆ j.d.o.o., OIB 67988373028</item>
    </derivirana_varijabla>
  </DomainObject.Predmet.ProtuStrankaListFormatedOIB>
  <DomainObject.Predmet.ProtuStrankaListFormatedWithAdress>
    <izvorni_sadrzaj>
      <item>MIA VUKASOVIĆ j.d.o.o., Rimski put 37, 10360 Sesvete</item>
    </izvorni_sadrzaj>
    <derivirana_varijabla naziv="DomainObject.Predmet.ProtuStrankaListFormatedWithAdress_1">
      <item>MIA VUKASOVIĆ j.d.o.o., Rimski put 37, 10360 Sesvete</item>
    </derivirana_varijabla>
  </DomainObject.Predmet.ProtuStrankaListFormatedWithAdress>
  <DomainObject.Predmet.ProtuStrankaListFormatedWithAdressOIB>
    <izvorni_sadrzaj>
      <item>MIA VUKASOVIĆ j.d.o.o., OIB 67988373028, Rimski put 37, 10360 Sesvete</item>
    </izvorni_sadrzaj>
    <derivirana_varijabla naziv="DomainObject.Predmet.ProtuStrankaListFormatedWithAdressOIB_1">
      <item>MIA VUKASOVIĆ j.d.o.o., OIB 67988373028, Rimski put 37, 10360 Sesvete</item>
    </derivirana_varijabla>
  </DomainObject.Predmet.ProtuStrankaListFormatedWithAdressOIB>
  <DomainObject.Predmet.ProtuStrankaListNazivFormated>
    <izvorni_sadrzaj>
      <item>MIA VUKASOVIĆ j.d.o.o.</item>
    </izvorni_sadrzaj>
    <derivirana_varijabla naziv="DomainObject.Predmet.ProtuStrankaListNazivFormated_1">
      <item>MIA VUKASOVIĆ j.d.o.o.</item>
    </derivirana_varijabla>
  </DomainObject.Predmet.ProtuStrankaListNazivFormated>
  <DomainObject.Predmet.ProtuStrankaListNazivFormatedOIB>
    <izvorni_sadrzaj>
      <item>MIA VUKASOVIĆ j.d.o.o., OIB 67988373028</item>
    </izvorni_sadrzaj>
    <derivirana_varijabla naziv="DomainObject.Predmet.ProtuStrankaListNazivFormatedOIB_1">
      <item>MIA VUKASOVIĆ j.d.o.o., OIB 67988373028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St-314/2017-4</izvorni_sadrzaj>
    <derivirana_varijabla naziv="DomainObject.PoslovniBrojDokumenta_1">St-314/2017-4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 VUKASOVIĆ j.d.o.o.</izvorni_sadrzaj>
    <derivirana_varijabla naziv="DomainObject.Predmet.ProtustrankaIDrugi_1">MIA VUKASOVIĆ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 VUKASOVIĆ j.d.o.o., OIB 67988373028, Rimski put 37, 10360 Sesvete</izvorni_sadrzaj>
    <derivirana_varijabla naziv="DomainObject.Predmet.ProtustrankaIDrugiAdressOIB_1">MIA VUKASOVIĆ j.d.o.o., OIB 67988373028, Rimski put 37,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MIA VUKASOVIĆ j.d.o.o.</item>
      <item>FINA Regionalni centar Zagreb</item>
    </izvorni_sadrzaj>
    <derivirana_varijabla naziv="DomainObject.Predmet.SudioniciListNaziv_1">
      <item>MIA VUKASOVIĆ j.d.o.o.</item>
      <item>FINA Regionalni centar Zagreb</item>
    </derivirana_varijabla>
  </DomainObject.Predmet.SudioniciListNaziv>
  <DomainObject.Predmet.SudioniciListAdressOIB>
    <izvorni_sadrzaj>
      <item>MIA VUKASOVIĆ j.d.o.o., OIB 67988373028, Rimski put 37,10360 Sesvete</item>
      <item>FINA Regionalni centar Zagreb, OIB 85821130368, Trg svibanjskih žrtava 1995. 1,10000 Zagreb</item>
    </izvorni_sadrzaj>
    <derivirana_varijabla naziv="DomainObject.Predmet.SudioniciListAdressOIB_1">
      <item>MIA VUKASOVIĆ j.d.o.o., OIB 67988373028, Rimski put 37,10360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67988373028</item>
      <item>, OIB 85821130368</item>
    </izvorni_sadrzaj>
    <derivirana_varijabla naziv="DomainObject.Predmet.SudioniciListNazivOIB_1">
      <item>, OIB 67988373028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9A39A-F0D1-4A04-A656-F4DEE47827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2163</properties:Characters>
  <properties:Lines>97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2017-04-18T06:51:00Z</dcterms:created>
  <dc:creator>grgicv</dc:creator>
  <cp:lastModifiedBy>Snježana Markotić Jurić</cp:lastModifiedBy>
  <cp:lastPrinted>2017-04-18T06:21:00Z</cp:lastPrinted>
  <dcterms:modified xmlns:xsi="http://www.w3.org/2001/XMLSchema-instance" xsi:type="dcterms:W3CDTF">2017-04-18T06:55:00Z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St-314/2017-4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