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7f80" w14:paraId="c5a7f80" w:rsidRDefault="006E61B6" w:rsidP="00325526" w:rsidR="00325526" w:rsidRPr="00325526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526" w:rsidRPr="00325526">
        <w:rPr>
          <w:b/>
        </w:rPr>
        <w:t xml:space="preserve"> </w:t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>
        <w:rPr>
          <w:b/>
        </w:rPr>
        <w:tab/>
      </w:r>
      <w:r w:rsidR="00325526" w:rsidRPr="00325526">
        <w:rPr>
          <w:b/>
        </w:rPr>
        <w:t>Broj: 7/St-1551/2016-12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25526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</w:t>
      </w:r>
      <w:r w:rsidR="00B73412">
        <w:rPr>
          <w:b/>
        </w:rPr>
        <w:t xml:space="preserve">   </w:t>
      </w:r>
    </w:p>
    <w:p w:rsidRDefault="00325526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2D6A21" w:rsidP="003E0361" w:rsidR="002D6A21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</w:t>
      </w:r>
      <w:r w:rsidR="00DB60B5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B36508" w:rsidRPr="00B36508">
        <w:t>TERMO VALENTIĆ d.o.o. za instalacije i usluge, skraćena tvrtka: TERMO VALENTIĆ d.o.o., Slavonski Brod, Ivana Antunovića 25, OIB: 79837804864</w:t>
      </w:r>
      <w:r>
        <w:t xml:space="preserve">, dana </w:t>
      </w:r>
      <w:r w:rsidR="00325526">
        <w:t>11.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325526" w:rsidP="00EB3578" w:rsidR="003E0361" w:rsidRPr="00EB3578">
      <w:pPr>
        <w:jc w:val="center"/>
        <w:rPr>
          <w:b/>
        </w:rPr>
      </w:pPr>
      <w:r>
        <w:rPr>
          <w:b/>
        </w:rPr>
        <w:t>04.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B36508">
        <w:rPr>
          <w:b/>
        </w:rPr>
        <w:t>09</w:t>
      </w:r>
      <w:r w:rsidR="00EB3578">
        <w:rPr>
          <w:b/>
        </w:rPr>
        <w:t>:</w:t>
      </w:r>
      <w:r w:rsidR="00B36508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DB60B5" w:rsidP="000810DE" w:rsidR="000810DE">
      <w:pPr>
        <w:jc w:val="both"/>
      </w:pPr>
      <w:r>
        <w:t>a na koje ročište se pozivaju predlagateljica Republika Hrvatska, Ministarstvo financija, Porezna uprava, Područni ured Slavonija i Baranja, Slavonski Brod, zastupana po Županijskom državnom odvjetništvu, Građansko upravnom odjelu u Slavonskom Brodu, te zastupni</w:t>
      </w:r>
      <w:r w:rsidR="00094031">
        <w:t>k</w:t>
      </w:r>
      <w:r>
        <w:t xml:space="preserve"> po zakonu dužnika i predstavnik pravne osobe koja za dužnika obavlja poslove platnog prometa</w:t>
      </w:r>
      <w:r w:rsidR="000810DE">
        <w:t>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</w:t>
      </w:r>
      <w:r w:rsidR="002F5D03">
        <w:t>Ponovno se upozorava</w:t>
      </w:r>
      <w:r>
        <w:t xml:space="preserve"> zastupn</w:t>
      </w:r>
      <w:r w:rsidR="00277ECC">
        <w:t>i</w:t>
      </w:r>
      <w:r w:rsidR="00094031">
        <w:t>k</w:t>
      </w:r>
      <w:r w:rsidR="00087209">
        <w:t xml:space="preserve"> dužnika po zakonu da je duž</w:t>
      </w:r>
      <w:r w:rsidR="0087223E">
        <w:t>an</w:t>
      </w:r>
      <w:r>
        <w:t xml:space="preserve"> odazvati</w:t>
      </w:r>
      <w:r w:rsidR="00087209">
        <w:t xml:space="preserve"> se</w:t>
      </w:r>
      <w:r>
        <w:t xml:space="preserve"> pozivu za ročište i istome pristupiti, jer </w:t>
      </w:r>
      <w:r w:rsidR="002D6A21">
        <w:t>u slučaju neodazivanja sud može odrediti nje</w:t>
      </w:r>
      <w:r w:rsidR="00277ECC">
        <w:t>govo</w:t>
      </w:r>
      <w:r w:rsidR="002D6A21">
        <w:t xml:space="preserve"> dovođenje, a može se i kazniti novčanom kaznom do 10.000,00 Kn.</w:t>
      </w:r>
    </w:p>
    <w:p w:rsidRDefault="002D6A21" w:rsidP="003E0361" w:rsidR="002D6A21"/>
    <w:p w:rsidRDefault="00DB60B5" w:rsidP="003E0361" w:rsidR="00DB60B5"/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25526">
        <w:t>11. listopada</w:t>
      </w:r>
      <w:r>
        <w:t xml:space="preserve"> 2016</w:t>
      </w:r>
      <w:r w:rsidR="005D41F3">
        <w:t>. godine ni</w:t>
      </w:r>
      <w:r w:rsidR="00094031">
        <w:t>je</w:t>
      </w:r>
      <w:r w:rsidR="009726ED">
        <w:t xml:space="preserve"> pristup</w:t>
      </w:r>
      <w:r w:rsidR="00B73412">
        <w:t>i</w:t>
      </w:r>
      <w:r w:rsidR="00094031">
        <w:t>o</w:t>
      </w:r>
      <w:r w:rsidR="003E0361">
        <w:t xml:space="preserve"> uredno pozvan</w:t>
      </w:r>
      <w:r w:rsidR="0087223E">
        <w:t>i</w:t>
      </w:r>
      <w:r w:rsidR="003E0361">
        <w:t xml:space="preserve"> zakonsk</w:t>
      </w:r>
      <w:r w:rsidR="0087223E">
        <w:t>i</w:t>
      </w:r>
      <w:r w:rsidR="003E0361">
        <w:t xml:space="preserve"> zastupni</w:t>
      </w:r>
      <w:r w:rsidR="00094031">
        <w:t xml:space="preserve">k </w:t>
      </w:r>
      <w:r w:rsidR="003E0361">
        <w:t xml:space="preserve">dužnika </w:t>
      </w:r>
      <w:r w:rsidR="00B36508">
        <w:t>Sandro Valentić</w:t>
      </w:r>
      <w:r w:rsidR="009726ED">
        <w:t>.</w:t>
      </w:r>
      <w:r>
        <w:t xml:space="preserve"> </w:t>
      </w:r>
    </w:p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DB60B5" w:rsidP="00EB3578" w:rsidR="00DB60B5">
      <w:pPr>
        <w:jc w:val="both"/>
      </w:pPr>
    </w:p>
    <w:p w:rsidRDefault="00DB60B5" w:rsidP="00EB3578" w:rsidR="00DB60B5">
      <w:pPr>
        <w:jc w:val="both"/>
      </w:pPr>
    </w:p>
    <w:p w:rsidRDefault="00DB60B5" w:rsidP="00DB60B5" w:rsidR="00DB60B5">
      <w:pPr>
        <w:jc w:val="right"/>
        <w:rPr>
          <w:b/>
        </w:rPr>
      </w:pPr>
      <w:r w:rsidRPr="00DB60B5">
        <w:rPr>
          <w:b/>
        </w:rPr>
        <w:lastRenderedPageBreak/>
        <w:t>Broj: 7/St-</w:t>
      </w:r>
      <w:r w:rsidR="00094031">
        <w:rPr>
          <w:b/>
        </w:rPr>
        <w:t>1</w:t>
      </w:r>
      <w:r w:rsidR="00B36508">
        <w:rPr>
          <w:b/>
        </w:rPr>
        <w:t>551</w:t>
      </w:r>
      <w:r w:rsidRPr="00DB60B5">
        <w:rPr>
          <w:b/>
        </w:rPr>
        <w:t>/2016</w:t>
      </w:r>
      <w:r w:rsidR="00B36508">
        <w:rPr>
          <w:b/>
        </w:rPr>
        <w:t>-</w:t>
      </w:r>
      <w:r w:rsidR="00325526">
        <w:rPr>
          <w:b/>
        </w:rPr>
        <w:t>12</w:t>
      </w:r>
    </w:p>
    <w:p w:rsidRDefault="00DB60B5" w:rsidP="00DB60B5" w:rsidR="00DB60B5">
      <w:pPr>
        <w:jc w:val="right"/>
      </w:pPr>
    </w:p>
    <w:p w:rsidRDefault="009D506C" w:rsidP="00DB60B5" w:rsidR="009D506C">
      <w:pPr>
        <w:jc w:val="right"/>
      </w:pPr>
    </w:p>
    <w:p w:rsidRDefault="002D6A21" w:rsidP="00EB3578" w:rsidR="00B73412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S obzirom da je odredbom čl. </w:t>
      </w:r>
      <w:r>
        <w:t>117</w:t>
      </w:r>
      <w:r w:rsidR="003E0361">
        <w:t>.</w:t>
      </w:r>
      <w:r>
        <w:t xml:space="preserve"> st. 1.</w:t>
      </w:r>
      <w:r w:rsidR="003E0361">
        <w:t xml:space="preserve"> SZ-a propisano da su osobe </w:t>
      </w:r>
      <w:r>
        <w:t xml:space="preserve">ovlaštene za zastupanje dužnika po zakonu, članovi tijela dužnika, radnici dužnika </w:t>
      </w:r>
      <w:r w:rsidR="00D83156">
        <w:t>i u slučaju ako im je prestala dužnost, odnosno zaposlenje, te tijela javne vlasti</w:t>
      </w:r>
      <w:r w:rsidR="0037378B">
        <w:t>,</w:t>
      </w:r>
      <w:r w:rsidR="00D83156">
        <w:t xml:space="preserve"> dužn</w:t>
      </w:r>
      <w:r w:rsidR="0037378B">
        <w:t>i</w:t>
      </w:r>
      <w:r w:rsidR="00D83156">
        <w:t xml:space="preserve"> </w:t>
      </w:r>
      <w:r w:rsidR="003E0361">
        <w:t xml:space="preserve">nakon podnošenja prijedloga </w:t>
      </w:r>
    </w:p>
    <w:p w:rsidRDefault="003E0361" w:rsidP="00EB3578" w:rsidR="003E0361">
      <w:pPr>
        <w:jc w:val="both"/>
      </w:pPr>
      <w:r>
        <w:t>za otvaranje stečajnog postupka stečajnim tijelima</w:t>
      </w:r>
      <w:r w:rsidR="0037378B">
        <w:t>,</w:t>
      </w:r>
      <w:r>
        <w:t xml:space="preserve"> na njihov zahtjev</w:t>
      </w:r>
      <w:r w:rsidR="0037378B">
        <w:t>,</w:t>
      </w:r>
      <w:r>
        <w:t xml:space="preserve"> bez odgode pružiti sve potrebne podatke i obavijesti koje se odnose na financijsko gospodarsko stanje stečajnog dužnika, kao i opseg njegove imovine, to je valjalo donijeti odluku kao pod toč. II izreke rješenja, a na temelju odredbe čl. </w:t>
      </w:r>
      <w:r w:rsidR="00D83156">
        <w:t>177., čl. 178. i čl. 180</w:t>
      </w:r>
      <w:r>
        <w:t xml:space="preserve">. SZ-a. </w:t>
      </w:r>
    </w:p>
    <w:p w:rsidRDefault="003E0361" w:rsidP="003E0361" w:rsidR="003E0361"/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25526">
        <w:t>11. listopada</w:t>
      </w:r>
      <w:r w:rsidR="003E0361">
        <w:t xml:space="preserve"> 201</w:t>
      </w:r>
      <w:r>
        <w:t>6</w:t>
      </w:r>
      <w:r w:rsidR="003E0361">
        <w:t>. godine</w:t>
      </w:r>
    </w:p>
    <w:p w:rsidRDefault="003E0361" w:rsidP="003E0361" w:rsidR="003E0361"/>
    <w:p w:rsidRDefault="003E0361" w:rsidP="003E0361" w:rsidR="003E0361"/>
    <w:p w:rsidRDefault="003E0361" w:rsidP="003E0361" w:rsidR="003E0361">
      <w:r>
        <w:t xml:space="preserve">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     </w:t>
      </w:r>
      <w:r w:rsidR="00A774ED">
        <w:t xml:space="preserve">  </w:t>
      </w:r>
      <w:r w:rsidR="00166625">
        <w:t xml:space="preserve">  </w:t>
      </w:r>
      <w:r>
        <w:t>Stečajna sutkinja:</w:t>
      </w:r>
    </w:p>
    <w:p w:rsidRDefault="003E0361" w:rsidP="009D506C" w:rsidR="00647CD9" w:rsidRPr="005225EC">
      <w:r>
        <w:t xml:space="preserve">                         </w:t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EB3578">
        <w:tab/>
      </w:r>
      <w:r w:rsidR="0037378B">
        <w:t xml:space="preserve"> </w:t>
      </w:r>
      <w:r w:rsidR="00166625">
        <w:t xml:space="preserve"> </w:t>
      </w:r>
      <w:r w:rsidR="009E78BC">
        <w:t xml:space="preserve"> </w:t>
      </w:r>
      <w:r w:rsidR="00DB5486">
        <w:t xml:space="preserve">  </w:t>
      </w:r>
      <w:r w:rsidR="007D5D22">
        <w:t xml:space="preserve"> </w:t>
      </w:r>
      <w:r w:rsidR="00BC5FAB">
        <w:t xml:space="preserve">  </w:t>
      </w:r>
      <w:r w:rsidR="00B36508">
        <w:t xml:space="preserve">  </w:t>
      </w:r>
      <w:r w:rsidR="009D506C">
        <w:t xml:space="preserve">  </w:t>
      </w:r>
      <w:r w:rsidR="00B36508">
        <w:t xml:space="preserve"> </w:t>
      </w:r>
      <w:r>
        <w:t>Mirna Vujčić</w:t>
      </w:r>
    </w:p>
    <w:p w:rsidRDefault="005225EC" w:rsidP="00B55271" w:rsidR="005225EC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</w:t>
      </w:r>
      <w:r w:rsidR="00BC5FAB">
        <w:t>kom</w:t>
      </w:r>
      <w:r w:rsidR="00277ECC">
        <w:t xml:space="preserve"> </w:t>
      </w:r>
      <w:r w:rsidR="003E0361">
        <w:t>zastupni</w:t>
      </w:r>
      <w:r w:rsidR="00BC5FAB">
        <w:t>ku</w:t>
      </w:r>
      <w:r w:rsidR="00277ECC">
        <w:t xml:space="preserve"> </w:t>
      </w:r>
      <w:r w:rsidR="003E0361">
        <w:t xml:space="preserve">dužnika </w:t>
      </w:r>
      <w:r w:rsidR="002F5D03">
        <w:t>na adresu iz dostavnice i adresu iz JRO-a (MUP)</w:t>
      </w:r>
    </w:p>
    <w:p w:rsidRDefault="003E0361" w:rsidP="003E0361" w:rsidR="003E0361"/>
    <w:p w:rsidRDefault="003E0361" w:rsidP="003E0361" w:rsidR="003E0361"/>
    <w:sectPr w:rsidSect="00380934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F67" w:rsidP="00380934" w:rsidR="00A90F67">
      <w:r>
        <w:separator/>
      </w:r>
    </w:p>
  </w:endnote>
  <w:endnote w:id="0" w:type="continuationSeparator">
    <w:p w:rsidRDefault="00A90F67" w:rsidP="00380934" w:rsidR="00A90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739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F67" w:rsidP="00380934" w:rsidR="00A90F67">
      <w:r>
        <w:separator/>
      </w:r>
    </w:p>
  </w:footnote>
  <w:footnote w:id="0" w:type="continuationSeparator">
    <w:p w:rsidRDefault="00A90F67" w:rsidP="00380934" w:rsidR="00A90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739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50F58"/>
    <w:rsid w:val="000810DE"/>
    <w:rsid w:val="00087209"/>
    <w:rsid w:val="00094031"/>
    <w:rsid w:val="00112454"/>
    <w:rsid w:val="00117547"/>
    <w:rsid w:val="00166625"/>
    <w:rsid w:val="00186C9F"/>
    <w:rsid w:val="001A42B2"/>
    <w:rsid w:val="00277ECC"/>
    <w:rsid w:val="002D6A21"/>
    <w:rsid w:val="002F5D03"/>
    <w:rsid w:val="00325526"/>
    <w:rsid w:val="0037378B"/>
    <w:rsid w:val="00380934"/>
    <w:rsid w:val="003E0361"/>
    <w:rsid w:val="00411FA0"/>
    <w:rsid w:val="00471CB1"/>
    <w:rsid w:val="005225EC"/>
    <w:rsid w:val="005D41F3"/>
    <w:rsid w:val="00647CD9"/>
    <w:rsid w:val="006E61B6"/>
    <w:rsid w:val="007111E2"/>
    <w:rsid w:val="00744E72"/>
    <w:rsid w:val="00745B1B"/>
    <w:rsid w:val="00770653"/>
    <w:rsid w:val="007B19EF"/>
    <w:rsid w:val="007D5D22"/>
    <w:rsid w:val="0087223E"/>
    <w:rsid w:val="009726ED"/>
    <w:rsid w:val="00992739"/>
    <w:rsid w:val="009D506C"/>
    <w:rsid w:val="009E78BC"/>
    <w:rsid w:val="009F1A4F"/>
    <w:rsid w:val="00A142FC"/>
    <w:rsid w:val="00A413B5"/>
    <w:rsid w:val="00A774ED"/>
    <w:rsid w:val="00A90F67"/>
    <w:rsid w:val="00AE2C7E"/>
    <w:rsid w:val="00B21A13"/>
    <w:rsid w:val="00B36508"/>
    <w:rsid w:val="00B55271"/>
    <w:rsid w:val="00B73412"/>
    <w:rsid w:val="00BB7204"/>
    <w:rsid w:val="00BC5FAB"/>
    <w:rsid w:val="00BF54A9"/>
    <w:rsid w:val="00C36AF2"/>
    <w:rsid w:val="00C4213C"/>
    <w:rsid w:val="00D7665E"/>
    <w:rsid w:val="00D83156"/>
    <w:rsid w:val="00D87BD5"/>
    <w:rsid w:val="00DB5486"/>
    <w:rsid w:val="00DB60B5"/>
    <w:rsid w:val="00DE3651"/>
    <w:rsid w:val="00E120C7"/>
    <w:rsid w:val="00E95751"/>
    <w:rsid w:val="00EB3578"/>
    <w:rsid w:val="00F5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1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1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1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1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1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1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1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1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St-1551/2016</izvorni_sadrzaj>
    <derivirana_varijabla naziv="DomainObject.Predmet.OznakaBroj_1">St-1551/2016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 VALENTIĆ d.o.o. za instalacije i usluge zastupanog po punomoćniku Sandro Valentić</izvorni_sadrzaj>
    <derivirana_varijabla naziv="DomainObject.Predmet.ProtustrankaFormated_1">  TERMO VALENTIĆ d.o.o. za instalacije i usluge zastupanog po punomoćniku Sandro Valentić</derivirana_varijabla>
  </DomainObject.Predmet.ProtustrankaFormated>
  <DomainObject.Predmet.ProtustrankaFormatedOIB>
    <izvorni_sadrzaj>  TERMO VALENTIĆ d.o.o. za instalacije i usluge, OIB 79837804864 zastupanog po punomoćniku Sandro Valentić</izvorni_sadrzaj>
    <derivirana_varijabla naziv="DomainObject.Predmet.ProtustrankaFormatedOIB_1">  TERMO VALENTIĆ d.o.o. za instalacije i usluge, OIB 79837804864 zastupanog po punomoćniku Sandro Valentić</derivirana_varijabla>
  </DomainObject.Predmet.ProtustrankaFormatedOIB>
  <DomainObject.Predmet.ProtustrankaFormatedWithAdress>
    <izvorni_sadrzaj> TERMO VALENTIĆ d.o.o. za instalacije i usluge, Ivana Antunovića 25, 35000 Slavonski Brod zastupanog po punomoćniku Sandro Valentić</izvorni_sadrzaj>
    <derivirana_varijabla naziv="DomainObject.Predmet.ProtustrankaFormatedWithAdress_1"> TERMO VALENTIĆ d.o.o. za instalacije i usluge, Ivana Antunovića 25, 35000 Slavonski Brod zastupanog po punomoćniku Sandro Valentić</derivirana_varijabla>
  </DomainObject.Predmet.ProtustrankaFormatedWithAdress>
  <DomainObject.Predmet.ProtustrankaFormatedWithAdressOIB>
    <izvorni_sadrzaj> TERMO VALENTIĆ d.o.o. za instalacije i usluge, OIB 79837804864, Ivana Antunovića 25, 35000 Slavonski Brod zastupanog po punomoćniku Sandro Valentić</izvorni_sadrzaj>
    <derivirana_varijabla naziv="DomainObject.Predmet.ProtustrankaFormatedWithAdressOIB_1"> TERMO VALENTIĆ d.o.o. za instalacije i usluge, OIB 79837804864, Ivana Antunovića 25, 35000 Slavonski Brod zastupanog po punomoćniku Sandro Valentić</derivirana_varijabla>
  </DomainObject.Predmet.ProtustrankaFormatedWithAdressOIB>
  <DomainObject.Predmet.ProtustrankaWithAdress>
    <izvorni_sadrzaj>TERMO VALENTIĆ d.o.o. za instalacije i usluge Ivana Antunovića 25, 35000 Slavonski Brod</izvorni_sadrzaj>
    <derivirana_varijabla naziv="DomainObject.Predmet.ProtustrankaWithAdress_1">TERMO VALENTIĆ d.o.o. za instalacije i usluge Ivana Antunovića 25, 35000 Slavonski Brod</derivirana_varijabla>
  </DomainObject.Predmet.ProtustrankaWithAdress>
  <DomainObject.Predmet.ProtustrankaWithAdressOIB>
    <izvorni_sadrzaj>TERMO VALENTIĆ d.o.o. za instalacije i usluge, OIB 79837804864, Ivana Antunovića 25, 35000 Slavonski Brod</izvorni_sadrzaj>
    <derivirana_varijabla naziv="DomainObject.Predmet.ProtustrankaWithAdressOIB_1">TERMO VALENTIĆ d.o.o. za instalacije i usluge, OIB 79837804864, Ivana Antunovića 25, 35000 Slavonski Brod</derivirana_varijabla>
  </DomainObject.Predmet.ProtustrankaWithAdressOIB>
  <DomainObject.Predmet.ProtustrankaNazivFormated>
    <izvorni_sadrzaj>TERMO VALENTIĆ d.o.o. za instalacije i usluge</izvorni_sadrzaj>
    <derivirana_varijabla naziv="DomainObject.Predmet.ProtustrankaNazivFormated_1">TERMO VALENTIĆ d.o.o. za instalacije i usluge</derivirana_varijabla>
  </DomainObject.Predmet.ProtustrankaNazivFormated>
  <DomainObject.Predmet.ProtustrankaNazivFormatedOIB>
    <izvorni_sadrzaj>TERMO VALENTIĆ d.o.o. za instalacije i usluge, OIB 79837804864</izvorni_sadrzaj>
    <derivirana_varijabla naziv="DomainObject.Predmet.ProtustrankaNazivFormatedOIB_1">TERMO VALENTIĆ d.o.o. za instalacije i usluge, OIB 79837804864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FINANCIJA- POREZNA UPRAVA SLAV. BROD zastupanog po punomoćniku ŽUPANIJSKO DRŽAVNO ODVJETNIŠTVO SLAV. BROD; Gabrijel Zovak</izvorni_sadrzaj>
    <derivirana_varijabla naziv="DomainObject.Predmet.StrankaFormated_1">  REPUBLIKA HRVATSKA, MINISTARSTVO FINANCIJA- POREZNA UPRAVA SLAV. BROD zastupanog po punomoćniku ŽUPANIJSKO DRŽAVNO ODVJETNIŠTVO SLAV. BROD; Gabrijel Zovak</derivirana_varijabla>
  </DomainObject.Predmet.StrankaFormated>
  <DomainObject.Predmet.StrankaFormatedOIB>
    <izvorni_sadrzaj>  REPUBLIKA HRVATSKA, MINISTARSTVO FINANCIJA- POREZNA UPRAVA SLAV. BROD, OIB 18683136487 zastupanog po punomoćniku ŽUPANIJSKO DRŽAVNO ODVJETNIŠTVO SLAV. BROD; Gabrijel Zovak</izvorni_sadrzaj>
    <derivirana_varijabla naziv="DomainObject.Predmet.StrankaFormatedOIB_1">  REPUBLIKA HRVATSKA, MINISTARSTVO FINANCIJA- 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HRVATSKA, MINISTARSTVO FINANCIJA- POREZNA UPRAVA SLAV. BROD zastupanog po punomoćniku ŽUPANIJSKO DRŽAVNO ODVJETNIŠTVO SLAV. BROD; Gabrijel Zovak</izvorni_sadrzaj>
    <derivirana_varijabla naziv="DomainObject.Predmet.StrankaFormatedWithAdress_1"> REPUBLIKA HRVATSKA, MINISTARSTVO FINANCIJA- 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HRVATSKA, MINISTARSTVO FINANCIJA- POREZNA UPRAVA SLAV. BROD, OIB 18683136487 zastupanog po punomoćniku ŽUPANIJSKO DRŽAVNO ODVJETNIŠTVO SLAV. BROD; Gabrijel Zovak</izvorni_sadrzaj>
    <derivirana_varijabla naziv="DomainObject.Predmet.StrankaFormatedWithAdressOIB_1"> REPUBLIKA HRVATSKA, MINISTARSTVO FINANCIJA- 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HRVATSKA, MINISTARSTVO FINANCIJA- POREZNA UPRAVA SLAV. BROD </izvorni_sadrzaj>
    <derivirana_varijabla naziv="DomainObject.Predmet.StrankaWithAdress_1">REPUBLIKA HRVATSKA, MINISTARSTVO FINANCIJA- POREZNA UPRAVA SLAV. BROD </derivirana_varijabla>
  </DomainObject.Predmet.StrankaWithAdress>
  <DomainObject.Predmet.StrankaWithAdressOIB>
    <izvorni_sadrzaj>REPUBLIKA HRVATSKA, MINISTARSTVO FINANCIJA- POREZNA UPRAVA SLAV. BROD, OIB 18683136487</izvorni_sadrzaj>
    <derivirana_varijabla naziv="DomainObject.Predmet.StrankaWithAdressOIB_1">REPUBLIKA HRVATSKA, MINISTARSTVO FINANCIJA- POREZNA UPRAVA SLAV. BROD, OIB 18683136487</derivirana_varijabla>
  </DomainObject.Predmet.StrankaWithAdressOIB>
  <DomainObject.Predmet.StrankaNazivFormated>
    <izvorni_sadrzaj>REPUBLIKA HRVATSKA, MINISTARSTVO FINANCIJA- POREZNA UPRAVA SLAV. BROD</izvorni_sadrzaj>
    <derivirana_varijabla naziv="DomainObject.Predmet.StrankaNazivFormated_1">REPUBLIKA HRVATSKA, MINISTARSTVO FINANCIJA- POREZNA UPRAVA SLAV. BROD</derivirana_varijabla>
  </DomainObject.Predmet.StrankaNazivFormated>
  <DomainObject.Predmet.StrankaNazivFormatedOIB>
    <izvorni_sadrzaj>REPUBLIKA HRVATSKA, MINISTARSTVO FINANCIJA- POREZNA UPRAVA SLAV. BROD, OIB 18683136487</izvorni_sadrzaj>
    <derivirana_varijabla naziv="DomainObject.Predmet.StrankaNazivFormatedOIB_1">REPUBLIKA HRVATSKA, MINISTARSTVO FINANCIJA-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HRVATSKA, MINISTARSTVO FINANCIJA- POREZNA UPRAVA SLAV. BROD zastupanog po punomoćniku ŽUPANIJSKO DRŽAVNO ODVJETNIŠTVO SLAV. BROD; Gabrijel Zovak</item>
    </izvorni_sadrzaj>
    <derivirana_varijabla naziv="DomainObject.Predmet.StrankaListFormated_1">
      <item>REPUBLIKA HRVATSKA, MINISTARSTVO FINANCIJA- 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HRVATSKA, MINISTARSTVO FINANCIJA- POREZNA UPRAVA SLAV. BROD, OIB 18683136487 zastupanog po punomoćniku ŽUPANIJSKO DRŽAVNO ODVJETNIŠTVO SLAV. BROD; Gabrijel Zovak</item>
    </izvorni_sadrzaj>
    <derivirana_varijabla naziv="DomainObject.Predmet.StrankaListFormatedOIB_1">
      <item>REPUBLIKA HRVATSKA, MINISTARSTVO FINANCIJA- 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HRVATSKA, MINISTARSTVO FINANCIJA- POREZNA UPRAVA SLAV. BROD zastupanog po punomoćniku ŽUPANIJSKO DRŽAVNO ODVJETNIŠTVO SLAV. BROD; Gabrijel Zovak</item>
    </izvorni_sadrzaj>
    <derivirana_varijabla naziv="DomainObject.Predmet.StrankaListFormatedWithAdress_1">
      <item>REPUBLIKA HRVATSKA, MINISTARSTVO FINANCIJA- 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HRVATSKA, MINISTARSTVO FINANCIJA- 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HRVATSKA, MINISTARSTVO FINANCIJA- 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HRVATSKA, MINISTARSTVO FINANCIJA- POREZNA UPRAVA SLAV. BROD</item>
    </izvorni_sadrzaj>
    <derivirana_varijabla naziv="DomainObject.Predmet.StrankaListNazivFormated_1">
      <item>REPUBLIKA HRVATSKA, MINISTARSTVO FINANCIJA- POREZNA UPRAVA SLAV. BROD</item>
    </derivirana_varijabla>
  </DomainObject.Predmet.StrankaListNazivFormated>
  <DomainObject.Predmet.StrankaListNazivFormatedOIB>
    <izvorni_sadrzaj>
      <item>REPUBLIKA HRVATSKA, MINISTARSTVO FINANCIJA- POREZNA UPRAVA SLAV. BROD, OIB 18683136487</item>
    </izvorni_sadrzaj>
    <derivirana_varijabla naziv="DomainObject.Predmet.StrankaListNazivFormatedOIB_1">
      <item>REPUBLIKA HRVATSKA, MINISTARSTVO FINANCIJA- POREZNA UPRAVA SLAV. BROD, OIB 18683136487</item>
    </derivirana_varijabla>
  </DomainObject.Predmet.StrankaListNazivFormatedOIB>
  <DomainObject.Predmet.ProtuStrankaListFormated>
    <izvorni_sadrzaj>
      <item>TERMO VALENTIĆ d.o.o. za instalacije i usluge zastupanog po punomoćniku Sandro Valentić</item>
    </izvorni_sadrzaj>
    <derivirana_varijabla naziv="DomainObject.Predmet.ProtuStrankaListFormated_1">
      <item>TERMO VALENTIĆ d.o.o. za instalacije i usluge zastupanog po punomoćniku Sandro Valentić</item>
    </derivirana_varijabla>
  </DomainObject.Predmet.ProtuStrankaListFormated>
  <DomainObject.Predmet.ProtuStrankaListFormatedOIB>
    <izvorni_sadrzaj>
      <item>TERMO VALENTIĆ d.o.o. za instalacije i usluge, OIB 79837804864 zastupanog po punomoćniku Sandro Valentić</item>
    </izvorni_sadrzaj>
    <derivirana_varijabla naziv="DomainObject.Predmet.ProtuStrankaListFormatedOIB_1">
      <item>TERMO VALENTIĆ d.o.o. za instalacije i usluge, OIB 79837804864 zastupanog po punomoćniku Sandro Valentić</item>
    </derivirana_varijabla>
  </DomainObject.Predmet.ProtuStrankaListFormatedOIB>
  <DomainObject.Predmet.ProtuStrankaListFormatedWithAdress>
    <izvorni_sadrzaj>
      <item>TERMO VALENTIĆ d.o.o. za instalacije i usluge, Ivana Antunovića 25, 35000 Slavonski Brod zastupanog po punomoćniku Sandro Valentić</item>
    </izvorni_sadrzaj>
    <derivirana_varijabla naziv="DomainObject.Predmet.ProtuStrankaListFormatedWithAdress_1">
      <item>TERMO VALENTIĆ d.o.o. za instalacije i usluge, Ivana Antunovića 25, 35000 Slavonski Brod zastupanog po punomoćniku Sandro Valentić</item>
    </derivirana_varijabla>
  </DomainObject.Predmet.ProtuStrankaListFormatedWithAdress>
  <DomainObject.Predmet.ProtuStrankaListFormatedWithAdressOIB>
    <izvorni_sadrzaj>
      <item>TERMO VALENTIĆ d.o.o. za instalacije i usluge, OIB 79837804864, Ivana Antunovića 25, 35000 Slavonski Brod zastupanog po punomoćniku Sandro Valentić</item>
    </izvorni_sadrzaj>
    <derivirana_varijabla naziv="DomainObject.Predmet.ProtuStrankaListFormatedWithAdressOIB_1">
      <item>TERMO VALENTIĆ d.o.o. za instalacije i usluge, OIB 79837804864, Ivana Antunovića 25, 35000 Slavonski Brod zastupanog po punomoćniku Sandro Valentić</item>
    </derivirana_varijabla>
  </DomainObject.Predmet.ProtuStrankaListFormatedWithAdressOIB>
  <DomainObject.Predmet.ProtuStrankaListNazivFormated>
    <izvorni_sadrzaj>
      <item>TERMO VALENTIĆ d.o.o. za instalacije i usluge</item>
    </izvorni_sadrzaj>
    <derivirana_varijabla naziv="DomainObject.Predmet.ProtuStrankaListNazivFormated_1">
      <item>TERMO VALENTIĆ d.o.o. za instalacije i usluge</item>
    </derivirana_varijabla>
  </DomainObject.Predmet.ProtuStrankaListNazivFormated>
  <DomainObject.Predmet.ProtuStrankaListNazivFormatedOIB>
    <izvorni_sadrzaj>
      <item>TERMO VALENTIĆ d.o.o. za instalacije i usluge, OIB 79837804864</item>
    </izvorni_sadrzaj>
    <derivirana_varijabla naziv="DomainObject.Predmet.ProtuStrankaListNazivFormatedOIB_1">
      <item>TERMO VALENTIĆ d.o.o. za instalacije i usluge, OIB 79837804864</item>
    </derivirana_varijabla>
  </DomainObject.Predmet.ProtuStrankaListNazivFormatedOIB>
  <DomainObject.Predmet.OstaliListFormated>
    <izvorni_sadrzaj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_1">
      <item>ŽUPANIJSKO DRŽAVNO ODVJETNIŠTVO SLAV. BROD punomoćnik sudionika u postupku REPUBLIKA HRVATSKA, MINISTARSTVO FINANCIJA- POREZNA UPRAVA SLAV. BROD</item>
      <item>Sandro Valentić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OIB_1">
      <item>ŽUPANIJSKO DRŽAVNO ODVJETNIŠTVO SLAV. BROD punomoćnik sudionika u postupku REPUBLIKA HRVATSKA, MINISTARSTVO FINANCIJA- POREZNA UPRAVA SLAV. BROD</item>
      <item>Sandro Valentić, OIB 28024466550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HRVATSKA, MINISTARSTVO FINANCIJA- POREZNA UPRAVA SLAV. BROD</item>
      <item>Sandro Valentić, Mihovila Pavlinovića 57, 35000 Slavonski Brod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WithAdress_1">
      <item>ŽUPANIJSKO DRŽAVNO ODVJETNIŠTVO SLAV. BROD punomoćnik sudionika u postupku REPUBLIKA HRVATSKA, MINISTARSTVO FINANCIJA- POREZNA UPRAVA SLAV. BROD</item>
      <item>Sandro Valentić, Mihovila Pavlinovića 57, 35000 Slavonski Brod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HRVATSKA, MINISTARSTVO FINANCIJA- POREZNA UPRAVA SLAV. BROD</item>
      <item>Sandro Valentić, OIB 28024466550, Mihovila Pavlinovića 57, 35000 Slavonski Brod punomoćnik sudionika u postupku TERMO VALENTIĆ d.o.o. za instalacije i usluge</item>
      <item>Gabrijel Zovak punomoćnik sudionika u postupku REPUBLIKA HRVATSKA, MINISTARSTVO FINANCIJA- POREZNA UPRAVA SLAV. BROD</item>
    </izvorni_sadrzaj>
    <derivirana_varijabla naziv="DomainObject.Predmet.OstaliListFormatedWithAdressOIB_1">
      <item>ŽUPANIJSKO DRŽAVNO ODVJETNIŠTVO SLAV. BROD punomoćnik sudionika u postupku REPUBLIKA HRVATSKA, MINISTARSTVO FINANCIJA- POREZNA UPRAVA SLAV. BROD</item>
      <item>Sandro Valentić, OIB 28024466550, Mihovila Pavlinovića 57, 35000 Slavonski Brod punomoćnik sudionika u postupku TERMO VALENTIĆ d.o.o. za instalacije i usluge</item>
      <item>Gabrijel Zovak punomoćnik sudionika u postupku REPUBLIKA HRVATSKA, MINISTARSTVO FINANCIJA- POREZNA UPRAVA SLAV. BROD</item>
    </derivirana_varijabla>
  </DomainObject.Predmet.OstaliListFormatedWithAdressOIB>
  <DomainObject.Predmet.OstaliListNazivFormated>
    <izvorni_sadrzaj>
      <item>ŽUPANIJSKO DRŽAVNO ODVJETNIŠTVO SLAV. BROD</item>
      <item>Sandro Valentić</item>
      <item>Gabrijel Zovak</item>
    </izvorni_sadrzaj>
    <derivirana_varijabla naziv="DomainObject.Predmet.OstaliListNazivFormated_1">
      <item>ŽUPANIJSKO DRŽAVNO ODVJETNIŠTVO SLAV. BROD</item>
      <item>Sandro Valentić</item>
      <item>Gabrijel Zovak</item>
    </derivirana_varijabla>
  </DomainObject.Predmet.OstaliListNazivFormated>
  <DomainObject.Predmet.OstaliListNazivFormatedOIB>
    <izvorni_sadrzaj>
      <item>ŽUPANIJSKO DRŽAVNO ODVJETNIŠTVO SLAV. BROD</item>
      <item>Sandro Valentić, OIB 28024466550</item>
      <item>Gabrijel Zovak</item>
    </izvorni_sadrzaj>
    <derivirana_varijabla naziv="DomainObject.Predmet.OstaliListNazivFormatedOIB_1">
      <item>ŽUPANIJSKO DRŽAVNO ODVJETNIŠTVO SLAV. BROD</item>
      <item>Sandro Valentić, OIB 28024466550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FINANCIJA- POREZNA UPRAVA SLAV. BROD</izvorni_sadrzaj>
    <derivirana_varijabla naziv="DomainObject.Predmet.StrankaIDrugi_1">REPUBLIKA HRVATSKA, MINISTARSTVO FINANCIJA- POREZNA UPRAVA SLAV. BROD</derivirana_varijabla>
  </DomainObject.Predmet.StrankaIDrugi>
  <DomainObject.Predmet.ProtustrankaIDrugi>
    <izvorni_sadrzaj>TERMO VALENTIĆ d.o.o. za instalacije i usluge</izvorni_sadrzaj>
    <derivirana_varijabla naziv="DomainObject.Predmet.ProtustrankaIDrugi_1">TERMO VALENTIĆ d.o.o. za instalacije i usluge</derivirana_varijabla>
  </DomainObject.Predmet.ProtustrankaIDrugi>
  <DomainObject.Predmet.StrankaIDrugiAdressOIB>
    <izvorni_sadrzaj>REPUBLIKA HRVATSKA, MINISTARSTVO FINANCIJA- POREZNA UPRAVA SLAV. BROD, OIB 18683136487</izvorni_sadrzaj>
    <derivirana_varijabla naziv="DomainObject.Predmet.StrankaIDrugiAdressOIB_1">REPUBLIKA HRVATSKA, MINISTARSTVO FINANCIJA- POREZNA UPRAVA SLAV. BROD, OIB 18683136487</derivirana_varijabla>
  </DomainObject.Predmet.StrankaIDrugiAdressOIB>
  <DomainObject.Predmet.ProtustrankaIDrugiAdressOIB>
    <izvorni_sadrzaj>TERMO VALENTIĆ d.o.o. za instalacije i usluge, OIB 79837804864, Ivana Antunovića 25, 35000 Slavonski Brod</izvorni_sadrzaj>
    <derivirana_varijabla naziv="DomainObject.Predmet.ProtustrankaIDrugiAdressOIB_1">TERMO VALENTIĆ d.o.o. za instalacije i usluge, OIB 79837804864, Ivana Antunovića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 VALENTIĆ d.o.o. za instalacije i usluge</item>
      <item>REPUBLIKA HRVATSKA, MINISTARSTVO FINANCIJA- POREZNA UPRAVA SLAV. BROD</item>
      <item>ŽUPANIJSKO DRŽAVNO ODVJETNIŠTVO SLAV. BROD</item>
      <item>Sandro Valentić</item>
      <item>Gabrijel Zovak</item>
    </izvorni_sadrzaj>
    <derivirana_varijabla naziv="DomainObject.Predmet.SudioniciListNaziv_1">
      <item>TERMO VALENTIĆ d.o.o. za instalacije i usluge</item>
      <item>REPUBLIKA HRVATSKA, MINISTARSTVO FINANCIJA- POREZNA UPRAVA SLAV. BROD</item>
      <item>ŽUPANIJSKO DRŽAVNO ODVJETNIŠTVO SLAV. BROD</item>
      <item>Sandro Valentić</item>
      <item>Gabrijel Zovak</item>
    </derivirana_varijabla>
  </DomainObject.Predmet.SudioniciListNaziv>
  <DomainObject.Predmet.SudioniciListAdressOIB>
    <izvorni_sadrzaj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Mihovila Pavlinovića 57,35000 Slavonski Brod</item>
      <item>Gabrijel Zovak</item>
    </izvorni_sadrzaj>
    <derivirana_varijabla naziv="DomainObject.Predmet.SudioniciListAdressOIB_1">
      <item>TERMO VALENTIĆ d.o.o. za instalacije i usluge, OIB 79837804864, Ivana Antunovića 25,35000 Slavonski Brod</item>
      <item>REPUBLIKA HRVATSKA, MINISTARSTVO FINANCIJA- POREZNA UPRAVA SLAV. BROD, OIB 18683136487</item>
      <item>ŽUPANIJSKO DRŽAVNO ODVJETNIŠTVO SLAV. BROD</item>
      <item>Sandro Valentić, OIB 28024466550, Mihovila Pavlinovića 57,35000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79837804864</item>
      <item>, OIB 18683136487</item>
      <item>, OIB null</item>
      <item>, OIB 28024466550</item>
      <item>, OIB null</item>
    </izvorni_sadrzaj>
    <derivirana_varijabla naziv="DomainObject.Predmet.SudioniciListNazivOIB_1">
      <item>, OIB 79837804864</item>
      <item>, OIB 18683136487</item>
      <item>, OIB null</item>
      <item>, OIB 28024466550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2450</properties:Characters>
  <properties:Lines>81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2016-10-11T07:30:00Z</dcterms:created>
  <dc:creator>alet</dc:creator>
  <cp:lastModifiedBy>wsadmin</cp:lastModifiedBy>
  <cp:lastPrinted>2016-09-19T11:13:00Z</cp:lastPrinted>
  <dcterms:modified xmlns:xsi="http://www.w3.org/2001/XMLSchema-instance" xsi:type="dcterms:W3CDTF">2016-10-11T08:28:00Z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