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6e0b" w14:paraId="dac6e0b" w:rsidRDefault="0030777F" w:rsidP="00910611" w:rsidR="003077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77F" w:rsidP="00910611" w:rsidR="0030777F">
      <w:r>
        <w:rPr>
          <w:rFonts w:eastAsia="MS Mincho"/>
        </w:rPr>
        <w:t>REPUBLIKA HRVATSKA</w:t>
      </w:r>
    </w:p>
    <w:p w:rsidRDefault="0030777F" w:rsidP="00910611" w:rsidR="0030777F">
      <w:r>
        <w:rPr>
          <w:rFonts w:eastAsia="MS Mincho"/>
        </w:rPr>
        <w:t>TRGOVAČKI SUD U RIJECI</w:t>
      </w:r>
    </w:p>
    <w:p w:rsidRDefault="0030777F" w:rsidR="0030777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A4322">
      <w:pPr>
        <w:jc w:val="right"/>
      </w:pPr>
      <w:r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E42D8E">
        <w:t>29. prosinca</w:t>
      </w:r>
      <w:r w:rsidR="00DE0D7F">
        <w:t xml:space="preserve"> 2017</w:t>
      </w:r>
      <w:r w:rsidRPr="00EA4322">
        <w:t xml:space="preserve">. 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</w:t>
      </w:r>
      <w:r w:rsidR="000044C5" w:rsidRPr="00EA4322">
        <w:t xml:space="preserve">1. </w:t>
      </w:r>
      <w:r w:rsidR="002C0743">
        <w:t>ožujka</w:t>
      </w:r>
      <w:r w:rsidR="00DB1503">
        <w:t xml:space="preserve"> 2017</w:t>
      </w:r>
      <w:r w:rsidR="003F18B5" w:rsidRPr="00EA4322">
        <w:t>. godine</w:t>
      </w:r>
      <w:r w:rsidR="000119E8" w:rsidRPr="00EA4322">
        <w:t xml:space="preserve"> </w:t>
      </w:r>
      <w:r w:rsidR="002C0743">
        <w:t xml:space="preserve">do 30. lipnja 2017. godine </w:t>
      </w:r>
      <w:r w:rsidRPr="00EA4322">
        <w:t xml:space="preserve">u iznosu od </w:t>
      </w:r>
      <w:r w:rsidR="00E42D8E">
        <w:t>4.708,23</w:t>
      </w:r>
      <w:r w:rsidR="000044C5" w:rsidRPr="00EA4322">
        <w:t xml:space="preserve"> </w:t>
      </w:r>
      <w:r w:rsidR="00726E96" w:rsidRPr="00EA4322">
        <w:t>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E42D8E">
        <w:rPr>
          <w:bCs/>
        </w:rPr>
        <w:t>18. prosinca</w:t>
      </w:r>
      <w:r w:rsidR="00B20C10">
        <w:rPr>
          <w:bCs/>
        </w:rPr>
        <w:t xml:space="preserve"> 201</w:t>
      </w:r>
      <w:r w:rsidR="00DB1503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E42D8E">
        <w:t>4.708,23</w:t>
      </w:r>
      <w:r w:rsidR="00E42D8E" w:rsidRPr="00EA4322">
        <w:t xml:space="preserve"> kn neto </w:t>
      </w:r>
      <w:r w:rsidR="00E74AF0" w:rsidRPr="00EA4322">
        <w:t xml:space="preserve">za period od </w:t>
      </w:r>
      <w:r w:rsidR="00E42D8E">
        <w:t>1. srpnja</w:t>
      </w:r>
      <w:r w:rsidR="002C0743">
        <w:t xml:space="preserve"> 2017</w:t>
      </w:r>
      <w:r w:rsidR="002C0743" w:rsidRPr="00EA4322">
        <w:t xml:space="preserve">. godine </w:t>
      </w:r>
      <w:r w:rsidR="002C0743">
        <w:t xml:space="preserve">do </w:t>
      </w:r>
      <w:r w:rsidR="00E42D8E">
        <w:t>30. studenoga</w:t>
      </w:r>
      <w:r w:rsidR="00DB1503">
        <w:t xml:space="preserve"> 2017</w:t>
      </w:r>
      <w:r w:rsidR="001C075E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</w:t>
      </w:r>
      <w:r w:rsidR="00DB1503">
        <w:rPr>
          <w:bCs/>
        </w:rPr>
        <w:t xml:space="preserve"> </w:t>
      </w:r>
      <w:r w:rsidR="00E74AF0" w:rsidRPr="00EA4322">
        <w:rPr>
          <w:bCs/>
        </w:rPr>
        <w:t>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376FBB">
        <w:t>9</w:t>
      </w:r>
      <w:r w:rsidR="00E42D8E">
        <w:t>359</w:t>
      </w:r>
      <w:r w:rsidR="00EA4322" w:rsidRPr="00EA4322">
        <w:t xml:space="preserve"> spisa), evidenciju dolaska (list </w:t>
      </w:r>
      <w:r w:rsidR="00E42D8E">
        <w:t>9360-9364</w:t>
      </w:r>
      <w:r w:rsidR="00EA4322" w:rsidRPr="00EA4322">
        <w:t xml:space="preserve"> spisa), račune za pružene telekomunikacijske usluge (list </w:t>
      </w:r>
      <w:r w:rsidR="00E42D8E">
        <w:t>9365-9374</w:t>
      </w:r>
      <w:r w:rsidR="00EA4322" w:rsidRPr="00EA4322">
        <w:t xml:space="preserve"> spisa), te račune za </w:t>
      </w:r>
      <w:r w:rsidR="001C075E">
        <w:t xml:space="preserve">parkiranje i za </w:t>
      </w:r>
      <w:r w:rsidR="00887093">
        <w:t xml:space="preserve">parkirnu </w:t>
      </w:r>
      <w:r w:rsidR="001C075E">
        <w:t>naknadu</w:t>
      </w:r>
      <w:r w:rsidR="00EA4322" w:rsidRPr="00EA4322">
        <w:t xml:space="preserve"> (list </w:t>
      </w:r>
      <w:r w:rsidR="00E42D8E">
        <w:t>9375-9382</w:t>
      </w:r>
      <w:r w:rsidR="00887093">
        <w:t xml:space="preserve">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E42D8E">
        <w:t>4.708,23</w:t>
      </w:r>
      <w:r w:rsidR="00E42D8E" w:rsidRPr="00EA4322">
        <w:t xml:space="preserve"> </w:t>
      </w:r>
      <w:r w:rsidR="00D57C48" w:rsidRPr="00EA4322">
        <w:t xml:space="preserve">kn neto za period od </w:t>
      </w:r>
      <w:r w:rsidR="00E42D8E" w:rsidRPr="00EA4322">
        <w:t xml:space="preserve">1. </w:t>
      </w:r>
      <w:r w:rsidR="00E42D8E">
        <w:t>ožujka 2017</w:t>
      </w:r>
      <w:r w:rsidR="00E42D8E" w:rsidRPr="00EA4322">
        <w:t xml:space="preserve">. godine </w:t>
      </w:r>
      <w:r w:rsidR="00E42D8E">
        <w:t>do 30. lipnja 2017.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E42D8E">
        <w:rPr>
          <w:bCs/>
        </w:rPr>
        <w:t>, 104/17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E42D8E">
        <w:t>29. prosinca</w:t>
      </w:r>
      <w:r w:rsidR="00DE0D7F">
        <w:t xml:space="preserve"> 2017</w:t>
      </w:r>
      <w:r w:rsidRPr="00EA4322">
        <w:rPr>
          <w:bCs/>
        </w:rPr>
        <w:t>.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 w:rsidR="00B20C10"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sectPr w:rsidR="00E303B9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4B4" w:rsidR="008354B4">
      <w:r>
        <w:separator/>
      </w:r>
    </w:p>
  </w:endnote>
  <w:endnote w:id="0" w:type="continuationSeparator">
    <w:p w:rsidRDefault="008354B4" w:rsidR="00835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C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4B4" w:rsidR="008354B4">
      <w:r>
        <w:separator/>
      </w:r>
    </w:p>
  </w:footnote>
  <w:footnote w:id="0" w:type="continuationSeparator">
    <w:p w:rsidRDefault="008354B4" w:rsidR="00835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  <w:r w:rsidR="0030777F">
      <w:t>-1595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77F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C7C82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4A22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54B4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2D8E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C7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C7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319</properties:Words>
  <properties:Characters>1593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2017-12-29T09:57:00Z</dcterms:created>
  <dc:creator>korlevicd</dc:creator>
  <cp:lastModifiedBy>Danijela Fumić</cp:lastModifiedBy>
  <cp:lastPrinted>2017-12-29T09:56:00Z</cp:lastPrinted>
  <dcterms:modified xmlns:xsi="http://www.w3.org/2001/XMLSchema-instance" xsi:type="dcterms:W3CDTF">2017-12-29T09:58:00Z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