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2b813" w14:paraId="6f2b813" w:rsidRDefault="00CE7DA6" w:rsidP="00CE7DA6" w:rsidR="00CE7DA6">
      <w:pPr>
        <w15:collapsed w:val="false"/>
        <w:rPr>
          <w:b/>
          <w:lang w:val="hr-HR"/>
        </w:rPr>
      </w:pPr>
      <w:bookmarkStart w:name="_GoBack" w:id="0"/>
      <w:bookmarkEnd w:id="0"/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>1.St-172/2014</w:t>
      </w:r>
    </w:p>
    <w:p w:rsidRDefault="00CE7DA6" w:rsidP="00CE7DA6" w:rsidR="00CE7DA6">
      <w:pPr>
        <w:rPr>
          <w:b/>
          <w:lang w:val="hr-HR"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E7DA6" w:rsidP="00CE7DA6" w:rsidR="00CE7DA6">
      <w:pPr>
        <w:rPr>
          <w:b/>
          <w:lang w:val="hr-HR"/>
        </w:rPr>
      </w:pP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>REPUBLIKA HRVATSKA</w:t>
      </w:r>
      <w:r>
        <w:rPr>
          <w:b/>
          <w:lang w:val="hr-HR"/>
        </w:rPr>
        <w:tab/>
      </w: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>TRGOVAČKI SUD U SPLITU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  <w:t xml:space="preserve">         </w:t>
      </w:r>
    </w:p>
    <w:p w:rsidRDefault="00CE7DA6" w:rsidP="00CE7DA6" w:rsidR="00CE7DA6">
      <w:pPr>
        <w:rPr>
          <w:b/>
          <w:lang w:val="hr-HR"/>
        </w:rPr>
      </w:pPr>
      <w:r>
        <w:rPr>
          <w:b/>
          <w:lang w:val="hr-HR"/>
        </w:rPr>
        <w:t xml:space="preserve">Split, </w:t>
      </w:r>
      <w:proofErr w:type="spellStart"/>
      <w:r>
        <w:rPr>
          <w:b/>
          <w:lang w:val="hr-HR"/>
        </w:rPr>
        <w:t>Sukoišanska</w:t>
      </w:r>
      <w:proofErr w:type="spellEnd"/>
      <w:r>
        <w:rPr>
          <w:b/>
          <w:lang w:val="hr-HR"/>
        </w:rPr>
        <w:t xml:space="preserve"> 6</w:t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  <w:r>
        <w:rPr>
          <w:b/>
          <w:lang w:val="hr-HR"/>
        </w:rPr>
        <w:tab/>
      </w:r>
    </w:p>
    <w:p w:rsidRDefault="00CE7DA6" w:rsidP="00CE7DA6" w:rsidR="00CE7DA6">
      <w:pPr>
        <w:rPr>
          <w:b/>
          <w:lang w:val="hr-HR"/>
        </w:rPr>
      </w:pPr>
    </w:p>
    <w:p w:rsidRDefault="00CE7DA6" w:rsidP="00CE7DA6" w:rsidR="00CE7DA6">
      <w:pPr>
        <w:jc w:val="center"/>
        <w:rPr>
          <w:b/>
          <w:lang w:val="hr-HR"/>
        </w:rPr>
      </w:pPr>
      <w:r>
        <w:rPr>
          <w:b/>
          <w:lang w:val="hr-HR"/>
        </w:rPr>
        <w:t>Z A K LJ U Č A K</w:t>
      </w:r>
    </w:p>
    <w:p w:rsidRDefault="00CE7DA6" w:rsidP="00CE7DA6" w:rsidR="00CE7DA6">
      <w:pPr>
        <w:rPr>
          <w:lang w:val="hr-HR"/>
        </w:rPr>
      </w:pPr>
    </w:p>
    <w:p w:rsidRDefault="00CE7DA6" w:rsidP="00CE7DA6" w:rsidR="00CE7DA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</w:pPr>
      <w:r>
        <w:rPr>
          <w:lang w:val="hr-HR"/>
        </w:rPr>
        <w:tab/>
      </w: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u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>
        <w:t xml:space="preserve"> VIS </w:t>
      </w:r>
      <w:proofErr w:type="spellStart"/>
      <w:r>
        <w:t>d.d</w:t>
      </w:r>
      <w:proofErr w:type="spellEnd"/>
      <w:r>
        <w:t xml:space="preserve">. u </w:t>
      </w:r>
      <w:proofErr w:type="spellStart"/>
      <w:r>
        <w:t>stečaju</w:t>
      </w:r>
      <w:proofErr w:type="spellEnd"/>
      <w:r>
        <w:t xml:space="preserve">, Vis, </w:t>
      </w:r>
      <w:proofErr w:type="spellStart"/>
      <w:r>
        <w:t>Šetalište</w:t>
      </w:r>
      <w:proofErr w:type="spellEnd"/>
      <w:r>
        <w:t xml:space="preserve"> </w:t>
      </w:r>
      <w:proofErr w:type="spellStart"/>
      <w:r>
        <w:t>Apolonija</w:t>
      </w:r>
      <w:proofErr w:type="spellEnd"/>
      <w:r>
        <w:t xml:space="preserve"> </w:t>
      </w:r>
      <w:proofErr w:type="spellStart"/>
      <w:r>
        <w:t>Zanelle</w:t>
      </w:r>
      <w:proofErr w:type="spellEnd"/>
      <w:r>
        <w:t xml:space="preserve"> 5, OIB: 55505367731, </w:t>
      </w:r>
      <w:r>
        <w:rPr>
          <w:lang w:val="hr-HR"/>
        </w:rPr>
        <w:t xml:space="preserve">, </w:t>
      </w:r>
      <w:r>
        <w:t>, dana 2</w:t>
      </w:r>
      <w:r w:rsidR="009059CA">
        <w:t>5</w:t>
      </w:r>
      <w:r>
        <w:t xml:space="preserve">. </w:t>
      </w:r>
      <w:proofErr w:type="spellStart"/>
      <w:proofErr w:type="gramStart"/>
      <w:r>
        <w:t>travnja</w:t>
      </w:r>
      <w:proofErr w:type="spellEnd"/>
      <w:proofErr w:type="gramEnd"/>
      <w:r>
        <w:t xml:space="preserve"> 201</w:t>
      </w:r>
      <w:r w:rsidR="006A75C8">
        <w:t>7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</w:p>
    <w:p w:rsidRDefault="00CE7DA6" w:rsidP="00CE7DA6" w:rsidR="00CE7DA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  <w:jc w:val="both"/>
        <w:rPr>
          <w:b/>
        </w:rPr>
      </w:pPr>
    </w:p>
    <w:p w:rsidRDefault="00CE7DA6" w:rsidP="00CE7DA6" w:rsidR="00CE7DA6">
      <w:pPr>
        <w:jc w:val="center"/>
      </w:pPr>
      <w:proofErr w:type="gramStart"/>
      <w:r>
        <w:t>z</w:t>
      </w:r>
      <w:proofErr w:type="gramEnd"/>
      <w:r>
        <w:t xml:space="preserve"> a k </w:t>
      </w:r>
      <w:proofErr w:type="spellStart"/>
      <w:r>
        <w:t>lj</w:t>
      </w:r>
      <w:proofErr w:type="spellEnd"/>
      <w:r>
        <w:t xml:space="preserve"> u č </w:t>
      </w:r>
      <w:proofErr w:type="spellStart"/>
      <w:r>
        <w:t>i</w:t>
      </w:r>
      <w:proofErr w:type="spellEnd"/>
      <w:r>
        <w:t xml:space="preserve"> o  j e :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 xml:space="preserve">I/    Određuje se Skupština vjerovnika  za dan: 17. svibnja 2017. godine s početkom u 10,00 sati, u ovom Sudu, </w:t>
      </w:r>
      <w:proofErr w:type="spellStart"/>
      <w:r>
        <w:t>Sukoišanska</w:t>
      </w:r>
      <w:proofErr w:type="spellEnd"/>
      <w:r>
        <w:t xml:space="preserve"> 6., soba broj: 3-4/Prizemlje, sudnica br.1,.,  sa sljedećim.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  <w:jc w:val="center"/>
      </w:pPr>
      <w:r>
        <w:t>Dnevnim redom</w:t>
      </w:r>
    </w:p>
    <w:p w:rsidRDefault="00CE7DA6" w:rsidP="00CE7DA6" w:rsidR="00CE7DA6">
      <w:pPr>
        <w:pStyle w:val="Bezproreda"/>
        <w:jc w:val="center"/>
      </w:pPr>
    </w:p>
    <w:p w:rsidRDefault="00CE7DA6" w:rsidP="00CE7DA6" w:rsidR="00CE7DA6">
      <w:pPr>
        <w:pStyle w:val="Bezproreda"/>
      </w:pPr>
      <w:r>
        <w:t>I.</w:t>
      </w:r>
      <w:r>
        <w:tab/>
        <w:t>Izvješće stečajnog upravitelja o tijeku stečajnog postupka i stanju stečajne mase od 24.travnja 2017.godine.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>II.</w:t>
      </w:r>
      <w:r>
        <w:tab/>
        <w:t>Donošenje odluke o daljnjem tijeku stečajnog postupka.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>III.</w:t>
      </w:r>
      <w:r>
        <w:tab/>
        <w:t xml:space="preserve">Razno. 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ab/>
      </w:r>
      <w:r>
        <w:tab/>
      </w:r>
      <w:r>
        <w:tab/>
        <w:t>U Splitu,25. travnja 2017.godine</w:t>
      </w:r>
    </w:p>
    <w:p w:rsidRDefault="00CE7DA6" w:rsidP="00CE7DA6" w:rsidR="00CE7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CE7DA6" w:rsidP="00CE7DA6" w:rsidR="00CE7DA6">
      <w:pPr>
        <w:pStyle w:val="Bezproreda"/>
      </w:pPr>
    </w:p>
    <w:p w:rsidRDefault="00CE7DA6" w:rsidP="00CE7DA6" w:rsidR="00CE7DA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CE7DA6" w:rsidP="00CE7DA6" w:rsidR="00CE7DA6">
      <w:pPr>
        <w:pStyle w:val="Bezproreda"/>
      </w:pPr>
      <w:r>
        <w:t xml:space="preserve"> </w:t>
      </w:r>
    </w:p>
    <w:p w:rsidRDefault="00CE7DA6" w:rsidP="00CE7DA6" w:rsidR="00CE7DA6">
      <w:pPr>
        <w:pStyle w:val="Bezproreda"/>
      </w:pPr>
      <w:r>
        <w:t xml:space="preserve"> </w:t>
      </w:r>
    </w:p>
    <w:p w:rsidRDefault="00CE7DA6" w:rsidP="00CE7DA6" w:rsidR="00CE7DA6">
      <w:pPr>
        <w:pStyle w:val="Bezproreda"/>
      </w:pPr>
      <w:r>
        <w:t>PRAVNA POUKA: Protiv ovog zaključka nije dopuštena žalba.</w:t>
      </w:r>
    </w:p>
    <w:p w:rsidRDefault="00CE7DA6" w:rsidP="00CE7DA6" w:rsidR="00CE7DA6">
      <w:pPr>
        <w:pStyle w:val="Bezproreda"/>
      </w:pPr>
      <w:r>
        <w:t xml:space="preserve">                                             .</w:t>
      </w:r>
    </w:p>
    <w:p w:rsidRDefault="00CE7DA6" w:rsidP="00CE7DA6" w:rsidR="00CE7DA6">
      <w:pPr>
        <w:pStyle w:val="Bezproreda"/>
      </w:pPr>
      <w:r>
        <w:t>DNA:</w:t>
      </w:r>
    </w:p>
    <w:p w:rsidRDefault="00CE7DA6" w:rsidP="00CE7DA6" w:rsidR="00CE7DA6">
      <w:pPr>
        <w:pStyle w:val="Bezproreda"/>
        <w:rPr>
          <w:rFonts w:cs="Times New Roman" w:eastAsia="Times New Roman"/>
          <w:lang w:eastAsia="hr-HR"/>
        </w:rPr>
      </w:pPr>
      <w:r>
        <w:t xml:space="preserve">1.  Stečajni upravitelj: Mira </w:t>
      </w:r>
      <w:proofErr w:type="spellStart"/>
      <w:r>
        <w:t>Hajdić</w:t>
      </w:r>
      <w:proofErr w:type="spellEnd"/>
      <w:r>
        <w:t xml:space="preserve"> iz </w:t>
      </w:r>
      <w:r>
        <w:rPr>
          <w:rFonts w:cs="Times New Roman" w:eastAsia="Times New Roman"/>
          <w:lang w:eastAsia="hr-HR"/>
        </w:rPr>
        <w:t xml:space="preserve">Splita, </w:t>
      </w:r>
      <w:proofErr w:type="spellStart"/>
      <w:r>
        <w:rPr>
          <w:rFonts w:cs="Times New Roman" w:eastAsia="Times New Roman"/>
          <w:lang w:eastAsia="hr-HR"/>
        </w:rPr>
        <w:t>Smiljanićeva</w:t>
      </w:r>
      <w:proofErr w:type="spellEnd"/>
      <w:r>
        <w:rPr>
          <w:rFonts w:cs="Times New Roman" w:eastAsia="Times New Roman"/>
          <w:lang w:eastAsia="hr-HR"/>
        </w:rPr>
        <w:t xml:space="preserve"> 2 </w:t>
      </w:r>
    </w:p>
    <w:p w:rsidRDefault="00CE7DA6" w:rsidP="00CE7DA6" w:rsidR="00CE7DA6">
      <w:pPr>
        <w:pStyle w:val="Bezproreda"/>
      </w:pPr>
      <w:r>
        <w:t>2.  e-Oglasna ploča suda – rok: do ročišta 17. svibnja 2017. godine,</w:t>
      </w:r>
    </w:p>
    <w:p w:rsidRDefault="00CE7DA6" w:rsidP="00CE7DA6" w:rsidR="00CE7DA6">
      <w:pPr>
        <w:pStyle w:val="Bezproreda"/>
      </w:pPr>
      <w:r>
        <w:t>3.  U spis</w:t>
      </w:r>
    </w:p>
    <w:p w:rsidRDefault="00CE7DA6" w:rsidP="00CE7DA6" w:rsidR="00CE7DA6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7DA6"/>
    <w:rsid w:val="006A75C8"/>
    <w:rsid w:val="009059CA"/>
    <w:rsid w:val="00CE7DA6"/>
    <w:rsid w:val="00F53219"/>
    <w:rsid w:val="00F6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7DA6"/>
    <w:rPr>
      <w:rFonts w:eastAsia="Times New Roman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7DA6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DA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E7DA6"/>
    <w:rPr>
      <w:rFonts w:cs="Tahoma" w:eastAsia="Times New Roman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18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18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18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18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18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7DA6"/>
    <w:rPr>
      <w:rFonts w:eastAsia="Times New Roman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E7DA6"/>
    <w:rPr>
      <w:rFonts w:cstheme="minorBidi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7DA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E7DA6"/>
    <w:rPr>
      <w:rFonts w:ascii="Tahoma" w:cs="Tahoma" w:eastAsia="Times New Roman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618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18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18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18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18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0241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2014.</izvorni_sadrzaj>
    <derivirana_varijabla naziv="DomainObject.Predmet.DatumOsnivanja_1">18.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St-172/2014</izvorni_sadrzaj>
    <derivirana_varijabla naziv="DomainObject.Predmet.OznakaBroj_1">St-172/2014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VIS, dioničko društvo za hotelijerstvo, ugostiteljstvo i turizam u stečaju</izvorni_sadrzaj>
    <derivirana_varijabla naziv="DomainObject.Predmet.ProtustrankaFormated_1">  VIS, dioničko društvo za hotelijerstvo, ugostiteljstvo i turizam u stečaju</derivirana_varijabla>
  </DomainObject.Predmet.ProtustrankaFormated>
  <DomainObject.Predmet.ProtustrankaFormatedOIB>
    <izvorni_sadrzaj>  VIS, dioničko društvo za hotelijerstvo, ugostiteljstvo i turizam u stečaju, OIB 55505367731</izvorni_sadrzaj>
    <derivirana_varijabla naziv="DomainObject.Predmet.ProtustrankaFormatedOIB_1">  VIS, dioničko društvo za hotelijerstvo, ugostiteljstvo i turizam u stečaju, OIB 55505367731</derivirana_varijabla>
  </DomainObject.Predmet.ProtustrankaFormatedOIB>
  <DomainObject.Predmet.ProtustrankaFormatedWithAdress>
    <izvorni_sadrzaj> VIS, dioničko društvo za hotelijerstvo, ugostiteljstvo i turizam u stečaju, Šetalište Apolonija Zanelle 5, 21480 Vis</izvorni_sadrzaj>
    <derivirana_varijabla naziv="DomainObject.Predmet.ProtustrankaFormatedWithAdress_1"> VIS, dioničko društvo za hotelijerstvo, ugostiteljstvo i turizam u stečaju, Šetalište Apolonija Zanelle 5, 21480 Vis</derivirana_varijabla>
  </DomainObject.Predmet.ProtustrankaFormatedWithAdress>
  <DomainObject.Predmet.ProtustrankaFormatedWithAdressOIB>
    <izvorni_sadrzaj> VIS, dioničko društvo za hotelijerstvo, ugostiteljstvo i turizam u stečaju, OIB 55505367731, Šetalište Apolonija Zanelle 5, 21480 Vis</izvorni_sadrzaj>
    <derivirana_varijabla naziv="DomainObject.Predmet.ProtustrankaFormatedWithAdressOIB_1"> VIS, dioničko društvo za hotelijerstvo, ugostiteljstvo i turizam u stečaju, OIB 55505367731, Šetalište Apolonija Zanelle 5, 21480 Vis</derivirana_varijabla>
  </DomainObject.Predmet.ProtustrankaFormatedWithAdressOIB>
  <DomainObject.Predmet.ProtustrankaWithAdress>
    <izvorni_sadrzaj>VIS, dioničko društvo za hotelijerstvo, ugostiteljstvo i turizam u stečaju Šetalište Apolonija Zanelle 5, 21480 Vis</izvorni_sadrzaj>
    <derivirana_varijabla naziv="DomainObject.Predmet.ProtustrankaWithAdress_1">VIS, dioničko društvo za hotelijerstvo, ugostiteljstvo i turizam u stečaju Šetalište Apolonija Zanelle 5, 21480 Vis</derivirana_varijabla>
  </DomainObject.Predmet.ProtustrankaWithAdress>
  <DomainObject.Predmet.ProtustrankaWithAdressOIB>
    <izvorni_sadrzaj>VIS, dioničko društvo za hotelijerstvo, ugostiteljstvo i turizam u stečaju, OIB 55505367731, Šetalište Apolonija Zanelle 5, 21480 Vis</izvorni_sadrzaj>
    <derivirana_varijabla naziv="DomainObject.Predmet.ProtustrankaWithAdressOIB_1">VIS, dioničko društvo za hotelijerstvo, ugostiteljstvo i turizam u stečaju, OIB 55505367731, Šetalište Apolonija Zanelle 5, 21480 Vis</derivirana_varijabla>
  </DomainObject.Predmet.ProtustrankaWithAdressOIB>
  <DomainObject.Predmet.ProtustrankaNazivFormated>
    <izvorni_sadrzaj>VIS, dioničko društvo za hotelijerstvo, ugostiteljstvo i turizam u stečaju</izvorni_sadrzaj>
    <derivirana_varijabla naziv="DomainObject.Predmet.ProtustrankaNazivFormated_1">VIS, dioničko društvo za hotelijerstvo, ugostiteljstvo i turizam u stečaju</derivirana_varijabla>
  </DomainObject.Predmet.ProtustrankaNazivFormated>
  <DomainObject.Predmet.ProtustrankaNazivFormatedOIB>
    <izvorni_sadrzaj>VIS, dioničko društvo za hotelijerstvo, ugostiteljstvo i turizam u stečaju, OIB 55505367731</izvorni_sadrzaj>
    <derivirana_varijabla naziv="DomainObject.Predmet.ProtustrankaNazivFormatedOIB_1">VIS, dioničko društvo za hotelijerstvo, ugostiteljstvo i turizam u stečaju, OIB 55505367731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VIS, dioničko društvo za hotelijerstvo, ugostiteljstvo i turizam u stečaju</item>
    </izvorni_sadrzaj>
    <derivirana_varijabla naziv="DomainObject.Predmet.ProtuStrankaListFormated_1">
      <item>VIS, dioničko društvo za hotelijerstvo, ugostiteljstvo i turizam u stečaju</item>
    </derivirana_varijabla>
  </DomainObject.Predmet.ProtuStrankaListFormated>
  <DomainObject.Predmet.ProtuStrankaListFormatedOIB>
    <izvorni_sadrzaj>
      <item>VIS, dioničko društvo za hotelijerstvo, ugostiteljstvo i turizam u stečaju, OIB 55505367731</item>
    </izvorni_sadrzaj>
    <derivirana_varijabla naziv="DomainObject.Predmet.ProtuStrankaListFormatedOIB_1">
      <item>VIS, dioničko društvo za hotelijerstvo, ugostiteljstvo i turizam u stečaju, OIB 55505367731</item>
    </derivirana_varijabla>
  </DomainObject.Predmet.ProtuStrankaListFormatedOIB>
  <DomainObject.Predmet.ProtuStrankaListFormatedWithAdress>
    <izvorni_sadrzaj>
      <item>VIS, dioničko društvo za hotelijerstvo, ugostiteljstvo i turizam u stečaju, Šetalište Apolonija Zanelle 5, 21480 Vis</item>
    </izvorni_sadrzaj>
    <derivirana_varijabla naziv="DomainObject.Predmet.ProtuStrankaListFormatedWithAdress_1">
      <item>VIS, dioničko društvo za hotelijerstvo, ugostiteljstvo i turizam u stečaju, Šetalište Apolonija Zanelle 5, 21480 Vis</item>
    </derivirana_varijabla>
  </DomainObject.Predmet.ProtuStrankaListFormatedWithAdress>
  <DomainObject.Predmet.ProtuStrankaListFormatedWithAdressOIB>
    <izvorni_sadrzaj>
      <item>VIS, dioničko društvo za hotelijerstvo, ugostiteljstvo i turizam u stečaju, OIB 55505367731, Šetalište Apolonija Zanelle 5, 21480 Vis</item>
    </izvorni_sadrzaj>
    <derivirana_varijabla naziv="DomainObject.Predmet.ProtuStrankaListFormatedWithAdressOIB_1">
      <item>VIS, dioničko društvo za hotelijerstvo, ugostiteljstvo i turizam u stečaju, OIB 55505367731, Šetalište Apolonija Zanelle 5, 21480 Vis</item>
    </derivirana_varijabla>
  </DomainObject.Predmet.ProtuStrankaListFormatedWithAdressOIB>
  <DomainObject.Predmet.ProtuStrankaListNazivFormated>
    <izvorni_sadrzaj>
      <item>VIS, dioničko društvo za hotelijerstvo, ugostiteljstvo i turizam u stečaju</item>
    </izvorni_sadrzaj>
    <derivirana_varijabla naziv="DomainObject.Predmet.ProtuStrankaListNazivFormated_1">
      <item>VIS, dioničko društvo za hotelijerstvo, ugostiteljstvo i turizam u stečaju</item>
    </derivirana_varijabla>
  </DomainObject.Predmet.ProtuStrankaListNazivFormated>
  <DomainObject.Predmet.ProtuStrankaListNazivFormatedOIB>
    <izvorni_sadrzaj>
      <item>VIS, dioničko društvo za hotelijerstvo, ugostiteljstvo i turizam u stečaju, OIB 55505367731</item>
    </izvorni_sadrzaj>
    <derivirana_varijabla naziv="DomainObject.Predmet.ProtuStrankaListNazivFormatedOIB_1">
      <item>VIS, dioničko društvo za hotelijerstvo, ugostiteljstvo i turizam u stečaju, OIB 55505367731</item>
    </derivirana_varijabla>
  </DomainObject.Predmet.ProtuStrankaListNazivFormatedOIB>
  <DomainObject.Predmet.OstaliList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Formated>
  <DomainObject.Predmet.OstaliList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FormatedOIB>
  <DomainObject.Predmet.OstaliListFormatedWithAdress>
    <izvorni_sadrzaj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izvorni_sadrzaj>
    <derivirana_varijabla naziv="DomainObject.Predmet.OstaliListFormatedWithAdress_1">
      <item>Filip Gelo, Vatrogasna 54, 31000 Osijek</item>
      <item>Financijska agencija Split, Mažuranićevo šetalište 24B, 21000 Split</item>
      <item>Općinski sud u Splitu - ZK odjel, Gundulićeva 29, 21000 Split</item>
      <item>Mira Hajdić, Smiljanićeva 2, 21000 Split</item>
      <item>Narodne novine d.d., Savski gaj, XIII. put 6, 10000 Zagreb</item>
      <item>Županijsko državno odvjetništvo u Splitu, Gundulićeva 29A, 21000 Split</item>
      <item>Porezna uprava, Područni ured Split, Trg Dr. Franje Tuđmana 4, 21000 Split</item>
      <item>OD Ivkovic &amp; Novak</item>
      <item>TELLIN-HOTELI d.o.o. za usluge i turizam, Kopernikova 7, 10000 Zagreb</item>
      <item>GENEZA d. o. o. za savjetovanje u vezi s poslovanjem i upravljanjem, Petra Hektorovića 2, 10000 Zagreb</item>
      <item>TELLIN-HOTELI d.o.o. za usluge i turizam, Naselje Helios 5, 21460 Stari Grad</item>
      <item>Semira Pečarević, Lučica 54, 21480 Vis</item>
      <item>David Ilijevski, Tina Ujevića 6, 10020 Strmec</item>
      <item>Dubravko Žganec, Mihovila Pavleka Miškine 12, 42000 Varaždin</item>
      <item>Ivica Zaradić, Kavanjinova 5/II, 21000 Split</item>
      <item>Alen Ivković, Užarska 28, 51000 Rijeka</item>
      <item>Ivo Juričko, Ćiril Metodova 38, 21000 Split</item>
      <item>Željko Bošnjak, Zinke Kunc 5, 10000 Zagreb</item>
      <item>Doris Amižić, Kružina 5, 21311 Žrnovnica</item>
      <item>Barbara Gaće, Plitvička 15a, 31000 Osijek</item>
      <item>Antun Belša, Vladimira Nazora 13, 33404 Špišić Bukovica</item>
      <item>Jakov Ivišić, Košute 293, 21240 Košute</item>
      <item>Filip Hrgović, Satrić 7, 21233 Satrić</item>
      <item>TURISTIČKA ZAJEDNICA GRADA VISA, Šetalište stae Isse 5, 21480 Vis</item>
      <item>HRVATSKE ŠUME društvo s ograničenom odgovornošću, Ul.Ljudevita Farkaša Vukotinovića 2, 10000 Zagreb</item>
      <item>Alen Ivković, Užarska 28, 51000 Rijeka</item>
      <item>David Ilijevski, Tina Ujevića 16, 10434 Strmec</item>
      <item>Dubravko Žganec, Mihovila Pavleka Miškine 12, 42000 Varaždin</item>
      <item>Semira Pečarević, Lučica 54, 21480 Vis</item>
      <item>Nenad Homar, Dravska 1, 48000 Koprivnica</item>
      <item>Vinko Samardžić, Kavanjinova 5/II, 21000 Split</item>
      <item>PODRAVKA prehrambena industrija, d.d., A.Starčevića 32, 48000 Koprivnica</item>
    </derivirana_varijabla>
  </DomainObject.Predmet.OstaliListFormatedWithAdress>
  <DomainObject.Predmet.OstaliListFormatedWithAdressOIB>
    <izvorni_sadrzaj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izvorni_sadrzaj>
    <derivirana_varijabla naziv="DomainObject.Predmet.OstaliListFormatedWithAdressOIB_1">
      <item>Filip Gelo, OIB 68066482877, Vatrogasna 54, 31000 Osijek</item>
      <item>Financijska agencija Split, Mažuranićevo šetalište 24B, 21000 Split</item>
      <item>Općinski sud u Splitu - ZK odjel, Gundulićeva 29, 21000 Split</item>
      <item>Mira Hajdić, OIB 33624188331, Smiljanićeva 2, 21000 Split</item>
      <item>Narodne novine d.d., Savski gaj, XIII. put 6, 10000 Zagreb</item>
      <item>Županijsko državno odvjetništvo u Splitu, OIB 70793241859, Gundulićeva 29A, 21000 Split</item>
      <item>Porezna uprava, Područni ured Split, Trg Dr. Franje Tuđmana 4, 21000 Split</item>
      <item>OD Ivkovic &amp; Novak, OIB 63957064080</item>
      <item>TELLIN-HOTELI d.o.o. za usluge i turizam, OIB 50604517839, Kopernikova 7, 10000 Zagreb</item>
      <item>GENEZA d. o. o. za savjetovanje u vezi s poslovanjem i upravljanjem, OIB 22668360735, Petra Hektorovića 2, 10000 Zagreb</item>
      <item>TELLIN-HOTELI d.o.o. za usluge i turizam, OIB 50604517839, Naselje Helios 5, 21460 Stari Grad</item>
      <item>Semira Pečarević, OIB 49550713188, Lučica 54, 21480 Vis</item>
      <item>David Ilijevski, OIB 85880141968, Tina Ujevića 6, 10020 Strmec</item>
      <item>Dubravko Žganec, OIB 91016699572, Mihovila Pavleka Miškine 12, 42000 Varaždin</item>
      <item>Ivica Zaradić, Kavanjinova 5/II, 21000 Split</item>
      <item>Alen Ivković, OIB 63957064080, Užarska 28, 51000 Rijeka</item>
      <item>Ivo Juričko, Ćiril Metodova 38, 21000 Split</item>
      <item>Željko Bošnjak, OIB 77799805380, Zinke Kunc 5, 10000 Zagreb</item>
      <item>Doris Amižić, OIB 69456964102, Kružina 5, 21311 Žrnovnica</item>
      <item>Barbara Gaće, OIB 24804410091, Plitvička 15a, 31000 Osijek</item>
      <item>Antun Belša, OIB 02117396209, Vladimira Nazora 13, 33404 Špišić Bukovica</item>
      <item>Jakov Ivišić, OIB 08509210203, Košute 293, 21240 Košute</item>
      <item>Filip Hrgović, OIB 14628976904, Satrić 7, 21233 Satrić</item>
      <item>TURISTIČKA ZAJEDNICA GRADA VISA, OIB 46816046221, Šetalište stae Isse 5, 21480 Vis</item>
      <item>HRVATSKE ŠUME društvo s ograničenom odgovornošću, OIB 69693144506, Ul.Ljudevita Farkaša Vukotinovića 2, 10000 Zagreb</item>
      <item>Alen Ivković, OIB 63957064080, Užarska 28, 51000 Rijeka</item>
      <item>David Ilijevski, OIB 85880141968, Tina Ujevića 16, 10434 Strmec</item>
      <item>Dubravko Žganec, OIB 91016699572, Mihovila Pavleka Miškine 12, 42000 Varaždin</item>
      <item>Semira Pečarević, OIB 49550713188, Lučica 54, 21480 Vis</item>
      <item>Nenad Homar, OIB 11719729882, Dravska 1, 48000 Koprivnica</item>
      <item>Vinko Samardžić, OIB 51470568169, Kavanjinova 5/II, 21000 Split</item>
      <item>PODRAVKA prehrambena industrija, d.d., OIB 18928523252, A.Starčevića 32, 48000 Koprivnica</item>
    </derivirana_varijabla>
  </DomainObject.Predmet.OstaliListFormatedWithAdressOIB>
  <DomainObject.Predmet.OstaliListNazivFormated>
    <izvorni_sadrzaj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OstaliListNazivFormated_1"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OstaliListNazivFormated>
  <DomainObject.Predmet.OstaliListNazivFormatedOIB>
    <izvorni_sadrzaj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izvorni_sadrzaj>
    <derivirana_varijabla naziv="DomainObject.Predmet.OstaliListNazivFormatedOIB_1">
      <item>Filip Gelo, OIB 68066482877</item>
      <item>Financijska agencija Split</item>
      <item>Općinski sud u Splitu - ZK odjel</item>
      <item>Mira Hajdić, OIB 33624188331</item>
      <item>Narodne novine d.d.</item>
      <item>Županijsko državno odvjetništvo u Splitu, OIB 70793241859</item>
      <item>Porezna uprava, Područni ured Split</item>
      <item>OD Ivkovic &amp; Novak, OIB 63957064080</item>
      <item>TELLIN-HOTELI d.o.o. za usluge i turizam, OIB 50604517839</item>
      <item>GENEZA d. o. o. za savjetovanje u vezi s poslovanjem i upravljanjem, OIB 22668360735</item>
      <item>TELLIN-HOTELI d.o.o. za usluge i turizam, OIB 50604517839</item>
      <item>Semira Pečarević, OIB 49550713188</item>
      <item>David Ilijevski, OIB 85880141968</item>
      <item>Dubravko Žganec, OIB 91016699572</item>
      <item>Ivica Zaradić</item>
      <item>Alen Ivković, OIB 63957064080</item>
      <item>Ivo Juričko</item>
      <item>Željko Bošnjak, OIB 77799805380</item>
      <item>Doris Amižić, OIB 69456964102</item>
      <item>Barbara Gaće, OIB 24804410091</item>
      <item>Antun Belša, OIB 02117396209</item>
      <item>Jakov Ivišić, OIB 08509210203</item>
      <item>Filip Hrgović, OIB 14628976904</item>
      <item>TURISTIČKA ZAJEDNICA GRADA VISA, OIB 46816046221</item>
      <item>HRVATSKE ŠUME društvo s ograničenom odgovornošću, OIB 69693144506</item>
      <item>Alen Ivković, OIB 63957064080</item>
      <item>David Ilijevski, OIB 85880141968</item>
      <item>Dubravko Žganec, OIB 91016699572</item>
      <item>Semira Pečarević, OIB 49550713188</item>
      <item>Nenad Homar, OIB 11719729882</item>
      <item>Vinko Samardžić, OIB 51470568169</item>
      <item>PODRAVKA prehrambena industrija, d.d., OIB 18928523252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VIS, dioničko društvo za hotelijerstvo, ugostiteljstvo i turizam u stečaju</izvorni_sadrzaj>
    <derivirana_varijabla naziv="DomainObject.Predmet.ProtustrankaIDrugi_1">VIS, dioničko društvo za hotelijerstvo, ugostiteljstvo i turizam u stečaju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VIS, dioničko društvo za hotelijerstvo, ugostiteljstvo i turizam u stečaju, OIB 55505367731, Šetalište Apolonija Zanelle 5, 21480 Vis</izvorni_sadrzaj>
    <derivirana_varijabla naziv="DomainObject.Predmet.ProtustrankaIDrugiAdressOIB_1">VIS, dioničko društvo za hotelijerstvo, ugostiteljstvo i turizam u stečaju, OIB 55505367731, Šetalište Apolonija Zanelle 5, 21480 Vis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izvorni_sadrzaj>
    <derivirana_varijabla naziv="DomainObject.Predmet.SudioniciListNaziv_1">
      <item>FINA ZAGREB</item>
      <item>VIS, dioničko društvo za hotelijerstvo, ugostiteljstvo i turizam u stečaju</item>
      <item>Filip Gelo</item>
      <item>Financijska agencija Split</item>
      <item>Općinski sud u Splitu - ZK odjel</item>
      <item>Mira Hajdić</item>
      <item>Narodne novine d.d.</item>
      <item>Županijsko državno odvjetništvo u Splitu</item>
      <item>Porezna uprava, Područni ured Split</item>
      <item>OD Ivkovic &amp; Novak</item>
      <item>TELLIN-HOTELI d.o.o. za usluge i turizam</item>
      <item>GENEZA d. o. o. za savjetovanje u vezi s poslovanjem i upravljanjem</item>
      <item>TELLIN-HOTELI d.o.o. za usluge i turizam</item>
      <item>Semira Pečarević</item>
      <item>David Ilijevski</item>
      <item>Dubravko Žganec</item>
      <item>Ivica Zaradić</item>
      <item>Alen Ivković</item>
      <item>Ivo Juričko</item>
      <item>Željko Bošnjak</item>
      <item>Doris Amižić</item>
      <item>Barbara Gaće</item>
      <item>Antun Belša</item>
      <item>Jakov Ivišić</item>
      <item>Filip Hrgović</item>
      <item>TURISTIČKA ZAJEDNICA GRADA VISA</item>
      <item>HRVATSKE ŠUME društvo s ograničenom odgovornošću</item>
      <item>Alen Ivković</item>
      <item>David Ilijevski</item>
      <item>Dubravko Žganec</item>
      <item>Semira Pečarević</item>
      <item>Nenad Homar</item>
      <item>Vinko Samardžić</item>
      <item>PODRAVKA prehrambena industrija, d.d.</item>
    </derivirana_varijabla>
  </DomainObject.Predmet.SudioniciListNaziv>
  <DomainObject.Predmet.SudioniciListAdressOIB>
    <izvorni_sadrzaj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izvorni_sadrzaj>
    <derivirana_varijabla naziv="DomainObject.Predmet.SudioniciListAdressOIB_1">
      <item>FINA ZAGREB, OIB 85821130368, Koturaška 43,10000 Zagreb</item>
      <item>VIS, dioničko društvo za hotelijerstvo, ugostiteljstvo i turizam u stečaju, OIB 55505367731, Šetalište Apolonija Zanelle 5,21480 Vis</item>
      <item>Filip Gelo, OIB 68066482877, Vatrogasna 54,31000 Osijek</item>
      <item>Financijska agencija Split, Mažuranićevo šetalište 24B,21000 Split</item>
      <item>Općinski sud u Splitu - ZK odjel, Gundulićeva 29,21000 Split</item>
      <item>Mira Hajdić, OIB 33624188331, Smiljanićeva 2,21000 Split</item>
      <item>Narodne novine d.d., Savski gaj, XIII. put 6,10000 Zagreb</item>
      <item>Županijsko državno odvjetništvo u Splitu, OIB 70793241859, Gundulićeva 29A,21000 Split</item>
      <item>Porezna uprava, Područni ured Split, Trg Dr. Franje Tuđmana 4,21000 Split</item>
      <item>OD Ivkovic &amp; Novak, OIB 63957064080</item>
      <item>TELLIN-HOTELI d.o.o. za usluge i turizam, OIB 50604517839, Kopernikova 7,10000 Zagreb</item>
      <item>GENEZA d. o. o. za savjetovanje u vezi s poslovanjem i upravljanjem, OIB 22668360735, Petra Hektorovića 2,10000 Zagreb</item>
      <item>TELLIN-HOTELI d.o.o. za usluge i turizam, OIB 50604517839, Naselje Helios 5,21460 Stari Grad</item>
      <item>Semira Pečarević, OIB 49550713188, Lučica 54,21480 Vis</item>
      <item>David Ilijevski, OIB 85880141968, Tina Ujevića 6,10020 Strmec</item>
      <item>Dubravko Žganec, OIB 91016699572, Mihovila Pavleka Miškine 12,42000 Varaždin</item>
      <item>Ivica Zaradić, Kavanjinova 5/II,21000 Split</item>
      <item>Alen Ivković, OIB 63957064080, Užarska 28,51000 Rijeka</item>
      <item>Ivo Juričko, Ćiril Metodova 38,21000 Split</item>
      <item>Željko Bošnjak, OIB 77799805380, Zinke Kunc 5,10000 Zagreb</item>
      <item>Doris Amižić, OIB 69456964102, Kružina 5,21311 Žrnovnica</item>
      <item>Barbara Gaće, OIB 24804410091, Plitvička 15a,31000 Osijek</item>
      <item>Antun Belša, OIB 02117396209, Vladimira Nazora 13,33404 Špišić Bukovica</item>
      <item>Jakov Ivišić, OIB 08509210203, Košute 293,21240 Košute</item>
      <item>Filip Hrgović, OIB 14628976904, Satrić 7,21233 Satrić</item>
      <item>TURISTIČKA ZAJEDNICA GRADA VISA, OIB 46816046221, Šetalište stae Isse 5,21480 Vis</item>
      <item>HRVATSKE ŠUME društvo s ograničenom odgovornošću, OIB 69693144506, Ul.Ljudevita Farkaša Vukotinovića 2,10000 Zagreb</item>
      <item>Alen Ivković, OIB 63957064080, Užarska 28,51000 Rijeka</item>
      <item>David Ilijevski, OIB 85880141968, Tina Ujevića 16,10434 Strmec</item>
      <item>Dubravko Žganec, OIB 91016699572, Mihovila Pavleka Miškine 12,42000 Varaždin</item>
      <item>Semira Pečarević, OIB 49550713188, Lučica 54,21480 Vis</item>
      <item>Nenad Homar, OIB 11719729882, Dravska 1,48000 Koprivnica</item>
      <item>Vinko Samardžić, OIB 51470568169, Kavanjinova 5/II,21000 Split</item>
      <item>PODRAVKA prehrambena industrija, d.d., OIB 18928523252, A.Starčevića 32,48000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izvorni_sadrzaj>
    <derivirana_varijabla naziv="DomainObject.Predmet.SudioniciListNazivOIB_1">
      <item>, OIB 85821130368</item>
      <item>, OIB 55505367731</item>
      <item>, OIB 68066482877</item>
      <item>, OIB null</item>
      <item>, OIB null</item>
      <item>, OIB 33624188331</item>
      <item>, OIB null</item>
      <item>, OIB 70793241859</item>
      <item>, OIB null</item>
      <item>, OIB 63957064080</item>
      <item>, OIB 50604517839</item>
      <item>, OIB 22668360735</item>
      <item>, OIB 50604517839</item>
      <item>, OIB 49550713188</item>
      <item>, OIB 85880141968</item>
      <item>, OIB 91016699572</item>
      <item>, OIB null</item>
      <item>, OIB 63957064080</item>
      <item>, OIB null</item>
      <item>, OIB 77799805380</item>
      <item>, OIB 69456964102</item>
      <item>, OIB 24804410091</item>
      <item>, OIB 02117396209</item>
      <item>, OIB 08509210203</item>
      <item>, OIB 14628976904</item>
      <item>, OIB 46816046221</item>
      <item>, OIB 69693144506</item>
      <item>, OIB 63957064080</item>
      <item>, OIB 85880141968</item>
      <item>, OIB 91016699572</item>
      <item>, OIB 49550713188</item>
      <item>, OIB 11719729882</item>
      <item>, OIB 51470568169</item>
      <item>, OIB 18928523252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Hajdić, OIB 33624188331, Smiljanićeva 2 Split</item>
    </izvorni_sadrzaj>
    <derivirana_varijabla naziv="DomainObject.Predmet.StecajniUpraviteljiListAddressOIB_1">
      <item>Mira Hajdić, OIB 33624188331,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7C36E1C-AE0B-4133-AB0B-9C94449C6F8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807</properties:Characters>
  <properties:Lines>41</properties:Lines>
  <properties:Paragraphs>21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2017-04-25T07:37:00Z</dcterms:created>
  <dc:creator>Velimir Vuković</dc:creator>
  <cp:lastModifiedBy>Velimir Vuković</cp:lastModifiedBy>
  <cp:lastPrinted>2017-04-25T07:59:00Z</cp:lastPrinted>
  <dcterms:modified xmlns:xsi="http://www.w3.org/2001/XMLSchema-instance" xsi:type="dcterms:W3CDTF">2017-04-25T08:00:00Z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