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bf52b" w14:paraId="f6bf52b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4A5172" w:rsidR="00B25EAD">
      <w:pPr>
        <w:ind w:firstLine="708"/>
        <w:jc w:val="both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777B1" w:rsidP="00B25EAD" w:rsidR="00403F01" w:rsidRPr="004777B1">
      <w:pPr>
        <w:rPr>
          <w:b/>
          <w:lang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4A5172" w:rsidP="00403F01" w:rsidR="004A5172">
      <w:pPr>
        <w:pStyle w:val="Naslov1"/>
        <w:rPr>
          <w:b w:val="false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5649BA">
        <w:t>DRVNI SISTEMI d.o.o., Hrvatske mornarice 1H, OIB: 92216077511</w:t>
      </w:r>
      <w:r w:rsidR="000203E1">
        <w:t xml:space="preserve">, </w:t>
      </w:r>
      <w:r w:rsidR="00634348">
        <w:rPr>
          <w:lang w:val="hr-HR"/>
        </w:rPr>
        <w:t xml:space="preserve">dana </w:t>
      </w:r>
      <w:r w:rsidR="008128FF">
        <w:rPr>
          <w:lang w:val="hr-HR"/>
        </w:rPr>
        <w:t>02. studenog</w:t>
      </w:r>
      <w:r w:rsidR="00B25EAD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4A5172" w:rsidR="00634348">
      <w:pPr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5649BA">
        <w:t>DRVNI SISTEMI d.o.o., Hrvatske mornarice 1H, OIB: 92216077511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</w:t>
      </w:r>
      <w:r w:rsidR="008128FF">
        <w:rPr>
          <w:lang w:val="hr-HR"/>
        </w:rPr>
        <w:t>02. studenog</w:t>
      </w:r>
      <w:r w:rsidR="002D3D3D">
        <w:rPr>
          <w:lang w:val="hr-HR"/>
        </w:rPr>
        <w:t xml:space="preserve"> </w:t>
      </w:r>
      <w:r w:rsidR="00B25EAD">
        <w:rPr>
          <w:lang w:val="hr-HR"/>
        </w:rPr>
        <w:t>2016</w:t>
      </w:r>
      <w:r w:rsidR="002D3D3D">
        <w:rPr>
          <w:lang w:val="hr-HR"/>
        </w:rPr>
        <w:t xml:space="preserve">. godine u </w:t>
      </w:r>
      <w:r w:rsidR="00EB2AAC">
        <w:rPr>
          <w:lang w:val="hr-HR"/>
        </w:rPr>
        <w:t>08.30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4A5172" w:rsidR="00634348">
      <w:pPr>
        <w:jc w:val="both"/>
        <w:rPr>
          <w:lang w:val="hr-HR"/>
        </w:rPr>
      </w:pPr>
    </w:p>
    <w:p w:rsidRDefault="00634348" w:rsidP="004A5172" w:rsidR="00634348">
      <w:pPr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EB2AF6">
        <w:t>Nada Mikulandra, Stubalj 238, Bilice, OIB: 01343352417.</w:t>
      </w:r>
    </w:p>
    <w:p w:rsidRDefault="00634348" w:rsidP="004A5172" w:rsidR="00634348">
      <w:pPr>
        <w:jc w:val="both"/>
        <w:rPr>
          <w:lang w:val="hr-HR"/>
        </w:rPr>
      </w:pPr>
    </w:p>
    <w:p w:rsidRDefault="00634348" w:rsidP="004A5172" w:rsidR="00634348">
      <w:pPr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5649BA">
        <w:t>DRVNI SISTEMI d.o.o., Hrvatske mornarice 1H, OIB: 92216077511</w:t>
      </w:r>
      <w:r>
        <w:rPr>
          <w:lang w:val="hr-HR"/>
        </w:rPr>
        <w:t xml:space="preserve">. </w:t>
      </w:r>
    </w:p>
    <w:p w:rsidRDefault="00634348" w:rsidP="004A5172" w:rsidR="00634348">
      <w:pPr>
        <w:jc w:val="both"/>
        <w:rPr>
          <w:lang w:val="hr-HR"/>
        </w:rPr>
      </w:pPr>
    </w:p>
    <w:p w:rsidRDefault="00634348" w:rsidP="004A5172" w:rsidR="00634348">
      <w:pPr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5649BA">
        <w:rPr>
          <w:lang w:val="hr-HR"/>
        </w:rPr>
        <w:t>15. rujna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5649BA">
        <w:t>DRVNI SISTEMI d.o.o., Hrvatske mornarice 1H, OIB: 92216077511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5649BA">
        <w:rPr>
          <w:lang w:val="hr-HR"/>
        </w:rPr>
        <w:t>07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</w:t>
      </w:r>
      <w:r>
        <w:rPr>
          <w:lang w:val="hr-HR"/>
        </w:rPr>
        <w:lastRenderedPageBreak/>
        <w:t xml:space="preserve">ukupnom iznosu od </w:t>
      </w:r>
      <w:r w:rsidR="005649BA">
        <w:rPr>
          <w:lang w:val="hr-HR"/>
        </w:rPr>
        <w:t>1.722,77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5649BA">
        <w:rPr>
          <w:lang w:val="hr-HR"/>
        </w:rPr>
        <w:t>28. srpnja</w:t>
      </w:r>
      <w:r w:rsidR="00D830C1">
        <w:rPr>
          <w:lang w:val="hr-HR"/>
        </w:rPr>
        <w:t xml:space="preserve">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128FF">
        <w:rPr>
          <w:lang w:val="hr-HR"/>
        </w:rPr>
        <w:t>02. studenog</w:t>
      </w:r>
      <w:r w:rsidR="002C3EEF">
        <w:rPr>
          <w:lang w:val="hr-HR"/>
        </w:rPr>
        <w:t xml:space="preserve"> 2016.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4A5172" w:rsidR="004A5172">
      <w:pPr>
        <w:rPr>
          <w:lang w:val="hr-HR"/>
        </w:rPr>
      </w:pPr>
      <w:r>
        <w:rPr>
          <w:lang w:val="hr-HR"/>
        </w:rPr>
        <w:br w:type="page"/>
      </w: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  <w:r w:rsidR="00D07466">
        <w:rPr>
          <w:lang w:val="hr-HR"/>
        </w:rPr>
        <w:t xml:space="preserve"> uz potvrdu o imenovanju 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529D" w:rsidRPr="0004529D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5649BA">
      <w:t>.</w:t>
    </w:r>
    <w:r w:rsidR="00E6013F">
      <w:t>St-</w:t>
    </w:r>
    <w:r w:rsidR="005649BA">
      <w:t>149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5649BA">
      <w:t>149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4529D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5172"/>
    <w:rsid w:val="004A6CA0"/>
    <w:rsid w:val="004D23AF"/>
    <w:rsid w:val="00520023"/>
    <w:rsid w:val="00520266"/>
    <w:rsid w:val="00520582"/>
    <w:rsid w:val="00536E4F"/>
    <w:rsid w:val="005649BA"/>
    <w:rsid w:val="005B6A56"/>
    <w:rsid w:val="005D78D5"/>
    <w:rsid w:val="005E013C"/>
    <w:rsid w:val="005E6DCD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21116"/>
    <w:rsid w:val="00736EF6"/>
    <w:rsid w:val="00743750"/>
    <w:rsid w:val="007457E4"/>
    <w:rsid w:val="007725FF"/>
    <w:rsid w:val="007A51CD"/>
    <w:rsid w:val="007A74B6"/>
    <w:rsid w:val="00805481"/>
    <w:rsid w:val="008128FF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615F"/>
    <w:rsid w:val="00BB1553"/>
    <w:rsid w:val="00BC4103"/>
    <w:rsid w:val="00BD03FF"/>
    <w:rsid w:val="00BF6161"/>
    <w:rsid w:val="00C05A39"/>
    <w:rsid w:val="00C30FC8"/>
    <w:rsid w:val="00C435B4"/>
    <w:rsid w:val="00C5093E"/>
    <w:rsid w:val="00C85A91"/>
    <w:rsid w:val="00C90F08"/>
    <w:rsid w:val="00CC1B3F"/>
    <w:rsid w:val="00CE1BBC"/>
    <w:rsid w:val="00D07466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2AAC"/>
    <w:rsid w:val="00EB2AF6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St-149/2015</izvorni_sadrzaj>
    <derivirana_varijabla naziv="DomainObject.Predmet.OznakaBroj_1">St-149/2015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DRVNI SISTEMI za proizvodnju proizvoda od drva i namještaja, društvo s ograničenom odgovornošću</izvorni_sadrzaj>
    <derivirana_varijabla naziv="DomainObject.Predmet.ProtustrankaFormated_1">  DRVNI SISTEMI za proizvodnju proizvoda od drva i namještaja, društvo s ograničenom odgovornošću</derivirana_varijabla>
  </DomainObject.Predmet.ProtustrankaFormated>
  <DomainObject.Predmet.ProtustrankaFormatedOIB>
    <izvorni_sadrzaj>  DRVNI SISTEMI za proizvodnju proizvoda od drva i namještaja, društvo s ograničenom odgovornošću, OIB 92216077511</izvorni_sadrzaj>
    <derivirana_varijabla naziv="DomainObject.Predmet.ProtustrankaFormatedOIB_1">  DRVNI SISTEMI za proizvodnju proizvoda od drva i namještaja, društvo s ograničenom odgovornošću, OIB 92216077511</derivirana_varijabla>
  </DomainObject.Predmet.ProtustrankaFormatedOIB>
  <DomainObject.Predmet.ProtustrankaFormatedWithAdress>
    <izvorni_sadrzaj> DRVNI SISTEMI za proizvodnju proizvoda od drva i namještaja, društvo s ograničenom odgovornošću, Hrvatske mornarice 1/H, 21000 Split</izvorni_sadrzaj>
    <derivirana_varijabla naziv="DomainObject.Predmet.ProtustrankaFormatedWithAdress_1"> DRVNI SISTEMI za proizvodnju proizvoda od drva i namještaja, društvo s ograničenom odgovornošću, Hrvatske mornarice 1/H, 21000 Split</derivirana_varijabla>
  </DomainObject.Predmet.ProtustrankaFormatedWithAdress>
  <DomainObject.Predmet.ProtustrankaFormatedWithAdressOIB>
    <izvorni_sadrzaj> DRVNI SISTEMI za proizvodnju proizvoda od drva i namještaja, društvo s ograničenom odgovornošću, OIB 92216077511, Hrvatske mornarice 1/H, 21000 Split</izvorni_sadrzaj>
    <derivirana_varijabla naziv="DomainObject.Predmet.ProtustrankaFormatedWithAdressOIB_1"> DRVNI SISTEMI za proizvodnju proizvoda od drva i namještaja, društvo s ograničenom odgovornošću, OIB 92216077511, Hrvatske mornarice 1/H, 21000 Split</derivirana_varijabla>
  </DomainObject.Predmet.ProtustrankaFormatedWithAdressOIB>
  <DomainObject.Predmet.ProtustrankaWithAdress>
    <izvorni_sadrzaj>DRVNI SISTEMI za proizvodnju proizvoda od drva i namještaja, društvo s ograničenom odgovornošću Hrvatske mornarice 1/H, 21000 Split</izvorni_sadrzaj>
    <derivirana_varijabla naziv="DomainObject.Predmet.ProtustrankaWithAdress_1">DRVNI SISTEMI za proizvodnju proizvoda od drva i namještaja, društvo s ograničenom odgovornošću Hrvatske mornarice 1/H, 21000 Split</derivirana_varijabla>
  </DomainObject.Predmet.ProtustrankaWithAdress>
  <DomainObject.Predmet.ProtustrankaWithAdressOIB>
    <izvorni_sadrzaj>DRVNI SISTEMI za proizvodnju proizvoda od drva i namještaja, društvo s ograničenom odgovornošću, OIB 92216077511, Hrvatske mornarice 1/H, 21000 Split</izvorni_sadrzaj>
    <derivirana_varijabla naziv="DomainObject.Predmet.ProtustrankaWithAdressOIB_1">DRVNI SISTEMI za proizvodnju proizvoda od drva i namještaja, društvo s ograničenom odgovornošću, OIB 92216077511, Hrvatske mornarice 1/H, 21000 Split</derivirana_varijabla>
  </DomainObject.Predmet.ProtustrankaWithAdressOIB>
  <DomainObject.Predmet.ProtustrankaNazivFormated>
    <izvorni_sadrzaj>DRVNI SISTEMI za proizvodnju proizvoda od drva i namještaja, društvo s ograničenom odgovornošću</izvorni_sadrzaj>
    <derivirana_varijabla naziv="DomainObject.Predmet.ProtustrankaNazivFormated_1">DRVNI SISTEMI za proizvodnju proizvoda od drva i namještaja, društvo s ograničenom odgovornošću</derivirana_varijabla>
  </DomainObject.Predmet.ProtustrankaNazivFormated>
  <DomainObject.Predmet.ProtustrankaNazivFormatedOIB>
    <izvorni_sadrzaj>DRVNI SISTEMI za proizvodnju proizvoda od drva i namještaja, društvo s ograničenom odgovornošću, OIB 92216077511</izvorni_sadrzaj>
    <derivirana_varijabla naziv="DomainObject.Predmet.ProtustrankaNazivFormatedOIB_1">DRVNI SISTEMI za proizvodnju proizvoda od drva i namještaja, društvo s ograničenom odgovornošću, OIB 92216077511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1722.77</izvorni_sadrzaj>
    <derivirana_varijabla naziv="DomainObject.Predmet.TrenutnaVrijednost_1">1722.77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DRVNI SISTEMI za proizvodnju proizvoda od drva i namještaja, društvo s ograničenom odgovornošću</item>
    </izvorni_sadrzaj>
    <derivirana_varijabla naziv="DomainObject.Predmet.ProtuStrankaListFormated_1">
      <item>DRVNI SISTEMI za proizvodnju proizvoda od drva i namještaja, društvo s ograničenom odgovornošću</item>
    </derivirana_varijabla>
  </DomainObject.Predmet.ProtuStrankaListFormated>
  <DomainObject.Predmet.ProtuStrankaListFormatedOIB>
    <izvorni_sadrzaj>
      <item>DRVNI SISTEMI za proizvodnju proizvoda od drva i namještaja, društvo s ograničenom odgovornošću, OIB 92216077511</item>
    </izvorni_sadrzaj>
    <derivirana_varijabla naziv="DomainObject.Predmet.ProtuStrankaListFormatedOIB_1">
      <item>DRVNI SISTEMI za proizvodnju proizvoda od drva i namještaja, društvo s ograničenom odgovornošću, OIB 92216077511</item>
    </derivirana_varijabla>
  </DomainObject.Predmet.ProtuStrankaListFormatedOIB>
  <DomainObject.Predmet.ProtuStrankaListFormatedWithAdress>
    <izvorni_sadrzaj>
      <item>DRVNI SISTEMI za proizvodnju proizvoda od drva i namještaja, društvo s ograničenom odgovornošću, Hrvatske mornarice 1/H, 21000 Split</item>
    </izvorni_sadrzaj>
    <derivirana_varijabla naziv="DomainObject.Predmet.ProtuStrankaListFormatedWithAdress_1">
      <item>DRVNI SISTEMI za proizvodnju proizvoda od drva i namještaja, društvo s ograničenom odgovornošću, Hrvatske mornarice 1/H, 21000 Split</item>
    </derivirana_varijabla>
  </DomainObject.Predmet.ProtuStrankaListFormatedWithAdress>
  <DomainObject.Predmet.ProtuStrankaListFormatedWithAdressOIB>
    <izvorni_sadrzaj>
      <item>DRVNI SISTEMI za proizvodnju proizvoda od drva i namještaja, društvo s ograničenom odgovornošću, OIB 92216077511, Hrvatske mornarice 1/H, 21000 Split</item>
    </izvorni_sadrzaj>
    <derivirana_varijabla naziv="DomainObject.Predmet.ProtuStrankaListFormatedWithAdressOIB_1">
      <item>DRVNI SISTEMI za proizvodnju proizvoda od drva i namještaja, društvo s ograničenom odgovornošću, OIB 92216077511, Hrvatske mornarice 1/H, 21000 Split</item>
    </derivirana_varijabla>
  </DomainObject.Predmet.ProtuStrankaListFormatedWithAdressOIB>
  <DomainObject.Predmet.ProtuStrankaListNazivFormated>
    <izvorni_sadrzaj>
      <item>DRVNI SISTEMI za proizvodnju proizvoda od drva i namještaja, društvo s ograničenom odgovornošću</item>
    </izvorni_sadrzaj>
    <derivirana_varijabla naziv="DomainObject.Predmet.ProtuStrankaListNazivFormated_1">
      <item>DRVNI SISTEMI za proizvodnju proizvoda od drva i namještaja, društvo s ograničenom odgovornošću</item>
    </derivirana_varijabla>
  </DomainObject.Predmet.ProtuStrankaListNazivFormated>
  <DomainObject.Predmet.ProtuStrankaListNazivFormatedOIB>
    <izvorni_sadrzaj>
      <item>DRVNI SISTEMI za proizvodnju proizvoda od drva i namještaja, društvo s ograničenom odgovornošću, OIB 92216077511</item>
    </izvorni_sadrzaj>
    <derivirana_varijabla naziv="DomainObject.Predmet.ProtuStrankaListNazivFormatedOIB_1">
      <item>DRVNI SISTEMI za proizvodnju proizvoda od drva i namještaja, društvo s ograničenom odgovornošću, OIB 92216077511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DRVNI SISTEMI za proizvodnju proizvoda od drva i namještaja, društvo s ograničenom odgovornošću</izvorni_sadrzaj>
    <derivirana_varijabla naziv="DomainObject.Predmet.ProtustrankaIDrugi_1">DRVNI SISTEMI za proizvodnju proizvoda od drva i namještaja, društvo s ograničenom odgovornošću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DRVNI SISTEMI za proizvodnju proizvoda od drva i namještaja, društvo s ograničenom odgovornošću, OIB 92216077511, Hrvatske mornarice 1/H, 21000 Split</izvorni_sadrzaj>
    <derivirana_varijabla naziv="DomainObject.Predmet.ProtustrankaIDrugiAdressOIB_1">DRVNI SISTEMI za proizvodnju proizvoda od drva i namještaja, društvo s ograničenom odgovornošću, OIB 92216077511, Hrvatske mornarice 1/H,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DRVNI SISTEMI za proizvodnju proizvoda od drva i namještaja, društvo s ograničenom odgovornošću</item>
    </izvorni_sadrzaj>
    <derivirana_varijabla naziv="DomainObject.Predmet.SudioniciListNaziv_1">
      <item>FINA SPLIT</item>
      <item>DRVNI SISTEMI za proizvodnju proizvoda od drva i namještaja, društvo s ograničenom odgovornošću</item>
    </derivirana_varijabla>
  </DomainObject.Predmet.SudioniciListNaziv>
  <DomainObject.Predmet.SudioniciListAdressOIB>
    <izvorni_sadrzaj>
      <item>FINA SPLIT, OIB 85821130368, Mažuranićevo šetalište 24 b,21000 Split</item>
      <item>DRVNI SISTEMI za proizvodnju proizvoda od drva i namještaja, društvo s ograničenom odgovornošću, OIB 92216077511, Hrvatske mornarice 1/H,21000 Split</item>
    </izvorni_sadrzaj>
    <derivirana_varijabla naziv="DomainObject.Predmet.SudioniciListAdressOIB_1">
      <item>FINA SPLIT, OIB 85821130368, Mažuranićevo šetalište 24 b,21000 Split</item>
      <item>DRVNI SISTEMI za proizvodnju proizvoda od drva i namještaja, društvo s ograničenom odgovornošću, OIB 92216077511, Hrvatske mornarice 1/H,21000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92216077511</item>
    </izvorni_sadrzaj>
    <derivirana_varijabla naziv="DomainObject.Predmet.SudioniciListNazivOIB_1">
      <item>, OIB 85821130368</item>
      <item>, OIB 92216077511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8BAE81-7A41-41DF-B209-2F88266FC5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736</properties:Words>
  <properties:Characters>3949</properties:Characters>
  <properties:Lines>113</properties:Lines>
  <properties:Paragraphs>34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2016-11-02T07:15:00Z</cp:lastPrinted>
  <dcterms:modified xmlns:xsi="http://www.w3.org/2001/XMLSchema-instance" xsi:type="dcterms:W3CDTF">2016-11-02T07:21:00Z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