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ce25" w14:paraId="b48ce25" w:rsidRDefault="00653B8C" w:rsidP="00910611" w:rsidR="00653B8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3B8C" w:rsidP="00910611" w:rsidR="00653B8C">
      <w:r>
        <w:rPr>
          <w:rFonts w:eastAsia="MS Mincho"/>
        </w:rPr>
        <w:t xml:space="preserve">   REPUBLIKA HRVATSKA</w:t>
      </w:r>
    </w:p>
    <w:p w:rsidRDefault="00653B8C" w:rsidP="00910611" w:rsidR="00653B8C">
      <w:r>
        <w:rPr>
          <w:rFonts w:eastAsia="MS Mincho"/>
        </w:rPr>
        <w:t>TRGOVAČKI SUD U RIJECI</w:t>
      </w:r>
    </w:p>
    <w:p w:rsidRDefault="00653B8C" w:rsidR="00653B8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7F0F19">
        <w:t>631</w:t>
      </w:r>
      <w:r w:rsidR="002B13C9">
        <w:t>/18-</w:t>
      </w:r>
      <w:r w:rsidR="007F0F19">
        <w:t>4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</w:t>
      </w:r>
      <w:r w:rsidR="007F0F19" w:rsidRPr="007F0F19">
        <w:rPr>
          <w:rFonts w:cs="Arial"/>
        </w:rPr>
        <w:t>X. Y. Z. GEOBIRO društvo s ograničenom odgovornošću za graditeljstvo u likvidaciji, Crikvenica, Hrusta 9, OIB 94490082315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7F0F19">
        <w:rPr>
          <w:rFonts w:cs="Arial"/>
        </w:rPr>
        <w:t>09</w:t>
      </w:r>
      <w:r w:rsidR="00CA4F8F">
        <w:rPr>
          <w:rFonts w:cs="Arial"/>
        </w:rPr>
        <w:t xml:space="preserve">. </w:t>
      </w:r>
      <w:r w:rsidR="00333DC1">
        <w:rPr>
          <w:rFonts w:cs="Arial"/>
        </w:rPr>
        <w:t xml:space="preserve">studenoga </w:t>
      </w:r>
      <w:r w:rsidR="00134E2B">
        <w:rPr>
          <w:rFonts w:cs="Arial"/>
        </w:rPr>
        <w:t>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F0F19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F0F19" w:rsidRPr="007F0F19">
        <w:rPr>
          <w:rFonts w:cs="Arial"/>
        </w:rPr>
        <w:t>X. Y. Z. GEOBIRO društvo s ograničenom odgovornošću za graditeljstvo u likvidaciji, Crikvenica, Hrusta 9, OIB 94490082315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3E6752" w:rsidR="006962A2" w:rsidRPr="003E6752">
      <w:pPr>
        <w:pStyle w:val="Bezproreda"/>
        <w:numPr>
          <w:ilvl w:val="0"/>
          <w:numId w:val="4"/>
        </w:numPr>
        <w:jc w:val="both"/>
        <w:rPr>
          <w:rFonts w:hAnsi="Times New Roman" w:ascii="Times New Roman"/>
          <w:b w:val="false"/>
          <w:color w:val="000000"/>
        </w:rPr>
      </w:pPr>
      <w:r w:rsidRPr="003E6752">
        <w:rPr>
          <w:rFonts w:hAnsi="Times New Roman" w:ascii="Times New Roman"/>
          <w:b w:val="false"/>
        </w:rPr>
        <w:t>Za privremenog stečajnog upravitelja imenuje se</w:t>
      </w:r>
      <w:r w:rsidR="00107E21" w:rsidRPr="003E6752">
        <w:rPr>
          <w:rFonts w:hAnsi="Times New Roman" w:ascii="Times New Roman"/>
          <w:b w:val="false"/>
        </w:rPr>
        <w:t xml:space="preserve"> </w:t>
      </w:r>
      <w:r w:rsidR="00D13AF7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3C6F11" w:rsidP="00562A5A" w:rsidR="003C6F11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7F0F19" w:rsidRPr="007F0F19">
        <w:rPr>
          <w:rFonts w:hAnsi="Times New Roman" w:ascii="Times New Roman"/>
          <w:b w:val="false"/>
        </w:rPr>
        <w:t>Zdravk</w:t>
      </w:r>
      <w:r w:rsidR="007F0F19">
        <w:rPr>
          <w:rFonts w:hAnsi="Times New Roman" w:ascii="Times New Roman"/>
          <w:b w:val="false"/>
        </w:rPr>
        <w:t>o</w:t>
      </w:r>
      <w:r w:rsidR="007F0F19" w:rsidRPr="007F0F19">
        <w:rPr>
          <w:rFonts w:hAnsi="Times New Roman" w:ascii="Times New Roman"/>
          <w:b w:val="false"/>
        </w:rPr>
        <w:t xml:space="preserve"> Ružić iz Čavli, Vrh Čavje 9, OIB 78501117495 </w:t>
      </w:r>
      <w:r w:rsidR="00333DC1">
        <w:rPr>
          <w:rFonts w:hAnsi="Times New Roman" w:ascii="Times New Roman"/>
          <w:b w:val="false"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06511B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E0A2A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20. prosinca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7F0F19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7F0F19">
        <w:rPr>
          <w:b/>
          <w:bCs/>
        </w:rPr>
        <w:t>0</w:t>
      </w:r>
      <w:r w:rsidR="00855340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855340">
        <w:t>0</w:t>
      </w:r>
      <w:r w:rsidR="007F0F19">
        <w:t>7</w:t>
      </w:r>
      <w:r w:rsidR="00855340">
        <w:t>. studenoga</w:t>
      </w:r>
      <w:r w:rsidR="003C6F11">
        <w:t xml:space="preserve"> </w:t>
      </w:r>
      <w:r w:rsidR="00D32640">
        <w:t>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7F0F19" w:rsidRPr="007F0F19">
        <w:rPr>
          <w:rFonts w:cs="Arial"/>
        </w:rPr>
        <w:t>X. Y. Z. GEOBIRO društvo s ograničenom odgovornošću za graditeljstvo u likvidaciji, Crikvenica, Hrusta 9, OIB 94490082315</w:t>
      </w:r>
      <w:r w:rsidR="005E0A2A" w:rsidRPr="005E0A2A">
        <w:rPr>
          <w:rFonts w:cs="Arial"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855340">
        <w:t>0</w:t>
      </w:r>
      <w:r w:rsidR="007F0F19">
        <w:t>5</w:t>
      </w:r>
      <w:r w:rsidR="00855340">
        <w:t>. studenoga</w:t>
      </w:r>
      <w:r w:rsidR="003C6F11">
        <w:t xml:space="preserve"> </w:t>
      </w:r>
      <w:r w:rsidR="00D32640">
        <w:t>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</w:t>
      </w:r>
      <w:r w:rsidR="007F0F19">
        <w:t>221.462,53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7F0F19">
        <w:t xml:space="preserve">jednog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855340">
        <w:t>0</w:t>
      </w:r>
      <w:r w:rsidR="007F0F19">
        <w:t>9</w:t>
      </w:r>
      <w:r w:rsidR="005E0A2A">
        <w:t>. studenoga</w:t>
      </w:r>
      <w:r w:rsidR="003E6752">
        <w:t xml:space="preserve"> </w:t>
      </w:r>
      <w:r>
        <w:t xml:space="preserve">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7F0F19">
        <w:t>221.617,00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5E0A2A">
        <w:t>0</w:t>
      </w:r>
      <w:r w:rsidR="007F0F19">
        <w:t>9</w:t>
      </w:r>
      <w:r w:rsidR="005E0A2A">
        <w:t>. studenoga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917E7B" w:rsidR="00681744" w:rsidRPr="00BE2190">
      <w:pPr>
        <w:ind w:firstLine="708" w:left="1416"/>
        <w:jc w:val="right"/>
        <w:rPr>
          <w:b/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BE2190">
        <w:t xml:space="preserve"> </w:t>
      </w:r>
      <w:r w:rsidR="00917E7B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3A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7F0F19">
      <w:t>631</w:t>
    </w:r>
    <w:r>
      <w:t>/18-</w:t>
    </w:r>
    <w:r w:rsidR="007F0F19">
      <w:t>4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511B"/>
    <w:rsid w:val="000673BD"/>
    <w:rsid w:val="00067516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A73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33DC1"/>
    <w:rsid w:val="00344D37"/>
    <w:rsid w:val="0036495B"/>
    <w:rsid w:val="00367E18"/>
    <w:rsid w:val="0037582E"/>
    <w:rsid w:val="00384432"/>
    <w:rsid w:val="003859A7"/>
    <w:rsid w:val="003A60E3"/>
    <w:rsid w:val="003B2388"/>
    <w:rsid w:val="003C6F11"/>
    <w:rsid w:val="003D43CB"/>
    <w:rsid w:val="003D6D77"/>
    <w:rsid w:val="003E2CC1"/>
    <w:rsid w:val="003E6752"/>
    <w:rsid w:val="003F3E25"/>
    <w:rsid w:val="00401A09"/>
    <w:rsid w:val="00431A01"/>
    <w:rsid w:val="004435FE"/>
    <w:rsid w:val="00447210"/>
    <w:rsid w:val="00454272"/>
    <w:rsid w:val="004B7D12"/>
    <w:rsid w:val="004C57B3"/>
    <w:rsid w:val="004E180B"/>
    <w:rsid w:val="004E2785"/>
    <w:rsid w:val="004E613C"/>
    <w:rsid w:val="00537A36"/>
    <w:rsid w:val="005436EC"/>
    <w:rsid w:val="00561A74"/>
    <w:rsid w:val="0056366F"/>
    <w:rsid w:val="00573792"/>
    <w:rsid w:val="00575D26"/>
    <w:rsid w:val="005867FD"/>
    <w:rsid w:val="005E0A2A"/>
    <w:rsid w:val="0061436B"/>
    <w:rsid w:val="0064379B"/>
    <w:rsid w:val="00652A84"/>
    <w:rsid w:val="00653B8C"/>
    <w:rsid w:val="0066796C"/>
    <w:rsid w:val="00677DB1"/>
    <w:rsid w:val="00681744"/>
    <w:rsid w:val="00683C57"/>
    <w:rsid w:val="00692C93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77F64"/>
    <w:rsid w:val="007A51A2"/>
    <w:rsid w:val="007B6C2F"/>
    <w:rsid w:val="007C70B1"/>
    <w:rsid w:val="007F0F19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5340"/>
    <w:rsid w:val="00856C6D"/>
    <w:rsid w:val="00871E20"/>
    <w:rsid w:val="00885ECD"/>
    <w:rsid w:val="008E181E"/>
    <w:rsid w:val="00902968"/>
    <w:rsid w:val="00917E7B"/>
    <w:rsid w:val="00945219"/>
    <w:rsid w:val="00967E0F"/>
    <w:rsid w:val="0097306C"/>
    <w:rsid w:val="00986FCD"/>
    <w:rsid w:val="009B219F"/>
    <w:rsid w:val="009B744A"/>
    <w:rsid w:val="009F68AE"/>
    <w:rsid w:val="00A02BE2"/>
    <w:rsid w:val="00A02EFB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779CA"/>
    <w:rsid w:val="00B87751"/>
    <w:rsid w:val="00B97064"/>
    <w:rsid w:val="00BA0ECF"/>
    <w:rsid w:val="00BA4F91"/>
    <w:rsid w:val="00BA4FC2"/>
    <w:rsid w:val="00BD077D"/>
    <w:rsid w:val="00BE2190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13AF7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E691E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B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B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B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B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3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B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B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B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B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St-631/2018-4</izvorni_sadrzaj>
    <derivirana_varijabla naziv="DomainObject.Oznaka_1">St-631/2018-4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St-631/2018</izvorni_sadrzaj>
    <derivirana_varijabla naziv="DomainObject.Predmet.OznakaBroj_1">St-631/2018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X. Y. Z. GEOBIRO društvo s ograničenom odgovornošću za graditeljstvo u likvidaciji</izvorni_sadrzaj>
    <derivirana_varijabla naziv="DomainObject.Predmet.ProtustrankaFormated_1">  X. Y. Z. GEOBIRO društvo s ograničenom odgovornošću za graditeljstvo u likvidaciji</derivirana_varijabla>
  </DomainObject.Predmet.ProtustrankaFormated>
  <DomainObject.Predmet.ProtustrankaFormatedOIB>
    <izvorni_sadrzaj>  X. Y. Z. GEOBIRO društvo s ograničenom odgovornošću za graditeljstvo u likvidaciji, OIB 94490082315</izvorni_sadrzaj>
    <derivirana_varijabla naziv="DomainObject.Predmet.ProtustrankaFormatedOIB_1">  X. Y. Z. GEOBIRO društvo s ograničenom odgovornošću za graditeljstvo u likvidaciji, OIB 94490082315</derivirana_varijabla>
  </DomainObject.Predmet.ProtustrankaFormatedOIB>
  <DomainObject.Predmet.ProtustrankaFormatedWithAdress>
    <izvorni_sadrzaj> X. Y. Z. GEOBIRO društvo s ograničenom odgovornošću za graditeljstvo u likvidaciji, Hrusta 9, 51260 Crikvenica</izvorni_sadrzaj>
    <derivirana_varijabla naziv="DomainObject.Predmet.ProtustrankaFormatedWithAdress_1"> X. Y. Z. GEOBIRO društvo s ograničenom odgovornošću za graditeljstvo u likvidaciji, Hrusta 9, 51260 Crikvenica</derivirana_varijabla>
  </DomainObject.Predmet.ProtustrankaFormatedWithAdress>
  <DomainObject.Predmet.ProtustrankaFormatedWithAdressOIB>
    <izvorni_sadrzaj> X. Y. Z. GEOBIRO društvo s ograničenom odgovornošću za graditeljstvo u likvidaciji, OIB 94490082315, Hrusta 9, 51260 Crikvenica</izvorni_sadrzaj>
    <derivirana_varijabla naziv="DomainObject.Predmet.ProtustrankaFormatedWithAdressOIB_1"> X. Y. Z. GEOBIRO društvo s ograničenom odgovornošću za graditeljstvo u likvidaciji, OIB 94490082315, Hrusta 9, 51260 Crikvenica</derivirana_varijabla>
  </DomainObject.Predmet.ProtustrankaFormatedWithAdressOIB>
  <DomainObject.Predmet.ProtustrankaWithAdress>
    <izvorni_sadrzaj>X. Y. Z. GEOBIRO društvo s ograničenom odgovornošću za graditeljstvo u likvidaciji Hrusta 9, 51260 Crikvenica</izvorni_sadrzaj>
    <derivirana_varijabla naziv="DomainObject.Predmet.ProtustrankaWithAdress_1">X. Y. Z. GEOBIRO društvo s ograničenom odgovornošću za graditeljstvo u likvidaciji Hrusta 9, 51260 Crikvenica</derivirana_varijabla>
  </DomainObject.Predmet.ProtustrankaWithAdress>
  <DomainObject.Predmet.ProtustrankaWithAdressOIB>
    <izvorni_sadrzaj>X. Y. Z. GEOBIRO društvo s ograničenom odgovornošću za graditeljstvo u likvidaciji, OIB 94490082315, Hrusta 9, 51260 Crikvenica</izvorni_sadrzaj>
    <derivirana_varijabla naziv="DomainObject.Predmet.ProtustrankaWithAdressOIB_1">X. Y. Z. GEOBIRO društvo s ograničenom odgovornošću za graditeljstvo u likvidaciji, OIB 94490082315, Hrusta 9, 51260 Crikvenica</derivirana_varijabla>
  </DomainObject.Predmet.ProtustrankaWithAdressOIB>
  <DomainObject.Predmet.ProtustrankaNazivFormated>
    <izvorni_sadrzaj>X. Y. Z. GEOBIRO društvo s ograničenom odgovornošću za graditeljstvo u likvidaciji</izvorni_sadrzaj>
    <derivirana_varijabla naziv="DomainObject.Predmet.ProtustrankaNazivFormated_1">X. Y. Z. GEOBIRO društvo s ograničenom odgovornošću za graditeljstvo u likvidaciji</derivirana_varijabla>
  </DomainObject.Predmet.ProtustrankaNazivFormated>
  <DomainObject.Predmet.ProtustrankaNazivFormatedOIB>
    <izvorni_sadrzaj>X. Y. Z. GEOBIRO društvo s ograničenom odgovornošću za graditeljstvo u likvidaciji, OIB 94490082315</izvorni_sadrzaj>
    <derivirana_varijabla naziv="DomainObject.Predmet.ProtustrankaNazivFormatedOIB_1">X. Y. Z. GEOBIRO društvo s ograničenom odgovornošću za graditeljstvo u likvidaciji, OIB 94490082315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X. Y. Z. GEOBIRO društvo s ograničenom odgovornošću za graditeljstvo u likvidaciji</item>
    </izvorni_sadrzaj>
    <derivirana_varijabla naziv="DomainObject.Predmet.ProtuStrankaListFormated_1">
      <item>X. Y. Z. GEOBIRO društvo s ograničenom odgovornošću za graditeljstvo u likvidaciji</item>
    </derivirana_varijabla>
  </DomainObject.Predmet.ProtuStrankaListFormated>
  <DomainObject.Predmet.ProtuStrankaListFormatedOIB>
    <izvorni_sadrzaj>
      <item>X. Y. Z. GEOBIRO društvo s ograničenom odgovornošću za graditeljstvo u likvidaciji, OIB 94490082315</item>
    </izvorni_sadrzaj>
    <derivirana_varijabla naziv="DomainObject.Predmet.ProtuStrankaListFormatedOIB_1">
      <item>X. Y. Z. GEOBIRO društvo s ograničenom odgovornošću za graditeljstvo u likvidaciji, OIB 94490082315</item>
    </derivirana_varijabla>
  </DomainObject.Predmet.ProtuStrankaListFormatedOIB>
  <DomainObject.Predmet.ProtuStrankaListFormatedWithAdress>
    <izvorni_sadrzaj>
      <item>X. Y. Z. GEOBIRO društvo s ograničenom odgovornošću za graditeljstvo u likvidaciji, Hrusta 9, 51260 Crikvenica</item>
    </izvorni_sadrzaj>
    <derivirana_varijabla naziv="DomainObject.Predmet.ProtuStrankaListFormatedWithAdress_1">
      <item>X. Y. Z. GEOBIRO društvo s ograničenom odgovornošću za graditeljstvo u likvidaciji, Hrusta 9, 51260 Crikvenica</item>
    </derivirana_varijabla>
  </DomainObject.Predmet.ProtuStrankaListFormatedWithAdress>
  <DomainObject.Predmet.ProtuStrankaListFormatedWithAdressOIB>
    <izvorni_sadrzaj>
      <item>X. Y. Z. GEOBIRO društvo s ograničenom odgovornošću za graditeljstvo u likvidaciji, OIB 94490082315, Hrusta 9, 51260 Crikvenica</item>
    </izvorni_sadrzaj>
    <derivirana_varijabla naziv="DomainObject.Predmet.ProtuStrankaListFormatedWithAdressOIB_1">
      <item>X. Y. Z. GEOBIRO društvo s ograničenom odgovornošću za graditeljstvo u likvidaciji, OIB 94490082315, Hrusta 9, 51260 Crikvenica</item>
    </derivirana_varijabla>
  </DomainObject.Predmet.ProtuStrankaListFormatedWithAdressOIB>
  <DomainObject.Predmet.ProtuStrankaListNazivFormated>
    <izvorni_sadrzaj>
      <item>X. Y. Z. GEOBIRO društvo s ograničenom odgovornošću za graditeljstvo u likvidaciji</item>
    </izvorni_sadrzaj>
    <derivirana_varijabla naziv="DomainObject.Predmet.ProtuStrankaListNazivFormated_1">
      <item>X. Y. Z. GEOBIRO društvo s ograničenom odgovornošću za graditeljstvo u likvidaciji</item>
    </derivirana_varijabla>
  </DomainObject.Predmet.ProtuStrankaListNazivFormated>
  <DomainObject.Predmet.ProtuStrankaListNazivFormatedOIB>
    <izvorni_sadrzaj>
      <item>X. Y. Z. GEOBIRO društvo s ograničenom odgovornošću za graditeljstvo u likvidaciji, OIB 94490082315</item>
    </izvorni_sadrzaj>
    <derivirana_varijabla naziv="DomainObject.Predmet.ProtuStrankaListNazivFormatedOIB_1">
      <item>X. Y. Z. GEOBIRO društvo s ograničenom odgovornošću za graditeljstvo u likvidaciji, OIB 94490082315</item>
    </derivirana_varijabla>
  </DomainObject.Predmet.ProtuStrankaListNazivFormatedOIB>
  <DomainObject.Predmet.OstaliListFormated>
    <izvorni_sadrzaj>
      <item>Ivica Baričević</item>
    </izvorni_sadrzaj>
    <derivirana_varijabla naziv="DomainObject.Predmet.OstaliListFormated_1">
      <item>Ivica Baričević</item>
    </derivirana_varijabla>
  </DomainObject.Predmet.OstaliListFormated>
  <DomainObject.Predmet.OstaliListFormatedOIB>
    <izvorni_sadrzaj>
      <item>Ivica Baričević, OIB 74662288555</item>
    </izvorni_sadrzaj>
    <derivirana_varijabla naziv="DomainObject.Predmet.OstaliListFormatedOIB_1">
      <item>Ivica Baričević, OIB 74662288555</item>
    </derivirana_varijabla>
  </DomainObject.Predmet.OstaliListFormatedOIB>
  <DomainObject.Predmet.OstaliListFormatedWithAdress>
    <izvorni_sadrzaj>
      <item>Ivica Baričević, Hrusta 9, 51260 Crikvenica</item>
    </izvorni_sadrzaj>
    <derivirana_varijabla naziv="DomainObject.Predmet.OstaliListFormatedWithAdress_1">
      <item>Ivica Baričević, Hrusta 9, 51260 Crikvenica</item>
    </derivirana_varijabla>
  </DomainObject.Predmet.OstaliListFormatedWithAdress>
  <DomainObject.Predmet.OstaliListFormatedWithAdressOIB>
    <izvorni_sadrzaj>
      <item>Ivica Baričević, OIB 74662288555, Hrusta 9, 51260 Crikvenica</item>
    </izvorni_sadrzaj>
    <derivirana_varijabla naziv="DomainObject.Predmet.OstaliListFormatedWithAdressOIB_1">
      <item>Ivica Baričević, OIB 74662288555, Hrusta 9, 51260 Crikvenica</item>
    </derivirana_varijabla>
  </DomainObject.Predmet.OstaliListFormatedWithAdressOIB>
  <DomainObject.Predmet.OstaliListNazivFormated>
    <izvorni_sadrzaj>
      <item>Ivica Baričević</item>
    </izvorni_sadrzaj>
    <derivirana_varijabla naziv="DomainObject.Predmet.OstaliListNazivFormated_1">
      <item>Ivica Baričević</item>
    </derivirana_varijabla>
  </DomainObject.Predmet.OstaliListNazivFormated>
  <DomainObject.Predmet.OstaliListNazivFormatedOIB>
    <izvorni_sadrzaj>
      <item>Ivica Baričević, OIB 74662288555</item>
    </izvorni_sadrzaj>
    <derivirana_varijabla naziv="DomainObject.Predmet.OstaliListNazivFormatedOIB_1">
      <item>Ivica Baričević, OIB 74662288555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St-631/2018-4</izvorni_sadrzaj>
    <derivirana_varijabla naziv="DomainObject.PoslovniBrojDokumenta_1">St-631/2018-4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X. Y. Z. GEOBIRO društvo s ograničenom odgovornošću za graditeljstvo u likvidaciji</izvorni_sadrzaj>
    <derivirana_varijabla naziv="DomainObject.Predmet.ProtustrankaIDrugi_1">X. Y. Z. GEOBIRO društvo s ograničenom odgovornošću za graditeljstvo u likvidaciji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X. Y. Z. GEOBIRO društvo s ograničenom odgovornošću za graditeljstvo u likvidaciji, OIB 94490082315, Hrusta 9, 51260 Crikvenica</izvorni_sadrzaj>
    <derivirana_varijabla naziv="DomainObject.Predmet.ProtustrankaIDrugiAdressOIB_1">X. Y. Z. GEOBIRO društvo s ograničenom odgovornošću za graditeljstvo u likvidaciji, OIB 94490082315, Hrusta 9,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X. Y. Z. GEOBIRO društvo s ograničenom odgovornošću za graditeljstvo u likvidaciji</item>
      <item>Ivica Baričević</item>
    </izvorni_sadrzaj>
    <derivirana_varijabla naziv="DomainObject.Predmet.SudioniciListNaziv_1">
      <item>FINA  Rijeka</item>
      <item>X. Y. Z. GEOBIRO društvo s ograničenom odgovornošću za graditeljstvo u likvidaciji</item>
      <item>Ivica Baričević</item>
    </derivirana_varijabla>
  </DomainObject.Predmet.SudioniciListNaziv>
  <DomainObject.Predmet.SudioniciListAdressOIB>
    <izvorni_sadrzaj>
      <item>FINA  Rijeka, OIB 85821130368, Frana Kurelca 8,51000 Rijeka</item>
      <item>X. Y. Z. GEOBIRO društvo s ograničenom odgovornošću za graditeljstvo u likvidaciji, OIB 94490082315, Hrusta 9,51260 Crikvenica</item>
      <item>Ivica Baričević, OIB 74662288555, Hrusta 9,51260 Crikvenica</item>
    </izvorni_sadrzaj>
    <derivirana_varijabla naziv="DomainObject.Predmet.SudioniciListAdressOIB_1">
      <item>FINA  Rijeka, OIB 85821130368, Frana Kurelca 8,51000 Rijeka</item>
      <item>X. Y. Z. GEOBIRO društvo s ograničenom odgovornošću za graditeljstvo u likvidaciji, OIB 94490082315, Hrusta 9,51260 Crikvenica</item>
      <item>Ivica Baričević, OIB 74662288555, Hrusta 9,51260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94490082315</item>
      <item>, OIB 74662288555</item>
    </izvorni_sadrzaj>
    <derivirana_varijabla naziv="DomainObject.Predmet.SudioniciListNazivOIB_1">
      <item>, OIB 85821130368</item>
      <item>, OIB 94490082315</item>
      <item>, OIB 74662288555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St-631/2018-2</izvorni_sadrzaj>
    <derivirana_varijabla naziv="DomainObject.PredzadnjaOdlukaIzPredmeta.Oznaka_1">St-631/2018-2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4B898-27D5-41A9-9854-03EDA56E3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578</properties:Words>
  <properties:Characters>3190</properties:Characters>
  <properties:Lines>83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2018-11-09T08:40:00Z</dcterms:created>
  <dc:creator>stecaj</dc:creator>
  <cp:lastModifiedBy>Jasna Radulović</cp:lastModifiedBy>
  <cp:lastPrinted>2018-11-09T08:42:00Z</cp:lastPrinted>
  <dcterms:modified xmlns:xsi="http://www.w3.org/2001/XMLSchema-instance" xsi:type="dcterms:W3CDTF">2018-11-09T08:44:00Z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St-631/2018-4 / Odluka - Rješenje - pokretanje prethodnog postupka radi utvrđivanja uvjeta za otvaranje stečajnog postupka (631-18_privremeni.docx)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