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a158" w14:paraId="ae3a158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C40F6">
        <w:rPr>
          <w:b/>
        </w:rPr>
        <w:t>471</w:t>
      </w:r>
      <w:r w:rsidR="00D63EFE">
        <w:rPr>
          <w:b/>
        </w:rPr>
        <w:t>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125C6F">
        <w:t>FORCEPS d.o.o., Split, Ostravska 3, OIB: 42826515048</w:t>
      </w:r>
      <w:r w:rsidR="004103BD">
        <w:t xml:space="preserve">, </w:t>
      </w:r>
      <w:r w:rsidR="007F41AD">
        <w:t xml:space="preserve">dana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125C6F">
        <w:t>FORCEPS d.o.o., Split, Ostravska 3, OIB: 42826515048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125C6F">
        <w:t>13</w:t>
      </w:r>
      <w:r w:rsidR="004103BD">
        <w:t>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125C6F">
        <w:t>FORCEPS d.o.o., Split, Ostravska 3, OIB: 42826515048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D63EFE">
        <w:t>3</w:t>
      </w:r>
      <w:r w:rsidR="00AC40F6">
        <w:t>78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>ne koja bi činila stečajnu masu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63EFE">
        <w:t>16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63EFE">
        <w:t>16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D15721">
        <w:rPr>
          <w:b/>
        </w:rPr>
        <w:t>12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36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AC40F6">
          <w:t>471</w:t>
        </w:r>
        <w:r w:rsidR="0058286E">
          <w:t>/</w:t>
        </w:r>
        <w:r w:rsidR="00F31D1A">
          <w:t>1</w:t>
        </w:r>
        <w:r w:rsidR="00D63EFE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C507D"/>
    <w:rsid w:val="000D45C7"/>
    <w:rsid w:val="000E5D0D"/>
    <w:rsid w:val="00125C6F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2561"/>
    <w:rsid w:val="005C654F"/>
    <w:rsid w:val="005F5ADA"/>
    <w:rsid w:val="006108BC"/>
    <w:rsid w:val="00612366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3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3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3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3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3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3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3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3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FORCEPS, d.o.o. za trgovinu, turizam, ugostiteljstvo i računovodstvene poslove</izvorni_sadrzaj>
    <derivirana_varijabla naziv="DomainObject.Predmet.ProtustrankaFormated_1">  FORCEPS, d.o.o. za trgovinu, turizam, ugostiteljstvo i računovodstvene poslove</derivirana_varijabla>
  </DomainObject.Predmet.ProtustrankaFormated>
  <DomainObject.Predmet.ProtustrankaFormatedOIB>
    <izvorni_sadrzaj>  FORCEPS, d.o.o. za trgovinu, turizam, ugostiteljstvo i računovodstvene poslove, OIB 42826515048</izvorni_sadrzaj>
    <derivirana_varijabla naziv="DomainObject.Predmet.ProtustrankaFormatedOIB_1">  FORCEPS, d.o.o. za trgovinu, turizam, ugostiteljstvo i računovodstvene poslove, OIB 42826515048</derivirana_varijabla>
  </DomainObject.Predmet.ProtustrankaFormatedOIB>
  <DomainObject.Predmet.ProtustrankaFormatedWithAdress>
    <izvorni_sadrzaj> FORCEPS, d.o.o. za trgovinu, turizam, ugostiteljstvo i računovodstvene poslove, Ostravska 3, 21000 Split</izvorni_sadrzaj>
    <derivirana_varijabla naziv="DomainObject.Predmet.ProtustrankaFormatedWithAdress_1"> FORCEPS, d.o.o. za trgovinu, turizam, ugostiteljstvo i računovodstvene poslove, Ostravska 3, 21000 Split</derivirana_varijabla>
  </DomainObject.Predmet.ProtustrankaFormatedWithAdress>
  <DomainObject.Predmet.ProtustrankaFormatedWithAdressOIB>
    <izvorni_sadrzaj> FORCEPS, d.o.o. za trgovinu, turizam, ugostiteljstvo i računovodstvene poslove, OIB 42826515048, Ostravska 3, 21000 Split</izvorni_sadrzaj>
    <derivirana_varijabla naziv="DomainObject.Predmet.ProtustrankaFormatedWithAdressOIB_1"> FORCEPS, d.o.o. za trgovinu, turizam, ugostiteljstvo i računovodstvene poslove, OIB 42826515048, Ostravska 3, 21000 Split</derivirana_varijabla>
  </DomainObject.Predmet.ProtustrankaFormatedWithAdressOIB>
  <DomainObject.Predmet.ProtustrankaWithAdress>
    <izvorni_sadrzaj>FORCEPS, d.o.o. za trgovinu, turizam, ugostiteljstvo i računovodstvene poslove Ostravska 3, 21000 Split</izvorni_sadrzaj>
    <derivirana_varijabla naziv="DomainObject.Predmet.ProtustrankaWithAdress_1">FORCEPS, d.o.o. za trgovinu, turizam, ugostiteljstvo i računovodstvene poslove Ostravska 3, 21000 Split</derivirana_varijabla>
  </DomainObject.Predmet.ProtustrankaWithAdress>
  <DomainObject.Predmet.ProtustrankaWithAdressOIB>
    <izvorni_sadrzaj>FORCEPS, d.o.o. za trgovinu, turizam, ugostiteljstvo i računovodstvene poslove, OIB 42826515048, Ostravska 3, 21000 Split</izvorni_sadrzaj>
    <derivirana_varijabla naziv="DomainObject.Predmet.ProtustrankaWithAdressOIB_1">FORCEPS, d.o.o. za trgovinu, turizam, ugostiteljstvo i računovodstvene poslove, OIB 42826515048, Ostravska 3, 21000 Split</derivirana_varijabla>
  </DomainObject.Predmet.ProtustrankaWithAdressOIB>
  <DomainObject.Predmet.ProtustrankaNazivFormated>
    <izvorni_sadrzaj>FORCEPS, d.o.o. za trgovinu, turizam, ugostiteljstvo i računovodstvene poslove</izvorni_sadrzaj>
    <derivirana_varijabla naziv="DomainObject.Predmet.ProtustrankaNazivFormated_1">FORCEPS, d.o.o. za trgovinu, turizam, ugostiteljstvo i računovodstvene poslove</derivirana_varijabla>
  </DomainObject.Predmet.ProtustrankaNazivFormated>
  <DomainObject.Predmet.ProtustrankaNazivFormatedOIB>
    <izvorni_sadrzaj>FORCEPS, d.o.o. za trgovinu, turizam, ugostiteljstvo i računovodstvene poslove, OIB 42826515048</izvorni_sadrzaj>
    <derivirana_varijabla naziv="DomainObject.Predmet.ProtustrankaNazivFormatedOIB_1">FORCEPS, d.o.o. za trgovinu, turizam, ugostiteljstvo i računovodstvene poslove, OIB 42826515048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39508.53</izvorni_sadrzaj>
    <derivirana_varijabla naziv="DomainObject.Predmet.TrenutnaVrijednost_1">39508.53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FORCEPS, d.o.o. za trgovinu, turizam, ugostiteljstvo i računovodstvene poslove</item>
    </izvorni_sadrzaj>
    <derivirana_varijabla naziv="DomainObject.Predmet.ProtuStrankaListFormated_1">
      <item>FORCEPS, d.o.o. za trgovinu, turizam, ugostiteljstvo i računovodstvene poslove</item>
    </derivirana_varijabla>
  </DomainObject.Predmet.ProtuStrankaListFormated>
  <DomainObject.Predmet.ProtuStrankaListFormatedOIB>
    <izvorni_sadrzaj>
      <item>FORCEPS, d.o.o. za trgovinu, turizam, ugostiteljstvo i računovodstvene poslove, OIB 42826515048</item>
    </izvorni_sadrzaj>
    <derivirana_varijabla naziv="DomainObject.Predmet.ProtuStrankaListFormatedOIB_1">
      <item>FORCEPS, d.o.o. za trgovinu, turizam, ugostiteljstvo i računovodstvene poslove, OIB 42826515048</item>
    </derivirana_varijabla>
  </DomainObject.Predmet.ProtuStrankaListFormatedOIB>
  <DomainObject.Predmet.ProtuStrankaListFormatedWithAdress>
    <izvorni_sadrzaj>
      <item>FORCEPS, d.o.o. za trgovinu, turizam, ugostiteljstvo i računovodstvene poslove, Ostravska 3, 21000 Split</item>
    </izvorni_sadrzaj>
    <derivirana_varijabla naziv="DomainObject.Predmet.ProtuStrankaListFormatedWithAdress_1">
      <item>FORCEPS,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FORCEPS, d.o.o. za trgovinu, turizam, ugostiteljstvo i računovodstvene poslove, OIB 42826515048, Ostravska 3, 21000 Split</item>
    </izvorni_sadrzaj>
    <derivirana_varijabla naziv="DomainObject.Predmet.ProtuStrankaListFormatedWithAdressOIB_1">
      <item>FORCEPS, d.o.o. za trgovinu, turizam, ugostiteljstvo i računovodstvene poslove, OIB 42826515048, Ostravska 3, 21000 Split</item>
    </derivirana_varijabla>
  </DomainObject.Predmet.ProtuStrankaListFormatedWithAdressOIB>
  <DomainObject.Predmet.ProtuStrankaListNazivFormated>
    <izvorni_sadrzaj>
      <item>FORCEPS, d.o.o. za trgovinu, turizam, ugostiteljstvo i računovodstvene poslove</item>
    </izvorni_sadrzaj>
    <derivirana_varijabla naziv="DomainObject.Predmet.ProtuStrankaListNazivFormated_1">
      <item>FORCEPS, d.o.o. za trgovinu, turizam, ugostiteljstvo i računovodstvene poslove</item>
    </derivirana_varijabla>
  </DomainObject.Predmet.ProtuStrankaListNazivFormated>
  <DomainObject.Predmet.ProtuStrankaListNazivFormatedOIB>
    <izvorni_sadrzaj>
      <item>FORCEPS, d.o.o. za trgovinu, turizam, ugostiteljstvo i računovodstvene poslove, OIB 42826515048</item>
    </izvorni_sadrzaj>
    <derivirana_varijabla naziv="DomainObject.Predmet.ProtuStrankaListNazivFormatedOIB_1">
      <item>FORCEPS, d.o.o. za trgovinu, turizam, ugostiteljstvo i računovodstvene poslove, OIB 42826515048</item>
    </derivirana_varijabla>
  </DomainObject.Predmet.ProtuStrankaListNazivFormatedOIB>
  <DomainObject.Predmet.OstaliListFormated>
    <izvorni_sadrzaj>
      <item>Tin Vrsalović</item>
    </izvorni_sadrzaj>
    <derivirana_varijabla naziv="DomainObject.Predmet.OstaliListFormated_1">
      <item>Tin Vrsalović</item>
    </derivirana_varijabla>
  </DomainObject.Predmet.OstaliListFormated>
  <DomainObject.Predmet.OstaliListFormatedOIB>
    <izvorni_sadrzaj>
      <item>Tin Vrsalović, OIB 98636664942</item>
    </izvorni_sadrzaj>
    <derivirana_varijabla naziv="DomainObject.Predmet.OstaliListFormatedOIB_1">
      <item>Tin Vrsalović, OIB 98636664942</item>
    </derivirana_varijabla>
  </DomainObject.Predmet.OstaliListFormatedOIB>
  <DomainObject.Predmet.OstaliListFormatedWithAdress>
    <izvorni_sadrzaj>
      <item>Tin Vrsalović, Blato 26, 21420 Bol</item>
    </izvorni_sadrzaj>
    <derivirana_varijabla naziv="DomainObject.Predmet.OstaliListFormatedWithAdress_1">
      <item>Tin Vrsalović, Blato 26, 21420 Bol</item>
    </derivirana_varijabla>
  </DomainObject.Predmet.OstaliListFormatedWithAdress>
  <DomainObject.Predmet.OstaliListFormatedWithAdressOIB>
    <izvorni_sadrzaj>
      <item>Tin Vrsalović, OIB 98636664942, Blato 26, 21420 Bol</item>
    </izvorni_sadrzaj>
    <derivirana_varijabla naziv="DomainObject.Predmet.OstaliListFormatedWithAdressOIB_1">
      <item>Tin Vrsalović, OIB 98636664942, Blato 26, 21420 Bol</item>
    </derivirana_varijabla>
  </DomainObject.Predmet.OstaliListFormatedWithAdressOIB>
  <DomainObject.Predmet.OstaliListNazivFormated>
    <izvorni_sadrzaj>
      <item>Tin Vrsalović</item>
    </izvorni_sadrzaj>
    <derivirana_varijabla naziv="DomainObject.Predmet.OstaliListNazivFormated_1">
      <item>Tin Vrsalović</item>
    </derivirana_varijabla>
  </DomainObject.Predmet.OstaliListNazivFormated>
  <DomainObject.Predmet.OstaliListNazivFormatedOIB>
    <izvorni_sadrzaj>
      <item>Tin Vrsalović, OIB 98636664942</item>
    </izvorni_sadrzaj>
    <derivirana_varijabla naziv="DomainObject.Predmet.OstaliListNazivFormatedOIB_1">
      <item>Tin Vrsalović, OIB 98636664942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FORCEPS, d.o.o. za trgovinu, turizam, ugostiteljstvo i računovodstvene poslove</izvorni_sadrzaj>
    <derivirana_varijabla naziv="DomainObject.Predmet.ProtustrankaIDrugi_1">FORCEPS,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FORCEPS, d.o.o. za trgovinu, turizam, ugostiteljstvo i računovodstvene poslove, OIB 42826515048, Ostravska 3, 21000 Split</izvorni_sadrzaj>
    <derivirana_varijabla naziv="DomainObject.Predmet.ProtustrankaIDrugiAdressOIB_1">FORCEPS, d.o.o. za trgovinu, turizam, ugostiteljstvo i računovodstvene poslove, OIB 42826515048,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FORCEPS, d.o.o. za trgovinu, turizam, ugostiteljstvo i računovodstvene poslove</item>
      <item>FINANCIJSKA AGENCIJA, RC SPLIT</item>
      <item>Tin Vrsalović</item>
    </izvorni_sadrzaj>
    <derivirana_varijabla naziv="DomainObject.Predmet.SudioniciListNaziv_1">
      <item>FORCEPS, d.o.o. za trgovinu, turizam, ugostiteljstvo i računovodstvene poslove</item>
      <item>FINANCIJSKA AGENCIJA, RC SPLIT</item>
      <item>Tin Vrsalović</item>
    </derivirana_varijabla>
  </DomainObject.Predmet.SudioniciListNaziv>
  <DomainObject.Predmet.SudioniciListAdressOIB>
    <izvorni_sadrzaj>
      <item>FORCEPS, d.o.o. za trgovinu, turizam, ugostiteljstvo i računovodstvene poslove, OIB 42826515048, Ostravska 3,21000 Split</item>
      <item>FINANCIJSKA AGENCIJA, RC SPLIT, OIB 85821130368, Mažuranićevo šetalište 24 b,21000 Split</item>
      <item>Tin Vrsalović, OIB 98636664942, Blato 26,21420 Bol</item>
    </izvorni_sadrzaj>
    <derivirana_varijabla naziv="DomainObject.Predmet.SudioniciListAdressOIB_1">
      <item>FORCEPS, d.o.o. za trgovinu, turizam, ugostiteljstvo i računovodstvene poslove, OIB 42826515048, Ostravska 3,21000 Split</item>
      <item>FINANCIJSKA AGENCIJA, RC SPLIT, OIB 85821130368, Mažuranićevo šetalište 24 b,21000 Split</item>
      <item>Tin Vrsalović, OIB 98636664942, Blato 26,21420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42826515048</item>
      <item>, OIB 85821130368</item>
      <item>, OIB 98636664942</item>
    </izvorni_sadrzaj>
    <derivirana_varijabla naziv="DomainObject.Predmet.SudioniciListNazivOIB_1">
      <item>, OIB 42826515048</item>
      <item>, OIB 85821130368</item>
      <item>, OIB 98636664942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3327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2018-02-12T10:23:00Z</dcterms:created>
  <dc:creator>stanka grcic</dc:creator>
  <cp:lastModifiedBy>Ivana Mendeš</cp:lastModifiedBy>
  <cp:lastPrinted>2018-02-12T12:07:00Z</cp:lastPrinted>
  <dcterms:modified xmlns:xsi="http://www.w3.org/2001/XMLSchema-instance" xsi:type="dcterms:W3CDTF">2018-02-12T12:09:00Z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