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3688" w14:paraId="5cd3688" w:rsidRDefault="00EF311F" w:rsidP="00126F44" w:rsidR="00E543AD">
      <w:pPr>
        <w15:collapsed w:val="false"/>
      </w:pPr>
      <w:bookmarkStart w:name="_GoBack" w:id="0"/>
      <w:bookmarkEnd w:id="0"/>
      <w:r>
        <w:tab/>
      </w:r>
      <w:r>
        <w:tab/>
      </w:r>
      <w:r>
        <w:tab/>
      </w:r>
      <w:r>
        <w:tab/>
      </w:r>
      <w:r>
        <w:tab/>
      </w:r>
      <w:r>
        <w:tab/>
      </w:r>
      <w:r>
        <w:tab/>
      </w:r>
      <w:r>
        <w:tab/>
      </w:r>
      <w:r>
        <w:tab/>
      </w:r>
      <w:r>
        <w:tab/>
        <w:t>14 St-</w:t>
      </w:r>
      <w:r w:rsidR="00373FD3">
        <w:t>1</w:t>
      </w:r>
      <w:r w:rsidR="001955A3">
        <w:t>666</w:t>
      </w:r>
      <w:r>
        <w:t>/1</w:t>
      </w:r>
      <w:r w:rsidR="004109AE">
        <w:t>6</w:t>
      </w:r>
      <w:r>
        <w:t>-</w:t>
      </w:r>
      <w:r w:rsidR="001955A3">
        <w:t>16</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540E56" w:rsidP="003403C3" w:rsidR="003403C3">
      <w:pPr>
        <w:ind w:firstLine="720"/>
        <w:jc w:val="both"/>
      </w:pPr>
      <w:r>
        <w:tab/>
      </w:r>
      <w:r w:rsidR="003403C3" w:rsidRPr="00373FD3">
        <w:t xml:space="preserve">Trgovački sud u Osijeku, po sucu mr. sc. Tihomiru Kovačeviću, kao stečajnom sucu, povodom prijedloga FINANCIJSKE AGENCIJE ZAGREB, Regionalni centar Osijek, Podružnica Osijek, L. Jagera 3, za otvaranje stečajnog postupka nad dužnikom </w:t>
      </w:r>
      <w:r w:rsidR="003403C3" w:rsidRPr="003403C3">
        <w:t>D.B. BELLUS j.d.o.o. za prijevoz i usluge, Valpovo, Osječka 10, MBS: 030130056, OIB: 16628867927</w:t>
      </w:r>
      <w:r w:rsidR="003403C3" w:rsidRPr="000B1DB2">
        <w:t xml:space="preserve">, dana </w:t>
      </w:r>
      <w:r w:rsidR="00A65DAB">
        <w:t>2</w:t>
      </w:r>
      <w:r w:rsidR="00416799">
        <w:t>2</w:t>
      </w:r>
      <w:r w:rsidR="003403C3">
        <w:t>.</w:t>
      </w:r>
      <w:r w:rsidR="003403C3" w:rsidRPr="000B1DB2">
        <w:t xml:space="preserve"> </w:t>
      </w:r>
      <w:r w:rsidR="003403C3">
        <w:t>studenog</w:t>
      </w:r>
      <w:r w:rsidR="003403C3" w:rsidRPr="000B1DB2">
        <w:t xml:space="preserve"> 201</w:t>
      </w:r>
      <w:r w:rsidR="003403C3">
        <w:t>6</w:t>
      </w:r>
      <w:r w:rsidR="003403C3" w:rsidRPr="000B1DB2">
        <w:t>.</w:t>
      </w:r>
    </w:p>
    <w:p w:rsidRDefault="003403C3" w:rsidP="003403C3" w:rsidR="003403C3">
      <w:pPr>
        <w:jc w:val="both"/>
      </w:pPr>
    </w:p>
    <w:p w:rsidRDefault="003403C3" w:rsidP="003403C3" w:rsidR="003403C3" w:rsidRPr="00703147">
      <w:pPr>
        <w:jc w:val="center"/>
      </w:pPr>
      <w:r w:rsidRPr="00703147">
        <w:t>r i j e š i o  j e</w:t>
      </w:r>
    </w:p>
    <w:p w:rsidRDefault="003403C3" w:rsidP="003403C3" w:rsidR="003403C3">
      <w:pPr>
        <w:rPr>
          <w:b/>
          <w:bCs/>
        </w:rPr>
      </w:pPr>
    </w:p>
    <w:p w:rsidRDefault="00EF1290" w:rsidP="003403C3" w:rsidR="00EF1290">
      <w:pPr>
        <w:rPr>
          <w:b/>
          <w:bCs/>
        </w:rPr>
      </w:pPr>
    </w:p>
    <w:p w:rsidRDefault="003403C3" w:rsidP="003403C3" w:rsidR="003403C3">
      <w:pPr>
        <w:numPr>
          <w:ilvl w:val="0"/>
          <w:numId w:val="28"/>
        </w:numPr>
        <w:jc w:val="both"/>
        <w:rPr>
          <w:bCs/>
        </w:rPr>
      </w:pPr>
      <w:r w:rsidRPr="00692327">
        <w:rPr>
          <w:bCs/>
        </w:rPr>
        <w:t>OTVARA</w:t>
      </w:r>
      <w:r w:rsidRPr="00557979">
        <w:t xml:space="preserve"> se stečajni postupak nad dužnikom</w:t>
      </w:r>
      <w:r>
        <w:t>:</w:t>
      </w:r>
      <w:r w:rsidRPr="00557979">
        <w:t xml:space="preserve"> </w:t>
      </w:r>
      <w:r w:rsidRPr="003403C3">
        <w:rPr>
          <w:bCs/>
        </w:rPr>
        <w:t>D.B. BELLUS j.d.o.o. za prijevoz i usluge, Valpovo, Osječka 10, MBS: 030130056, OIB: 16628867927</w:t>
      </w:r>
      <w:r w:rsidRPr="00557979">
        <w:rPr>
          <w:bCs/>
        </w:rPr>
        <w:t>.</w:t>
      </w:r>
    </w:p>
    <w:p w:rsidRDefault="003403C3" w:rsidP="003403C3" w:rsidR="003403C3">
      <w:pPr>
        <w:ind w:left="1065"/>
        <w:jc w:val="both"/>
        <w:rPr>
          <w:bCs/>
        </w:rPr>
      </w:pPr>
    </w:p>
    <w:p w:rsidRDefault="003403C3" w:rsidP="003403C3" w:rsidR="003403C3" w:rsidRPr="00B66849">
      <w:pPr>
        <w:numPr>
          <w:ilvl w:val="0"/>
          <w:numId w:val="28"/>
        </w:numPr>
        <w:jc w:val="both"/>
      </w:pPr>
      <w:r w:rsidRPr="001209D9">
        <w:t>Za stečajn</w:t>
      </w:r>
      <w:r>
        <w:t>og</w:t>
      </w:r>
      <w:r w:rsidRPr="001209D9">
        <w:t xml:space="preserve"> upravitelj</w:t>
      </w:r>
      <w:r>
        <w:t>a</w:t>
      </w:r>
      <w:r w:rsidRPr="001209D9">
        <w:t xml:space="preserve"> imenuje se</w:t>
      </w:r>
      <w:r w:rsidR="004F4931">
        <w:t xml:space="preserve"> Pečanić Vinko, Lipik, Frankopanska 17, OIB 03918439681</w:t>
      </w:r>
      <w:r w:rsidR="00502061">
        <w:t>,</w:t>
      </w:r>
      <w:r w:rsidR="005231C4">
        <w:t xml:space="preserve"> </w:t>
      </w:r>
      <w:r w:rsidRPr="00104A09">
        <w:t>automatskom dodjelom</w:t>
      </w:r>
      <w:r w:rsidRPr="002F195A">
        <w:t>.</w:t>
      </w:r>
    </w:p>
    <w:p w:rsidRDefault="003403C3" w:rsidP="003403C3" w:rsidR="003403C3">
      <w:pPr>
        <w:ind w:left="705"/>
        <w:jc w:val="both"/>
      </w:pPr>
    </w:p>
    <w:p w:rsidRDefault="003403C3" w:rsidP="003403C3" w:rsidR="003403C3" w:rsidRPr="00A8678A">
      <w:pPr>
        <w:numPr>
          <w:ilvl w:val="0"/>
          <w:numId w:val="28"/>
        </w:numPr>
        <w:jc w:val="both"/>
      </w:pPr>
      <w:r w:rsidRPr="00692327">
        <w:rPr>
          <w:bCs/>
        </w:rPr>
        <w:t>ZAKLJUČUJE</w:t>
      </w:r>
      <w:r w:rsidRPr="00557979">
        <w:t xml:space="preserve"> se stečajni postupak nad dužnikom: </w:t>
      </w:r>
      <w:r w:rsidRPr="003403C3">
        <w:rPr>
          <w:bCs/>
        </w:rPr>
        <w:t>D.B. BELLUS j.d.o.o. za prijevoz i usluge, Valpovo, Osječka 10, MBS: 030130056, OIB: 16628867927</w:t>
      </w:r>
      <w:r>
        <w:rPr>
          <w:bCs/>
        </w:rPr>
        <w:t>,</w:t>
      </w:r>
      <w:r>
        <w:rPr>
          <w:b/>
          <w:bCs/>
        </w:rPr>
        <w:t xml:space="preserve"> </w:t>
      </w:r>
      <w:r w:rsidRPr="00AD2ACF">
        <w:rPr>
          <w:bCs/>
        </w:rPr>
        <w:t>jer</w:t>
      </w:r>
      <w:r>
        <w:rPr>
          <w:bCs/>
        </w:rPr>
        <w:t xml:space="preserve"> stečajna masa nije dovoljna ni za namirenje troškova postupka.</w:t>
      </w:r>
    </w:p>
    <w:p w:rsidRDefault="003403C3" w:rsidP="003403C3" w:rsidR="003403C3">
      <w:pPr>
        <w:jc w:val="both"/>
      </w:pPr>
    </w:p>
    <w:p w:rsidRDefault="003403C3" w:rsidP="005D69FA" w:rsidR="003403C3">
      <w:pPr>
        <w:numPr>
          <w:ilvl w:val="0"/>
          <w:numId w:val="28"/>
        </w:numPr>
        <w:jc w:val="both"/>
      </w:pPr>
      <w:r>
        <w:t xml:space="preserve">Nalaže se bivšem zakonskom zastupniku </w:t>
      </w:r>
      <w:r w:rsidR="005D69FA" w:rsidRPr="005D69FA">
        <w:t>Dejan Bratuševac, Valpovo, M. Gupca 81, OIB 13356661752</w:t>
      </w:r>
      <w:r>
        <w:rPr>
          <w:bCs/>
        </w:rPr>
        <w:t>,</w:t>
      </w:r>
      <w:r>
        <w:t xml:space="preserve"> da izvrši pregled, izlučivanje i pohranu arhivskog i registraturnog gradiva dužnika sukladno pozitivnim propisima, te o istom u roku od 15 dana dostavi dokaz u spis.</w:t>
      </w:r>
    </w:p>
    <w:p w:rsidRDefault="003403C3" w:rsidP="003403C3" w:rsidR="003403C3" w:rsidRPr="000B48AB">
      <w:pPr>
        <w:ind w:left="1425"/>
        <w:jc w:val="both"/>
      </w:pPr>
    </w:p>
    <w:p w:rsidRDefault="003403C3" w:rsidP="003403C3" w:rsidR="003403C3">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3403C3" w:rsidP="003403C3" w:rsidR="003403C3">
      <w:pPr>
        <w:pStyle w:val="Odlomakpopisa"/>
      </w:pPr>
    </w:p>
    <w:p w:rsidRDefault="003403C3" w:rsidP="003403C3" w:rsidR="003403C3">
      <w:pPr>
        <w:jc w:val="both"/>
      </w:pPr>
    </w:p>
    <w:p w:rsidRDefault="003403C3" w:rsidP="003403C3" w:rsidR="003403C3">
      <w:pPr>
        <w:jc w:val="both"/>
      </w:pPr>
    </w:p>
    <w:p w:rsidRDefault="003403C3" w:rsidP="003403C3" w:rsidR="003403C3">
      <w:pPr>
        <w:jc w:val="both"/>
      </w:pPr>
    </w:p>
    <w:p w:rsidRDefault="003403C3" w:rsidP="003403C3" w:rsidR="003403C3">
      <w:pPr>
        <w:jc w:val="both"/>
      </w:pPr>
    </w:p>
    <w:p w:rsidRDefault="003403C3" w:rsidP="003403C3" w:rsidR="003403C3">
      <w:pPr>
        <w:jc w:val="both"/>
      </w:pPr>
    </w:p>
    <w:p w:rsidRDefault="00012120" w:rsidP="003403C3" w:rsidR="00012120">
      <w:pPr>
        <w:jc w:val="both"/>
      </w:pPr>
    </w:p>
    <w:p w:rsidRDefault="00012120" w:rsidP="003403C3" w:rsidR="00012120">
      <w:pPr>
        <w:jc w:val="both"/>
      </w:pPr>
    </w:p>
    <w:p w:rsidRDefault="003403C3" w:rsidP="003403C3" w:rsidR="003403C3" w:rsidRPr="00D9767E">
      <w:pPr>
        <w:pStyle w:val="Naslov1"/>
        <w:jc w:val="center"/>
        <w:rPr>
          <w:b w:val="false"/>
          <w:bCs w:val="false"/>
        </w:rPr>
      </w:pPr>
      <w:r w:rsidRPr="00703147">
        <w:rPr>
          <w:b w:val="false"/>
          <w:bCs w:val="false"/>
        </w:rPr>
        <w:lastRenderedPageBreak/>
        <w:t>Obrazloženje</w:t>
      </w:r>
    </w:p>
    <w:p w:rsidRDefault="003403C3" w:rsidP="003403C3" w:rsidR="003403C3">
      <w:pPr>
        <w:ind w:firstLine="720"/>
        <w:jc w:val="both"/>
      </w:pPr>
    </w:p>
    <w:p w:rsidRDefault="003403C3" w:rsidP="003403C3" w:rsidR="003403C3">
      <w:pPr>
        <w:ind w:firstLine="720"/>
        <w:jc w:val="both"/>
      </w:pPr>
    </w:p>
    <w:p w:rsidRDefault="003403C3" w:rsidP="003403C3" w:rsidR="003403C3">
      <w:pPr>
        <w:ind w:firstLine="720"/>
        <w:jc w:val="both"/>
      </w:pPr>
    </w:p>
    <w:p w:rsidRDefault="005D69FA" w:rsidP="005D69FA" w:rsidR="005D69FA">
      <w:pPr>
        <w:jc w:val="both"/>
      </w:pPr>
      <w:r>
        <w:tab/>
        <w:t>Dana 10.05.2016. zaprimljen je na ovome sudu prijedlog FINE Regionalni centar Osijek, Podružnica Osijek, klasa: 110-07/16-01/04 Ur. broj 04-06-16-8656 od 09.05.2016. godine, za otvaranje stečajnog postupka nad dužnikom D.B. BELLUS j.d.o.o. za prijevoz i usluge, Valpovo, Osječka 10, MBS: 030130056, OIB: 16628867927, temeljem odredbe čl. 444. st. 2. Stečajnog zakona (NN 71/15, dalje SZ).</w:t>
      </w:r>
    </w:p>
    <w:p w:rsidRDefault="005D69FA" w:rsidP="005D69FA" w:rsidR="005D69FA">
      <w:pPr>
        <w:jc w:val="both"/>
      </w:pPr>
      <w:r>
        <w:t xml:space="preserve"> </w:t>
      </w:r>
    </w:p>
    <w:p w:rsidRDefault="005D69FA" w:rsidP="005D69FA" w:rsidR="005D69FA">
      <w:pPr>
        <w:jc w:val="both"/>
      </w:pPr>
      <w:r>
        <w:tab/>
        <w:t>U prijedlogu je navela da na dan 01.09.2015. dužnik u Očevidniku redoslijeda osnova za plaćanje ima evidentirane neizvršene osnove za plaćanje u neprekinutom razdoblju od 288 dana, u ukupnom iznosu od 45.070,14 kn, u koji iznos je uračunata kamata i naknada FINE za provedbe ovrhe na novčanim sredstvima dužnika. Navodi da dužnik ima 3 zaposlena radnika.</w:t>
      </w:r>
    </w:p>
    <w:p w:rsidRDefault="005D69FA" w:rsidP="005D69FA" w:rsidR="005D69FA">
      <w:pPr>
        <w:jc w:val="both"/>
      </w:pPr>
    </w:p>
    <w:p w:rsidRDefault="005D69FA" w:rsidP="005D69FA" w:rsidR="005D69FA">
      <w:pPr>
        <w:jc w:val="both"/>
      </w:pPr>
      <w:r>
        <w:tab/>
        <w:t>Navodi da dužnik na dan 09.05.2016. nema računa, te da na temelju čl. 112. st. 5. Stečajnog zakona dužnik na ime predujma za namirenje troškova stečajnog postupka nema zaplijenjena novčana sredstva.</w:t>
      </w:r>
    </w:p>
    <w:p w:rsidRDefault="005D69FA" w:rsidP="005D69FA" w:rsidR="005D69FA">
      <w:pPr>
        <w:ind w:firstLine="708"/>
        <w:jc w:val="both"/>
      </w:pPr>
    </w:p>
    <w:p w:rsidRDefault="005D69FA" w:rsidP="005D69FA" w:rsidR="005D69FA">
      <w:pPr>
        <w:jc w:val="both"/>
      </w:pPr>
      <w:r>
        <w:tab/>
        <w:t xml:space="preserve">Sud je </w:t>
      </w:r>
      <w:r w:rsidRPr="00176811">
        <w:t xml:space="preserve">utvrdio da je predlagatelj ovlašten za podnošenje predmetnoga prijedloga temeljem odredbe čl. </w:t>
      </w:r>
      <w:r>
        <w:t>444</w:t>
      </w:r>
      <w:r w:rsidRPr="00176811">
        <w:t xml:space="preserve">. st. </w:t>
      </w:r>
      <w:r>
        <w:t>2</w:t>
      </w:r>
      <w:r w:rsidRPr="00176811">
        <w:t>.</w:t>
      </w:r>
      <w:r>
        <w:t xml:space="preserve"> SZ-a</w:t>
      </w:r>
      <w:r w:rsidRPr="00176811">
        <w:t xml:space="preserve">, </w:t>
      </w:r>
      <w:r>
        <w:t xml:space="preserve">te je </w:t>
      </w:r>
      <w:r w:rsidRPr="00670F0C">
        <w:t>donio rješenje o pokretanju prethodnog postupka (čl. 115. st. 1. SZ-a) i zakazao ročište (čl. 123. i čl. 128. st.1. SZ-a).</w:t>
      </w:r>
    </w:p>
    <w:p w:rsidRDefault="00012120" w:rsidP="00012120" w:rsidR="00012120">
      <w:pPr>
        <w:jc w:val="both"/>
        <w:rPr>
          <w:color w:val="000000"/>
        </w:rPr>
      </w:pPr>
    </w:p>
    <w:p w:rsidRDefault="00A74409" w:rsidP="00A74409" w:rsidR="00A74409">
      <w:pPr>
        <w:ind w:firstLine="708"/>
        <w:jc w:val="both"/>
        <w:rPr>
          <w:color w:val="000000"/>
        </w:rPr>
      </w:pPr>
      <w:r>
        <w:rPr>
          <w:color w:val="000000"/>
        </w:rPr>
        <w:t>Utvrđuje se da je na zahtjev suda MUP PU Osječko-baranjska PP Belišće dostavila Uvjerenje iz koje je razvidno da dužnik nije evidentiran kao vlasnik vozila. Također dana 6.06.2016. sud je zaprimio Potvrdu Općinskog suda u Osijeku Zemljišno knjižnog odjela iz kojega je razvidno da dužnik nije naveden kao vlasnik nekretnina, pod predmetnom sudskom nadležnošću.</w:t>
      </w:r>
    </w:p>
    <w:p w:rsidRDefault="00A74409" w:rsidP="00A74409" w:rsidR="00A74409">
      <w:pPr>
        <w:ind w:firstLine="708"/>
        <w:jc w:val="both"/>
        <w:rPr>
          <w:color w:val="000000"/>
        </w:rPr>
      </w:pPr>
    </w:p>
    <w:p w:rsidRDefault="00A74409" w:rsidP="00A74409" w:rsidR="00A74409">
      <w:pPr>
        <w:ind w:firstLine="708"/>
        <w:jc w:val="both"/>
        <w:rPr>
          <w:color w:val="000000"/>
        </w:rPr>
      </w:pPr>
      <w:r>
        <w:rPr>
          <w:color w:val="000000"/>
        </w:rPr>
        <w:t>Zakonski zastupnik dužnika dostavio je 19.05.2016. prokazni popis imovine ovjeren po javnom bilježniku iz kojega je utvrđeno da dužnik ne posjeduje ni pokretnu ni nepokretnu imovinu, kao ni imovinska prava na tuđim stvarima, novčana sredstva, kao ni novčane tražbine. Nadalje je dostavio prijavu poreza na dobit za razdoblje od 1.01. do 31.12.2015., Bruto bilancu za razdoblje od 1.01. do 31.12.2015. (4 stranice), Bilancu stanja na dan 31.12.2015. (4 stranice) i Račun dobiti i gubitka za razdoblje 1.01. do 31.12.2015. (2 stranice).</w:t>
      </w:r>
    </w:p>
    <w:p w:rsidRDefault="00012120" w:rsidP="00012120" w:rsidR="00012120">
      <w:pPr>
        <w:ind w:firstLine="708"/>
        <w:jc w:val="both"/>
        <w:rPr>
          <w:color w:val="000000"/>
        </w:rPr>
      </w:pPr>
    </w:p>
    <w:p w:rsidRDefault="00012120" w:rsidP="00C222B8" w:rsidR="00012120" w:rsidRPr="00C222B8">
      <w:pPr>
        <w:ind w:firstLine="708"/>
        <w:jc w:val="both"/>
        <w:rPr>
          <w:color w:val="000000"/>
        </w:rPr>
      </w:pPr>
      <w:r>
        <w:rPr>
          <w:color w:val="000000"/>
        </w:rPr>
        <w:t xml:space="preserve">Na ročištu </w:t>
      </w:r>
      <w:r w:rsidRPr="007912A0">
        <w:t xml:space="preserve">radi </w:t>
      </w:r>
      <w:r>
        <w:t xml:space="preserve">rasprave o pretpostavkama </w:t>
      </w:r>
      <w:r w:rsidRPr="007912A0">
        <w:t>za otvaranje stečajnog postupka nad dužnikom</w:t>
      </w:r>
      <w:r>
        <w:t xml:space="preserve"> </w:t>
      </w:r>
      <w:r w:rsidR="00A74409">
        <w:t>održanom 20.09.2016.</w:t>
      </w:r>
      <w:r w:rsidR="00C222B8">
        <w:rPr>
          <w:color w:val="000000"/>
        </w:rPr>
        <w:t xml:space="preserve"> v</w:t>
      </w:r>
      <w:r>
        <w:t xml:space="preserve">jerovnik RH po ŽDO GUO Osijek je izjavila da </w:t>
      </w:r>
      <w:r w:rsidR="00C222B8">
        <w:t>odluku prepušta sudu.</w:t>
      </w:r>
    </w:p>
    <w:p w:rsidRDefault="00012120" w:rsidP="00012120" w:rsidR="00012120">
      <w:pPr>
        <w:jc w:val="both"/>
      </w:pPr>
    </w:p>
    <w:p w:rsidRDefault="00012120" w:rsidP="00012120" w:rsidR="00012120">
      <w:pPr>
        <w:ind w:firstLine="708"/>
        <w:jc w:val="both"/>
      </w:pPr>
      <w:r>
        <w:t xml:space="preserve">Sud je svojim rješenjem od </w:t>
      </w:r>
      <w:r w:rsidR="00C222B8">
        <w:t>20</w:t>
      </w:r>
      <w:r>
        <w:t>.0</w:t>
      </w:r>
      <w:r w:rsidR="00C222B8">
        <w:t>9</w:t>
      </w:r>
      <w:r>
        <w:t xml:space="preserve">.2016. pozvao osobe koje imaju pravni interes da se provede stečajni postupak nad ovim dužnikom na solidarnu uplatu predujma u iznosu od 20.000,00 kn </w:t>
      </w:r>
      <w:r w:rsidR="00C26C3E" w:rsidRPr="004B454E">
        <w:t>(</w:t>
      </w:r>
      <w:r w:rsidR="00C26C3E" w:rsidRPr="00C37125">
        <w:t>bruto nagrada stečajnom upravitelju</w:t>
      </w:r>
      <w:r w:rsidR="00C26C3E">
        <w:t xml:space="preserve"> i naknada troškova stečajnog upravitelja,</w:t>
      </w:r>
      <w:r w:rsidR="00C26C3E" w:rsidRPr="00C37125">
        <w:t xml:space="preserve"> troškovi otvaranja i zatvaranja žiro-računa, izrada žiga, sudske pristojbe, ovjera</w:t>
      </w:r>
      <w:r w:rsidR="00C26C3E">
        <w:t xml:space="preserve"> potpisa stečajnog upravitelja, </w:t>
      </w:r>
      <w:r w:rsidR="00C26C3E" w:rsidRPr="00C37125">
        <w:t>bruto troškovi vođenja knjigovodstva i trošak budućih parnica</w:t>
      </w:r>
      <w:r w:rsidR="00C26C3E" w:rsidRPr="004B454E">
        <w:t>)</w:t>
      </w:r>
      <w:r w:rsidR="00C26C3E">
        <w:t xml:space="preserve"> </w:t>
      </w:r>
      <w:r>
        <w:t xml:space="preserve">u roku od 15 dana. Nakon bezuspješnog proteka roka za uplatu zatraženoga predujma troškova, te uvida u dokumentaciju u spisu i to Izvadak iz sudskog registra, </w:t>
      </w:r>
      <w:r w:rsidR="00C26C3E">
        <w:t>Prokazni popis imovine ovjeren po javnom bilježniku,</w:t>
      </w:r>
      <w:r w:rsidR="007A6E93">
        <w:t xml:space="preserve"> Prijava poreza na dobit za razdoblje od 1.01. do 31.12.2015., Bruto bilanca za razdoblje od 1.01. do 31.12.2015. (4 stranice), Bilanca stanja na dan 31.12.2015. (4 stranice), Račun dobiti i gubitka za razdoblje 1.01. do 31.12.2015.</w:t>
      </w:r>
      <w:r w:rsidR="00C81C30">
        <w:t xml:space="preserve"> (2 stranice), Uvjerenje MUP, PU Osječko-Baranjska, PP Belišće od 17.05</w:t>
      </w:r>
      <w:r w:rsidR="004B7783">
        <w:t>.2016. i</w:t>
      </w:r>
      <w:r w:rsidR="00C81C30">
        <w:t xml:space="preserve"> Potvrda Općinskog suda u Osijeku zk odjel od </w:t>
      </w:r>
      <w:r w:rsidR="00C81C30">
        <w:lastRenderedPageBreak/>
        <w:t>1.06.2016.,</w:t>
      </w:r>
      <w:r w:rsidR="004B7783">
        <w:t xml:space="preserve"> </w:t>
      </w:r>
      <w:r>
        <w:t xml:space="preserve">sud je utvrdio da postoji stečajni razlog predviđen zakonom (čl. 6. st. 2. SZ-a), da je predlagatelj ovlašten za podnošenje predmetnog prijedloga </w:t>
      </w:r>
      <w:r w:rsidRPr="00EA735A">
        <w:t>(</w:t>
      </w:r>
      <w:r>
        <w:t xml:space="preserve">čl. 444. st. 1. </w:t>
      </w:r>
      <w:r w:rsidRPr="00EA735A">
        <w:t>SZ-a)</w:t>
      </w:r>
      <w:r>
        <w:t>, da dužnik nema imovinu koja bi ušla u stečajnu masu, te je sud temeljem čl. 132. SZ-a odlučio kao u izreci.</w:t>
      </w:r>
    </w:p>
    <w:p w:rsidRDefault="00012120" w:rsidP="00012120" w:rsidR="00012120">
      <w:pPr>
        <w:ind w:firstLine="708"/>
        <w:jc w:val="both"/>
      </w:pPr>
    </w:p>
    <w:p w:rsidRDefault="00A65DAB" w:rsidP="004B7783" w:rsidR="003403C3">
      <w:pPr>
        <w:pStyle w:val="Bezproreda"/>
      </w:pPr>
      <w:r>
        <w:tab/>
        <w:t>Temeljem odredbe čl. 84. st. 1. SZ i čl. 85. SZ izabran je i imenovan stečajni upravitelj budući su stečajni upravitelji Slavko Marinac iz Požege, Branko Penić i Zdenko Bešlić iz Slavonskog Broda, Vinka Ivanković iz Vinkovaca i Šimo Bošnjak iz Osijek, pisanim podnescima podnesenim sudu zatražili da ih se iz zdravstvenih razloga do daljnjeg ne izabire i ne imenuje.</w:t>
      </w:r>
    </w:p>
    <w:p w:rsidRDefault="004B7783" w:rsidP="004B7783" w:rsidR="004B7783">
      <w:pPr>
        <w:pStyle w:val="Bezproreda"/>
      </w:pPr>
    </w:p>
    <w:p w:rsidRDefault="004B7783" w:rsidP="004B7783" w:rsidR="004B7783" w:rsidRPr="004B7783">
      <w:pPr>
        <w:pStyle w:val="Bezproreda"/>
        <w:rPr>
          <w:szCs w:val="24"/>
        </w:rPr>
      </w:pPr>
    </w:p>
    <w:p w:rsidRDefault="003403C3" w:rsidP="003403C3" w:rsidR="003403C3">
      <w:pPr>
        <w:pStyle w:val="Tijeloteksta"/>
        <w:jc w:val="center"/>
      </w:pPr>
      <w:r w:rsidRPr="00CE5270">
        <w:t xml:space="preserve">U Osijeku </w:t>
      </w:r>
      <w:r w:rsidR="004B7783">
        <w:t>2</w:t>
      </w:r>
      <w:r w:rsidR="00416799">
        <w:t>2</w:t>
      </w:r>
      <w:r w:rsidRPr="00CE5270">
        <w:t xml:space="preserve">. </w:t>
      </w:r>
      <w:r>
        <w:t>studenog</w:t>
      </w:r>
      <w:r w:rsidRPr="00CE5270">
        <w:t xml:space="preserve"> 201</w:t>
      </w:r>
      <w:r>
        <w:t>6</w:t>
      </w:r>
      <w:r w:rsidRPr="00CE5270">
        <w:t xml:space="preserve">. </w:t>
      </w:r>
    </w:p>
    <w:p w:rsidRDefault="004B7783" w:rsidP="003403C3" w:rsidR="004B7783" w:rsidRPr="00CE5270">
      <w:pPr>
        <w:pStyle w:val="Tijeloteksta"/>
        <w:jc w:val="center"/>
      </w:pPr>
    </w:p>
    <w:p w:rsidRDefault="003403C3" w:rsidP="003403C3" w:rsidR="003403C3"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3403C3" w:rsidP="003403C3" w:rsidR="003403C3">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3403C3" w:rsidP="003403C3" w:rsidR="003403C3">
      <w:pPr>
        <w:pStyle w:val="Tijeloteksta"/>
      </w:pPr>
    </w:p>
    <w:p w:rsidRDefault="004B7783" w:rsidP="003403C3" w:rsidR="004B7783" w:rsidRPr="00985F47">
      <w:pPr>
        <w:pStyle w:val="Tijeloteksta"/>
      </w:pPr>
    </w:p>
    <w:p w:rsidRDefault="003403C3" w:rsidP="003403C3" w:rsidR="003403C3" w:rsidRPr="0038021C">
      <w:pPr>
        <w:pStyle w:val="Tijeloteksta"/>
      </w:pPr>
      <w:r w:rsidRPr="003E14CC">
        <w:rPr>
          <w:bCs/>
        </w:rPr>
        <w:t>UPUTA O PRAVNOM LIJEKU:</w:t>
      </w:r>
    </w:p>
    <w:p w:rsidRDefault="003403C3" w:rsidP="003403C3" w:rsidR="003403C3">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403C3" w:rsidP="003403C3" w:rsidR="003403C3" w:rsidRPr="0057598B">
      <w:pPr>
        <w:pStyle w:val="Tijeloteksta"/>
        <w:rPr>
          <w:bCs/>
        </w:rPr>
      </w:pPr>
    </w:p>
    <w:p w:rsidRDefault="003403C3" w:rsidP="003403C3" w:rsidR="003403C3" w:rsidRPr="00CE5270">
      <w:pPr>
        <w:jc w:val="both"/>
      </w:pPr>
      <w:r w:rsidRPr="00CE5270">
        <w:t>D N A :</w:t>
      </w:r>
    </w:p>
    <w:p w:rsidRDefault="003403C3" w:rsidP="003403C3" w:rsidR="003403C3">
      <w:pPr>
        <w:numPr>
          <w:ilvl w:val="0"/>
          <w:numId w:val="29"/>
        </w:numPr>
        <w:rPr>
          <w:bCs/>
        </w:rPr>
      </w:pPr>
      <w:r w:rsidRPr="00FF6293">
        <w:rPr>
          <w:bCs/>
        </w:rPr>
        <w:t>Stečajn</w:t>
      </w:r>
      <w:r>
        <w:rPr>
          <w:bCs/>
        </w:rPr>
        <w:t>i</w:t>
      </w:r>
      <w:r w:rsidRPr="00FF6293">
        <w:rPr>
          <w:bCs/>
        </w:rPr>
        <w:t xml:space="preserve"> upravitelj</w:t>
      </w:r>
      <w:r>
        <w:rPr>
          <w:bCs/>
        </w:rPr>
        <w:t xml:space="preserve"> </w:t>
      </w:r>
    </w:p>
    <w:p w:rsidRDefault="003403C3" w:rsidP="003403C3" w:rsidR="003403C3" w:rsidRPr="006A0D23">
      <w:pPr>
        <w:numPr>
          <w:ilvl w:val="0"/>
          <w:numId w:val="29"/>
        </w:numPr>
        <w:jc w:val="both"/>
        <w:rPr>
          <w:bCs/>
        </w:rPr>
      </w:pPr>
      <w:r>
        <w:rPr>
          <w:bCs/>
        </w:rPr>
        <w:t>predlagatelj na njihov broj</w:t>
      </w:r>
    </w:p>
    <w:p w:rsidRDefault="003403C3" w:rsidP="003403C3" w:rsidR="003403C3">
      <w:pPr>
        <w:numPr>
          <w:ilvl w:val="0"/>
          <w:numId w:val="29"/>
        </w:numPr>
        <w:jc w:val="both"/>
        <w:rPr>
          <w:bCs/>
        </w:rPr>
      </w:pPr>
      <w:r>
        <w:rPr>
          <w:bCs/>
        </w:rPr>
        <w:t>dužnik</w:t>
      </w:r>
    </w:p>
    <w:p w:rsidRDefault="003403C3" w:rsidP="003403C3" w:rsidR="003403C3" w:rsidRPr="007E6923">
      <w:pPr>
        <w:numPr>
          <w:ilvl w:val="0"/>
          <w:numId w:val="29"/>
        </w:numPr>
        <w:jc w:val="both"/>
        <w:rPr>
          <w:bCs/>
        </w:rPr>
      </w:pPr>
      <w:r>
        <w:rPr>
          <w:bCs/>
        </w:rPr>
        <w:t xml:space="preserve">zakonski zastupnik dužnika </w:t>
      </w:r>
      <w:r w:rsidR="004B7783" w:rsidRPr="005D69FA">
        <w:t>Dejan Bratuševac, Valpovo, M. Gupca 81</w:t>
      </w:r>
    </w:p>
    <w:p w:rsidRDefault="003403C3" w:rsidP="003403C3" w:rsidR="003403C3">
      <w:pPr>
        <w:numPr>
          <w:ilvl w:val="0"/>
          <w:numId w:val="29"/>
        </w:numPr>
        <w:jc w:val="both"/>
        <w:rPr>
          <w:bCs/>
        </w:rPr>
      </w:pPr>
      <w:r>
        <w:rPr>
          <w:bCs/>
        </w:rPr>
        <w:t>ŽDO GUO Osijek</w:t>
      </w:r>
    </w:p>
    <w:p w:rsidRDefault="003403C3" w:rsidP="003403C3" w:rsidR="003403C3">
      <w:pPr>
        <w:numPr>
          <w:ilvl w:val="0"/>
          <w:numId w:val="29"/>
        </w:numPr>
        <w:jc w:val="both"/>
        <w:rPr>
          <w:bCs/>
        </w:rPr>
      </w:pPr>
      <w:r>
        <w:rPr>
          <w:bCs/>
        </w:rPr>
        <w:t>FINA</w:t>
      </w:r>
    </w:p>
    <w:p w:rsidRDefault="003403C3" w:rsidP="003403C3" w:rsidR="003403C3" w:rsidRPr="005A6B71">
      <w:pPr>
        <w:numPr>
          <w:ilvl w:val="0"/>
          <w:numId w:val="29"/>
        </w:numPr>
        <w:jc w:val="both"/>
      </w:pPr>
      <w:r w:rsidRPr="005A6B71">
        <w:t xml:space="preserve">mrežna stranica e-Oglasna ploča sudova </w:t>
      </w:r>
    </w:p>
    <w:p w:rsidRDefault="003403C3" w:rsidP="003403C3" w:rsidR="003403C3" w:rsidRPr="007E6923">
      <w:pPr>
        <w:numPr>
          <w:ilvl w:val="0"/>
          <w:numId w:val="29"/>
        </w:numPr>
        <w:jc w:val="both"/>
        <w:rPr>
          <w:bCs/>
        </w:rPr>
      </w:pPr>
      <w:r>
        <w:t>sudski registar, nakon pravomoćnosti</w:t>
      </w:r>
    </w:p>
    <w:p w:rsidRDefault="003403C3" w:rsidP="003403C3" w:rsidR="003403C3" w:rsidRPr="00120904">
      <w:pPr>
        <w:numPr>
          <w:ilvl w:val="0"/>
          <w:numId w:val="29"/>
        </w:numPr>
        <w:jc w:val="both"/>
        <w:rPr>
          <w:bCs/>
        </w:rPr>
      </w:pPr>
      <w:r>
        <w:t>Ministarstvo pravosuđa, nakon pravomoćnosti – elektroničkom poštom</w:t>
      </w:r>
    </w:p>
    <w:p w:rsidRDefault="003403C3" w:rsidP="003403C3" w:rsidR="003403C3" w:rsidRPr="002B2795">
      <w:pPr>
        <w:numPr>
          <w:ilvl w:val="0"/>
          <w:numId w:val="29"/>
        </w:numPr>
        <w:jc w:val="both"/>
        <w:rPr>
          <w:bCs/>
        </w:rPr>
      </w:pPr>
      <w:r>
        <w:t>riješeno otvaranjem i zaključenjem</w:t>
      </w:r>
    </w:p>
    <w:p w:rsidRDefault="00E543AD" w:rsidP="003403C3" w:rsidR="00E543AD" w:rsidRPr="002B2795">
      <w:pPr>
        <w:jc w:val="both"/>
        <w:rPr>
          <w:bCs/>
        </w:rPr>
      </w:pP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5913">
      <w:rPr>
        <w:rStyle w:val="Brojstranice"/>
        <w:noProof/>
      </w:rPr>
      <w:t>3</w:t>
    </w:r>
    <w:r>
      <w:rPr>
        <w:rStyle w:val="Brojstranice"/>
      </w:rPr>
      <w:fldChar w:fldCharType="end"/>
    </w:r>
  </w:p>
  <w:p w:rsidRDefault="001955A3" w:rsidP="001955A3" w:rsidR="00A4485C">
    <w:pPr>
      <w:pStyle w:val="Zaglavlje"/>
      <w:jc w:val="right"/>
    </w:pPr>
    <w:r w:rsidRPr="001955A3">
      <w:t>14 St-1666/16-16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3">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6">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4"/>
  </w:num>
  <w:num w:numId="2">
    <w:abstractNumId w:val="11"/>
  </w:num>
  <w:num w:numId="3">
    <w:abstractNumId w:val="29"/>
  </w:num>
  <w:num w:numId="4">
    <w:abstractNumId w:val="30"/>
  </w:num>
  <w:num w:numId="5">
    <w:abstractNumId w:val="14"/>
  </w:num>
  <w:num w:numId="6">
    <w:abstractNumId w:val="31"/>
  </w:num>
  <w:num w:numId="7">
    <w:abstractNumId w:val="26"/>
  </w:num>
  <w:num w:numId="8">
    <w:abstractNumId w:val="7"/>
  </w:num>
  <w:num w:numId="9">
    <w:abstractNumId w:val="17"/>
  </w:num>
  <w:num w:numId="10">
    <w:abstractNumId w:val="25"/>
  </w:num>
  <w:num w:numId="11">
    <w:abstractNumId w:val="8"/>
  </w:num>
  <w:num w:numId="12">
    <w:abstractNumId w:val="36"/>
  </w:num>
  <w:num w:numId="13">
    <w:abstractNumId w:val="10"/>
  </w:num>
  <w:num w:numId="14">
    <w:abstractNumId w:val="28"/>
  </w:num>
  <w:num w:numId="15">
    <w:abstractNumId w:val="35"/>
  </w:num>
  <w:num w:numId="16">
    <w:abstractNumId w:val="33"/>
  </w:num>
  <w:num w:numId="17">
    <w:abstractNumId w:val="27"/>
  </w:num>
  <w:num w:numId="18">
    <w:abstractNumId w:val="3"/>
  </w:num>
  <w:num w:numId="19">
    <w:abstractNumId w:val="34"/>
  </w:num>
  <w:num w:numId="20">
    <w:abstractNumId w:val="18"/>
  </w:num>
  <w:num w:numId="21">
    <w:abstractNumId w:val="5"/>
  </w:num>
  <w:num w:numId="22">
    <w:abstractNumId w:val="21"/>
  </w:num>
  <w:num w:numId="23">
    <w:abstractNumId w:val="12"/>
  </w:num>
  <w:num w:numId="24">
    <w:abstractNumId w:val="22"/>
  </w:num>
  <w:num w:numId="25">
    <w:abstractNumId w:val="16"/>
  </w:num>
  <w:num w:numId="26">
    <w:abstractNumId w:val="6"/>
  </w:num>
  <w:num w:numId="27">
    <w:abstractNumId w:val="37"/>
  </w:num>
  <w:num w:numId="28">
    <w:abstractNumId w:val="19"/>
  </w:num>
  <w:num w:numId="29">
    <w:abstractNumId w:val="15"/>
  </w:num>
  <w:num w:numId="30">
    <w:abstractNumId w:val="1"/>
  </w:num>
  <w:num w:numId="31">
    <w:abstractNumId w:val="13"/>
  </w:num>
  <w:num w:numId="32">
    <w:abstractNumId w:val="20"/>
  </w:num>
  <w:num w:numId="33">
    <w:abstractNumId w:val="0"/>
  </w:num>
  <w:num w:numId="34">
    <w:abstractNumId w:val="2"/>
  </w:num>
  <w:num w:numId="35">
    <w:abstractNumId w:val="32"/>
  </w:num>
  <w:num w:numId="36">
    <w:abstractNumId w:val="23"/>
  </w:num>
  <w:num w:numId="37">
    <w:abstractNumId w:val="4"/>
  </w:num>
  <w:num w:numId="3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120"/>
    <w:rsid w:val="00012628"/>
    <w:rsid w:val="0001459D"/>
    <w:rsid w:val="00020AF7"/>
    <w:rsid w:val="00021048"/>
    <w:rsid w:val="00026EA4"/>
    <w:rsid w:val="00027CF2"/>
    <w:rsid w:val="000376CB"/>
    <w:rsid w:val="00040A11"/>
    <w:rsid w:val="00043D09"/>
    <w:rsid w:val="0005461F"/>
    <w:rsid w:val="0006344B"/>
    <w:rsid w:val="00063F2C"/>
    <w:rsid w:val="00064829"/>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536C"/>
    <w:rsid w:val="000F0156"/>
    <w:rsid w:val="000F20D6"/>
    <w:rsid w:val="000F23A5"/>
    <w:rsid w:val="000F2D91"/>
    <w:rsid w:val="000F5B01"/>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87910"/>
    <w:rsid w:val="00190A39"/>
    <w:rsid w:val="00191753"/>
    <w:rsid w:val="0019289D"/>
    <w:rsid w:val="001955A3"/>
    <w:rsid w:val="00196B20"/>
    <w:rsid w:val="001A01E2"/>
    <w:rsid w:val="001A18C9"/>
    <w:rsid w:val="001A32E7"/>
    <w:rsid w:val="001A598A"/>
    <w:rsid w:val="001A6C80"/>
    <w:rsid w:val="001B41AB"/>
    <w:rsid w:val="001B6AF0"/>
    <w:rsid w:val="001C3141"/>
    <w:rsid w:val="001C4228"/>
    <w:rsid w:val="001C6FB3"/>
    <w:rsid w:val="001D6769"/>
    <w:rsid w:val="001E4DEA"/>
    <w:rsid w:val="001F3746"/>
    <w:rsid w:val="002056BE"/>
    <w:rsid w:val="002060E6"/>
    <w:rsid w:val="002112BD"/>
    <w:rsid w:val="002124B5"/>
    <w:rsid w:val="00212859"/>
    <w:rsid w:val="002129E4"/>
    <w:rsid w:val="0021619E"/>
    <w:rsid w:val="00221980"/>
    <w:rsid w:val="00223F57"/>
    <w:rsid w:val="00230009"/>
    <w:rsid w:val="002301B1"/>
    <w:rsid w:val="00231182"/>
    <w:rsid w:val="00233904"/>
    <w:rsid w:val="00235E86"/>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46F5"/>
    <w:rsid w:val="002C5995"/>
    <w:rsid w:val="002D074C"/>
    <w:rsid w:val="002D2F4D"/>
    <w:rsid w:val="002E602C"/>
    <w:rsid w:val="002E71F0"/>
    <w:rsid w:val="002E7E68"/>
    <w:rsid w:val="002F2BDD"/>
    <w:rsid w:val="002F2D04"/>
    <w:rsid w:val="002F51EA"/>
    <w:rsid w:val="00302AAF"/>
    <w:rsid w:val="00316C5C"/>
    <w:rsid w:val="00330B1A"/>
    <w:rsid w:val="00331C4B"/>
    <w:rsid w:val="00333D72"/>
    <w:rsid w:val="003403C3"/>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1DB1"/>
    <w:rsid w:val="003A52F9"/>
    <w:rsid w:val="003A5E93"/>
    <w:rsid w:val="003A6023"/>
    <w:rsid w:val="003B104E"/>
    <w:rsid w:val="003C60D7"/>
    <w:rsid w:val="003E14CC"/>
    <w:rsid w:val="003E4EC4"/>
    <w:rsid w:val="003E5553"/>
    <w:rsid w:val="003E66F9"/>
    <w:rsid w:val="003F34DE"/>
    <w:rsid w:val="0040029D"/>
    <w:rsid w:val="00403559"/>
    <w:rsid w:val="00405F0F"/>
    <w:rsid w:val="00406A18"/>
    <w:rsid w:val="004109AE"/>
    <w:rsid w:val="00416799"/>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B7783"/>
    <w:rsid w:val="004C1235"/>
    <w:rsid w:val="004C24DF"/>
    <w:rsid w:val="004C2E39"/>
    <w:rsid w:val="004C3730"/>
    <w:rsid w:val="004C3D8B"/>
    <w:rsid w:val="004C49C3"/>
    <w:rsid w:val="004D0926"/>
    <w:rsid w:val="004D0F1F"/>
    <w:rsid w:val="004D2DD9"/>
    <w:rsid w:val="004D2F39"/>
    <w:rsid w:val="004D3838"/>
    <w:rsid w:val="004D3FE6"/>
    <w:rsid w:val="004D5765"/>
    <w:rsid w:val="004E6AA8"/>
    <w:rsid w:val="004E6E8F"/>
    <w:rsid w:val="004F4931"/>
    <w:rsid w:val="004F5283"/>
    <w:rsid w:val="004F64FE"/>
    <w:rsid w:val="004F74FC"/>
    <w:rsid w:val="00501F94"/>
    <w:rsid w:val="00502061"/>
    <w:rsid w:val="00506FE1"/>
    <w:rsid w:val="0051094F"/>
    <w:rsid w:val="0051258E"/>
    <w:rsid w:val="0051273D"/>
    <w:rsid w:val="00513A00"/>
    <w:rsid w:val="005141EF"/>
    <w:rsid w:val="00515693"/>
    <w:rsid w:val="005231C4"/>
    <w:rsid w:val="00523F2C"/>
    <w:rsid w:val="00532204"/>
    <w:rsid w:val="00537813"/>
    <w:rsid w:val="00540E56"/>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1E09"/>
    <w:rsid w:val="005B30CF"/>
    <w:rsid w:val="005B44CF"/>
    <w:rsid w:val="005B4799"/>
    <w:rsid w:val="005C0D30"/>
    <w:rsid w:val="005C1824"/>
    <w:rsid w:val="005C20D9"/>
    <w:rsid w:val="005C3BEC"/>
    <w:rsid w:val="005C44A4"/>
    <w:rsid w:val="005C7298"/>
    <w:rsid w:val="005D0C63"/>
    <w:rsid w:val="005D1A87"/>
    <w:rsid w:val="005D69FA"/>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3883"/>
    <w:rsid w:val="00644FC4"/>
    <w:rsid w:val="0065114E"/>
    <w:rsid w:val="00652A6D"/>
    <w:rsid w:val="00655055"/>
    <w:rsid w:val="00655210"/>
    <w:rsid w:val="00660064"/>
    <w:rsid w:val="0066419B"/>
    <w:rsid w:val="006660FE"/>
    <w:rsid w:val="00671C21"/>
    <w:rsid w:val="00672A0B"/>
    <w:rsid w:val="006805A0"/>
    <w:rsid w:val="00680628"/>
    <w:rsid w:val="006816F1"/>
    <w:rsid w:val="006861E7"/>
    <w:rsid w:val="00691909"/>
    <w:rsid w:val="006944E2"/>
    <w:rsid w:val="0069650E"/>
    <w:rsid w:val="006A0D23"/>
    <w:rsid w:val="006A2D4B"/>
    <w:rsid w:val="006A63A7"/>
    <w:rsid w:val="006B340A"/>
    <w:rsid w:val="006B406F"/>
    <w:rsid w:val="006B4610"/>
    <w:rsid w:val="006C041B"/>
    <w:rsid w:val="006C0C10"/>
    <w:rsid w:val="006C4500"/>
    <w:rsid w:val="006C55C7"/>
    <w:rsid w:val="006D20F8"/>
    <w:rsid w:val="006D240D"/>
    <w:rsid w:val="006E289A"/>
    <w:rsid w:val="006E4610"/>
    <w:rsid w:val="006E7DED"/>
    <w:rsid w:val="006F14A1"/>
    <w:rsid w:val="006F51CA"/>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7544"/>
    <w:rsid w:val="00797989"/>
    <w:rsid w:val="007A1B3A"/>
    <w:rsid w:val="007A3EB5"/>
    <w:rsid w:val="007A6E93"/>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33EC"/>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721F0"/>
    <w:rsid w:val="009738A7"/>
    <w:rsid w:val="00973A4B"/>
    <w:rsid w:val="00985F47"/>
    <w:rsid w:val="00986812"/>
    <w:rsid w:val="009876F2"/>
    <w:rsid w:val="00987F1A"/>
    <w:rsid w:val="00990C7E"/>
    <w:rsid w:val="009943D9"/>
    <w:rsid w:val="009954D4"/>
    <w:rsid w:val="009A0C35"/>
    <w:rsid w:val="009A14E4"/>
    <w:rsid w:val="009A616C"/>
    <w:rsid w:val="009B02D5"/>
    <w:rsid w:val="009B17C7"/>
    <w:rsid w:val="009B352E"/>
    <w:rsid w:val="009B588E"/>
    <w:rsid w:val="009B7725"/>
    <w:rsid w:val="009B7EEA"/>
    <w:rsid w:val="009C260B"/>
    <w:rsid w:val="009D2A4D"/>
    <w:rsid w:val="009D4AEC"/>
    <w:rsid w:val="009E094B"/>
    <w:rsid w:val="009E143C"/>
    <w:rsid w:val="00A01122"/>
    <w:rsid w:val="00A13244"/>
    <w:rsid w:val="00A1440D"/>
    <w:rsid w:val="00A14DAA"/>
    <w:rsid w:val="00A1532F"/>
    <w:rsid w:val="00A15373"/>
    <w:rsid w:val="00A153E4"/>
    <w:rsid w:val="00A16023"/>
    <w:rsid w:val="00A2791C"/>
    <w:rsid w:val="00A30F84"/>
    <w:rsid w:val="00A34F42"/>
    <w:rsid w:val="00A35410"/>
    <w:rsid w:val="00A3698E"/>
    <w:rsid w:val="00A4485C"/>
    <w:rsid w:val="00A475EE"/>
    <w:rsid w:val="00A56402"/>
    <w:rsid w:val="00A5680F"/>
    <w:rsid w:val="00A56CE0"/>
    <w:rsid w:val="00A6179F"/>
    <w:rsid w:val="00A65DAB"/>
    <w:rsid w:val="00A74409"/>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6461"/>
    <w:rsid w:val="00AB6BE7"/>
    <w:rsid w:val="00AD0003"/>
    <w:rsid w:val="00AD2ACF"/>
    <w:rsid w:val="00AD573C"/>
    <w:rsid w:val="00AD6CDC"/>
    <w:rsid w:val="00AE3E07"/>
    <w:rsid w:val="00AE4A19"/>
    <w:rsid w:val="00AE586F"/>
    <w:rsid w:val="00AF0A7E"/>
    <w:rsid w:val="00AF7FAA"/>
    <w:rsid w:val="00B00A41"/>
    <w:rsid w:val="00B0502A"/>
    <w:rsid w:val="00B13693"/>
    <w:rsid w:val="00B14D5F"/>
    <w:rsid w:val="00B2073A"/>
    <w:rsid w:val="00B22E50"/>
    <w:rsid w:val="00B2352F"/>
    <w:rsid w:val="00B25DB6"/>
    <w:rsid w:val="00B273E8"/>
    <w:rsid w:val="00B32C7D"/>
    <w:rsid w:val="00B33751"/>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222B8"/>
    <w:rsid w:val="00C26C3E"/>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1C30"/>
    <w:rsid w:val="00C86059"/>
    <w:rsid w:val="00C90FBD"/>
    <w:rsid w:val="00CA76AA"/>
    <w:rsid w:val="00CB1707"/>
    <w:rsid w:val="00CB7D2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5913"/>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3ED7"/>
    <w:rsid w:val="00E15B62"/>
    <w:rsid w:val="00E1751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5A21"/>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1290"/>
    <w:rsid w:val="00EF311F"/>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474E"/>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3D9"/>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Reetkatablice" w:type="table">
    <w:name w:val="Table Grid"/>
    <w:basedOn w:val="Obinatablica"/>
    <w:uiPriority w:val="59"/>
    <w:rsid w:val="00E1751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basedOn w:val="Zadanifontodlomka"/>
    <w:unhideWhenUsed/>
    <w:rsid w:val="00E17512"/>
    <w:rPr>
      <w:color w:val="0000FF"/>
      <w:u w:val="single"/>
    </w:rPr>
  </w:style>
  <w:style w:customStyle="true" w:styleId="BezproredaChar" w:type="character">
    <w:name w:val="Bez proreda Char"/>
    <w:link w:val="Bezproreda"/>
    <w:uiPriority w:val="1"/>
    <w:rsid w:val="003A1DB1"/>
    <w:rPr>
      <w:rFonts w:eastAsia="Calibri"/>
      <w:sz w:val="24"/>
      <w:szCs w:val="22"/>
      <w:lang w:eastAsia="en-US"/>
    </w:rPr>
  </w:style>
  <w:style w:styleId="Tekstrezerviranogmjesta" w:type="character">
    <w:name w:val="Placeholder Text"/>
    <w:basedOn w:val="Zadanifontodlomka"/>
    <w:uiPriority w:val="99"/>
    <w:semiHidden/>
    <w:rsid w:val="00D75913"/>
    <w:rPr>
      <w:color w:val="808080"/>
      <w:bdr w:space="0" w:sz="0" w:color="auto" w:val="none"/>
      <w:shd w:fill="auto" w:color="auto" w:val="clear"/>
    </w:rPr>
  </w:style>
  <w:style w:customStyle="true" w:styleId="eSPISCCParagraphDefaultFont" w:type="character">
    <w:name w:val="eSPIS_CC_Paragraph Default Font"/>
    <w:basedOn w:val="Zadanifontodlomka"/>
    <w:rsid w:val="00D759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5913"/>
    <w:rPr>
      <w:bdr w:space="0" w:sz="0" w:color="auto" w:val="none"/>
      <w:shd w:fill="FFFFCC" w:color="auto" w:val="clear"/>
      <w:lang w:val="hr-HR"/>
    </w:rPr>
  </w:style>
  <w:style w:customStyle="true" w:styleId="PozadinaSvijetloCrvena" w:type="character">
    <w:name w:val="Pozadina_SvijetloCrvena"/>
    <w:basedOn w:val="eSPISCCParagraphDefaultFont"/>
    <w:rsid w:val="00D759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59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Reetkatablice" w:type="table">
    <w:name w:val="Table Grid"/>
    <w:basedOn w:val="Obinatablica"/>
    <w:uiPriority w:val="59"/>
    <w:rsid w:val="00E1751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basedOn w:val="Zadanifontodlomka"/>
    <w:unhideWhenUsed/>
    <w:rsid w:val="00E17512"/>
    <w:rPr>
      <w:color w:val="0000FF"/>
      <w:u w:val="single"/>
    </w:rPr>
  </w:style>
  <w:style w:customStyle="1" w:styleId="BezproredaChar" w:type="character">
    <w:name w:val="Bez proreda Char"/>
    <w:link w:val="Bezproreda"/>
    <w:uiPriority w:val="1"/>
    <w:rsid w:val="003A1DB1"/>
    <w:rPr>
      <w:rFonts w:eastAsia="Calibri"/>
      <w:sz w:val="24"/>
      <w:szCs w:val="22"/>
      <w:lang w:eastAsia="en-US"/>
    </w:rPr>
  </w:style>
  <w:style w:styleId="Tekstrezerviranogmjesta" w:type="character">
    <w:name w:val="Placeholder Text"/>
    <w:basedOn w:val="Zadanifontodlomka"/>
    <w:uiPriority w:val="99"/>
    <w:semiHidden/>
    <w:rsid w:val="00D75913"/>
    <w:rPr>
      <w:color w:val="808080"/>
      <w:bdr w:color="auto" w:space="0" w:sz="0" w:val="none"/>
      <w:shd w:color="auto" w:fill="auto" w:val="clear"/>
    </w:rPr>
  </w:style>
  <w:style w:customStyle="1" w:styleId="eSPISCCParagraphDefaultFont" w:type="character">
    <w:name w:val="eSPIS_CC_Paragraph Default Font"/>
    <w:basedOn w:val="Zadanifontodlomka"/>
    <w:rsid w:val="00D759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5913"/>
    <w:rPr>
      <w:bdr w:color="auto" w:space="0" w:sz="0" w:val="none"/>
      <w:shd w:color="auto" w:fill="FFFFCC" w:val="clear"/>
      <w:lang w:val="hr-HR"/>
    </w:rPr>
  </w:style>
  <w:style w:customStyle="1" w:styleId="PozadinaSvijetloCrvena" w:type="character">
    <w:name w:val="Pozadina_SvijetloCrvena"/>
    <w:basedOn w:val="eSPISCCParagraphDefaultFont"/>
    <w:rsid w:val="00D759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59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1666</izvorni_sadrzaj>
    <derivirana_varijabla naziv="DomainObject.Predmet.Broj_1">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St-1666/2016</izvorni_sadrzaj>
    <derivirana_varijabla naziv="DomainObject.Predmet.OznakaBroj_1">St-1666/2016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 BELLUS j.d.o.o. za prijevoz i usluge</izvorni_sadrzaj>
    <derivirana_varijabla naziv="DomainObject.Predmet.ProtustrankaFormated_1">  D.B. BELLUS j.d.o.o. za prijevoz i usluge</derivirana_varijabla>
  </DomainObject.Predmet.ProtustrankaFormated>
  <DomainObject.Predmet.ProtustrankaFormatedOIB>
    <izvorni_sadrzaj>  D.B. BELLUS j.d.o.o. za prijevoz i usluge, OIB 16628867927</izvorni_sadrzaj>
    <derivirana_varijabla naziv="DomainObject.Predmet.ProtustrankaFormatedOIB_1">  D.B. BELLUS j.d.o.o. za prijevoz i usluge, OIB 16628867927</derivirana_varijabla>
  </DomainObject.Predmet.ProtustrankaFormatedOIB>
  <DomainObject.Predmet.ProtustrankaFormatedWithAdress>
    <izvorni_sadrzaj> D.B. BELLUS j.d.o.o. za prijevoz i usluge, Osječka 10, 31550 Valpovo</izvorni_sadrzaj>
    <derivirana_varijabla naziv="DomainObject.Predmet.ProtustrankaFormatedWithAdress_1"> D.B. BELLUS j.d.o.o. za prijevoz i usluge, Osječka 10, 31550 Valpovo</derivirana_varijabla>
  </DomainObject.Predmet.ProtustrankaFormatedWithAdress>
  <DomainObject.Predmet.ProtustrankaFormatedWithAdressOIB>
    <izvorni_sadrzaj> D.B. BELLUS j.d.o.o. za prijevoz i usluge, OIB 16628867927, Osječka 10, 31550 Valpovo</izvorni_sadrzaj>
    <derivirana_varijabla naziv="DomainObject.Predmet.ProtustrankaFormatedWithAdressOIB_1"> D.B. BELLUS j.d.o.o. za prijevoz i usluge, OIB 16628867927, Osječka 10, 31550 Valpovo</derivirana_varijabla>
  </DomainObject.Predmet.ProtustrankaFormatedWithAdressOIB>
  <DomainObject.Predmet.ProtustrankaWithAdress>
    <izvorni_sadrzaj>D.B. BELLUS j.d.o.o. za prijevoz i usluge Osječka 10, 31550 Valpovo</izvorni_sadrzaj>
    <derivirana_varijabla naziv="DomainObject.Predmet.ProtustrankaWithAdress_1">D.B. BELLUS j.d.o.o. za prijevoz i usluge Osječka 10, 31550 Valpovo</derivirana_varijabla>
  </DomainObject.Predmet.ProtustrankaWithAdress>
  <DomainObject.Predmet.ProtustrankaWithAdressOIB>
    <izvorni_sadrzaj>D.B. BELLUS j.d.o.o. za prijevoz i usluge, OIB 16628867927, Osječka 10, 31550 Valpovo</izvorni_sadrzaj>
    <derivirana_varijabla naziv="DomainObject.Predmet.ProtustrankaWithAdressOIB_1">D.B. BELLUS j.d.o.o. za prijevoz i usluge, OIB 16628867927, Osječka 10, 31550 Valpovo</derivirana_varijabla>
  </DomainObject.Predmet.ProtustrankaWithAdressOIB>
  <DomainObject.Predmet.ProtustrankaNazivFormated>
    <izvorni_sadrzaj>D.B. BELLUS j.d.o.o. za prijevoz i usluge</izvorni_sadrzaj>
    <derivirana_varijabla naziv="DomainObject.Predmet.ProtustrankaNazivFormated_1">D.B. BELLUS j.d.o.o. za prijevoz i usluge</derivirana_varijabla>
  </DomainObject.Predmet.ProtustrankaNazivFormated>
  <DomainObject.Predmet.ProtustrankaNazivFormatedOIB>
    <izvorni_sadrzaj>D.B. BELLUS j.d.o.o. za prijevoz i usluge, OIB 16628867927</izvorni_sadrzaj>
    <derivirana_varijabla naziv="DomainObject.Predmet.ProtustrankaNazivFormatedOIB_1">D.B. BELLUS j.d.o.o. za prijevoz i usluge, OIB 16628867927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D.B. BELLUS j.d.o.o. za prijevoz i usluge</item>
    </izvorni_sadrzaj>
    <derivirana_varijabla naziv="DomainObject.Predmet.ProtuStrankaListFormated_1">
      <item>D.B. BELLUS j.d.o.o. za prijevoz i usluge</item>
    </derivirana_varijabla>
  </DomainObject.Predmet.ProtuStrankaListFormated>
  <DomainObject.Predmet.ProtuStrankaListFormatedOIB>
    <izvorni_sadrzaj>
      <item>D.B. BELLUS j.d.o.o. za prijevoz i usluge, OIB 16628867927</item>
    </izvorni_sadrzaj>
    <derivirana_varijabla naziv="DomainObject.Predmet.ProtuStrankaListFormatedOIB_1">
      <item>D.B. BELLUS j.d.o.o. za prijevoz i usluge, OIB 16628867927</item>
    </derivirana_varijabla>
  </DomainObject.Predmet.ProtuStrankaListFormatedOIB>
  <DomainObject.Predmet.ProtuStrankaListFormatedWithAdress>
    <izvorni_sadrzaj>
      <item>D.B. BELLUS j.d.o.o. za prijevoz i usluge, Osječka 10, 31550 Valpovo</item>
    </izvorni_sadrzaj>
    <derivirana_varijabla naziv="DomainObject.Predmet.ProtuStrankaListFormatedWithAdress_1">
      <item>D.B. BELLUS j.d.o.o. za prijevoz i usluge, Osječka 10, 31550 Valpovo</item>
    </derivirana_varijabla>
  </DomainObject.Predmet.ProtuStrankaListFormatedWithAdress>
  <DomainObject.Predmet.ProtuStrankaListFormatedWithAdressOIB>
    <izvorni_sadrzaj>
      <item>D.B. BELLUS j.d.o.o. za prijevoz i usluge, OIB 16628867927, Osječka 10, 31550 Valpovo</item>
    </izvorni_sadrzaj>
    <derivirana_varijabla naziv="DomainObject.Predmet.ProtuStrankaListFormatedWithAdressOIB_1">
      <item>D.B. BELLUS j.d.o.o. za prijevoz i usluge, OIB 16628867927, Osječka 10, 31550 Valpovo</item>
    </derivirana_varijabla>
  </DomainObject.Predmet.ProtuStrankaListFormatedWithAdressOIB>
  <DomainObject.Predmet.ProtuStrankaListNazivFormated>
    <izvorni_sadrzaj>
      <item>D.B. BELLUS j.d.o.o. za prijevoz i usluge</item>
    </izvorni_sadrzaj>
    <derivirana_varijabla naziv="DomainObject.Predmet.ProtuStrankaListNazivFormated_1">
      <item>D.B. BELLUS j.d.o.o. za prijevoz i usluge</item>
    </derivirana_varijabla>
  </DomainObject.Predmet.ProtuStrankaListNazivFormated>
  <DomainObject.Predmet.ProtuStrankaListNazivFormatedOIB>
    <izvorni_sadrzaj>
      <item>D.B. BELLUS j.d.o.o. za prijevoz i usluge, OIB 16628867927</item>
    </izvorni_sadrzaj>
    <derivirana_varijabla naziv="DomainObject.Predmet.ProtuStrankaListNazivFormatedOIB_1">
      <item>D.B. BELLUS j.d.o.o. za prijevoz i usluge, OIB 16628867927</item>
    </derivirana_varijabla>
  </DomainObject.Predmet.ProtuStrankaListNazivFormatedOIB>
  <DomainObject.Predmet.OstaliListFormated>
    <izvorni_sadrzaj>
      <item>ŽDO GUO Osijek</item>
      <item>Dejan Bratuševac</item>
    </izvorni_sadrzaj>
    <derivirana_varijabla naziv="DomainObject.Predmet.OstaliListFormated_1">
      <item>ŽDO GUO Osijek</item>
      <item>Dejan Bratuševac</item>
    </derivirana_varijabla>
  </DomainObject.Predmet.OstaliListFormated>
  <DomainObject.Predmet.OstaliListFormatedOIB>
    <izvorni_sadrzaj>
      <item>ŽDO GUO Osijek</item>
      <item>Dejan Bratuševac, OIB 13356661752</item>
    </izvorni_sadrzaj>
    <derivirana_varijabla naziv="DomainObject.Predmet.OstaliListFormatedOIB_1">
      <item>ŽDO GUO Osijek</item>
      <item>Dejan Bratuševac, OIB 13356661752</item>
    </derivirana_varijabla>
  </DomainObject.Predmet.OstaliListFormatedOIB>
  <DomainObject.Predmet.OstaliListFormatedWithAdress>
    <izvorni_sadrzaj>
      <item>ŽDO GUO Osijek</item>
      <item>Dejan Bratuševac, Matije gupca 81, 31550 Valpovo</item>
    </izvorni_sadrzaj>
    <derivirana_varijabla naziv="DomainObject.Predmet.OstaliListFormatedWithAdress_1">
      <item>ŽDO GUO Osijek</item>
      <item>Dejan Bratuševac, Matije gupca 81, 31550 Valpovo</item>
    </derivirana_varijabla>
  </DomainObject.Predmet.OstaliListFormatedWithAdress>
  <DomainObject.Predmet.OstaliListFormatedWithAdressOIB>
    <izvorni_sadrzaj>
      <item>ŽDO GUO Osijek</item>
      <item>Dejan Bratuševac, OIB 13356661752, Matije gupca 81, 31550 Valpovo</item>
    </izvorni_sadrzaj>
    <derivirana_varijabla naziv="DomainObject.Predmet.OstaliListFormatedWithAdressOIB_1">
      <item>ŽDO GUO Osijek</item>
      <item>Dejan Bratuševac, OIB 13356661752, Matije gupca 81, 31550 Valpovo</item>
    </derivirana_varijabla>
  </DomainObject.Predmet.OstaliListFormatedWithAdressOIB>
  <DomainObject.Predmet.OstaliListNazivFormated>
    <izvorni_sadrzaj>
      <item>ŽDO GUO Osijek</item>
      <item>Dejan Bratuševac</item>
    </izvorni_sadrzaj>
    <derivirana_varijabla naziv="DomainObject.Predmet.OstaliListNazivFormated_1">
      <item>ŽDO GUO Osijek</item>
      <item>Dejan Bratuševac</item>
    </derivirana_varijabla>
  </DomainObject.Predmet.OstaliListNazivFormated>
  <DomainObject.Predmet.OstaliListNazivFormatedOIB>
    <izvorni_sadrzaj>
      <item>ŽDO GUO Osijek</item>
      <item>Dejan Bratuševac, OIB 13356661752</item>
    </izvorni_sadrzaj>
    <derivirana_varijabla naziv="DomainObject.Predmet.OstaliListNazivFormatedOIB_1">
      <item>ŽDO GUO Osijek</item>
      <item>Dejan Bratuševac, OIB 13356661752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D.B. BELLUS j.d.o.o. za prijevoz i usluge</izvorni_sadrzaj>
    <derivirana_varijabla naziv="DomainObject.Predmet.ProtustrankaIDrugi_1">D.B. BELLUS j.d.o.o. za prijevoz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D.B. BELLUS j.d.o.o. za prijevoz i usluge, OIB 16628867927, Osječka 10, 31550 Valpovo</izvorni_sadrzaj>
    <derivirana_varijabla naziv="DomainObject.Predmet.ProtustrankaIDrugiAdressOIB_1">D.B. BELLUS j.d.o.o. za prijevoz i usluge, OIB 16628867927, Osječka 10,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D.B. BELLUS j.d.o.o. za prijevoz i usluge</item>
      <item>ŽDO GUO Osijek</item>
      <item>Dejan Bratuševac</item>
    </izvorni_sadrzaj>
    <derivirana_varijabla naziv="DomainObject.Predmet.SudioniciListNaziv_1">
      <item>FINA RC OSIJEK</item>
      <item>D.B. BELLUS j.d.o.o. za prijevoz i usluge</item>
      <item>ŽDO GUO Osijek</item>
      <item>Dejan Bratuševac</item>
    </derivirana_varijabla>
  </DomainObject.Predmet.SudioniciListNaziv>
  <DomainObject.Predmet.SudioniciListAdressOIB>
    <izvorni_sadrzaj>
      <item>FINA RC OSIJEK, OIB 85821130368</item>
      <item>D.B. BELLUS j.d.o.o. za prijevoz i usluge, OIB 16628867927, Osječka 10,31550 Valpovo</item>
      <item>ŽDO GUO Osijek</item>
      <item>Dejan Bratuševac, OIB 13356661752, Matije gupca 81,31550 Valpovo</item>
    </izvorni_sadrzaj>
    <derivirana_varijabla naziv="DomainObject.Predmet.SudioniciListAdressOIB_1">
      <item>FINA RC OSIJEK, OIB 85821130368</item>
      <item>D.B. BELLUS j.d.o.o. za prijevoz i usluge, OIB 16628867927, Osječka 10,31550 Valpovo</item>
      <item>ŽDO GUO Osijek</item>
      <item>Dejan Bratuševac, OIB 13356661752, Matije gupca 81,31550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16628867927</item>
      <item>, OIB null</item>
      <item>, OIB 13356661752</item>
    </izvorni_sadrzaj>
    <derivirana_varijabla naziv="DomainObject.Predmet.SudioniciListNazivOIB_1">
      <item>, OIB 85821130368</item>
      <item>, OIB 16628867927</item>
      <item>, OIB null</item>
      <item>, OIB 13356661752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BB1DBB-9C3D-42CD-9A44-C88B376495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908</properties:Words>
  <properties:Characters>5059</properties:Characters>
  <properties:Lines>129</properties:Lines>
  <properties:Paragraphs>38</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2016-10-28T08:12:00Z</cp:lastPrinted>
  <dcterms:modified xmlns:xsi="http://www.w3.org/2001/XMLSchema-instance" xsi:type="dcterms:W3CDTF">2016-11-22T06:56:00Z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