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59ec" w14:paraId="12359e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3648B">
        <w:t>2438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3648B">
        <w:t>26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865B1">
        <w:t xml:space="preserve">PAUZA ZA KAVU d.o.o., Zagreb, Frankopanska 5A </w:t>
      </w:r>
      <w:r w:rsidR="00AC4528">
        <w:t>(OIB</w:t>
      </w:r>
      <w:r w:rsidR="00CB0338">
        <w:t>:</w:t>
      </w:r>
      <w:r w:rsidR="00E865B1">
        <w:t xml:space="preserve"> 33263847908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865B1">
        <w:t xml:space="preserve">272.707,57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865B1">
        <w:t>26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3648B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318F6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0750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865B1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1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St-2438/2015</izvorni_sadrzaj>
    <derivirana_varijabla naziv="DomainObject.Predmet.OznakaBroj_1">St-2438/2015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PAUZA ZA KAVU d.o.o. zastupanog po punomoćniku Vedran Čizmić</izvorni_sadrzaj>
    <derivirana_varijabla naziv="DomainObject.Predmet.ProtustrankaFormated_1">  PAUZA ZA KAVU d.o.o. zastupanog po punomoćniku Vedran Čizmić</derivirana_varijabla>
  </DomainObject.Predmet.ProtustrankaFormated>
  <DomainObject.Predmet.ProtustrankaFormatedOIB>
    <izvorni_sadrzaj>  PAUZA ZA KAVU d.o.o., OIB 33263847908 zastupanog po punomoćniku Vedran Čizmić</izvorni_sadrzaj>
    <derivirana_varijabla naziv="DomainObject.Predmet.ProtustrankaFormatedOIB_1">  PAUZA ZA KAVU d.o.o., OIB 33263847908 zastupanog po punomoćniku Vedran Čizmić</derivirana_varijabla>
  </DomainObject.Predmet.ProtustrankaFormatedOIB>
  <DomainObject.Predmet.ProtustrankaFormatedWithAdress>
    <izvorni_sadrzaj> PAUZA ZA KAVU d.o.o., Frankopanska 5A, 10000 Zagreb zastupanog po punomoćniku Vedran Čizmić</izvorni_sadrzaj>
    <derivirana_varijabla naziv="DomainObject.Predmet.ProtustrankaFormatedWithAdress_1"> PAUZA ZA KAVU d.o.o., Frankopanska 5A, 10000 Zagreb zastupanog po punomoćniku Vedran Čizmić</derivirana_varijabla>
  </DomainObject.Predmet.ProtustrankaFormatedWithAdress>
  <DomainObject.Predmet.ProtustrankaFormatedWithAdressOIB>
    <izvorni_sadrzaj> PAUZA ZA KAVU d.o.o., OIB 33263847908, Frankopanska 5A, 10000 Zagreb zastupanog po punomoćniku Vedran Čizmić</izvorni_sadrzaj>
    <derivirana_varijabla naziv="DomainObject.Predmet.ProtustrankaFormatedWithAdressOIB_1"> PAUZA ZA KAVU d.o.o., OIB 33263847908, Frankopanska 5A, 10000 Zagreb zastupanog po punomoćniku Vedran Čizmić</derivirana_varijabla>
  </DomainObject.Predmet.ProtustrankaFormatedWithAdressOIB>
  <DomainObject.Predmet.ProtustrankaWithAdress>
    <izvorni_sadrzaj>PAUZA ZA KAVU d.o.o. Frankopanska 5A, 10000 Zagreb</izvorni_sadrzaj>
    <derivirana_varijabla naziv="DomainObject.Predmet.ProtustrankaWithAdress_1">PAUZA ZA KAVU d.o.o. Frankopanska 5A, 10000 Zagreb</derivirana_varijabla>
  </DomainObject.Predmet.ProtustrankaWithAdress>
  <DomainObject.Predmet.ProtustrankaWithAdressOIB>
    <izvorni_sadrzaj>PAUZA ZA KAVU d.o.o., OIB 33263847908, Frankopanska 5A, 10000 Zagreb</izvorni_sadrzaj>
    <derivirana_varijabla naziv="DomainObject.Predmet.ProtustrankaWithAdressOIB_1">PAUZA ZA KAVU d.o.o., OIB 33263847908, Frankopanska 5A, 10000 Zagreb</derivirana_varijabla>
  </DomainObject.Predmet.ProtustrankaWithAdressOIB>
  <DomainObject.Predmet.ProtustrankaNazivFormated>
    <izvorni_sadrzaj>PAUZA ZA KAVU d.o.o.</izvorni_sadrzaj>
    <derivirana_varijabla naziv="DomainObject.Predmet.ProtustrankaNazivFormated_1">PAUZA ZA KAVU d.o.o.</derivirana_varijabla>
  </DomainObject.Predmet.ProtustrankaNazivFormated>
  <DomainObject.Predmet.ProtustrankaNazivFormatedOIB>
    <izvorni_sadrzaj>PAUZA ZA KAVU d.o.o., OIB 33263847908</izvorni_sadrzaj>
    <derivirana_varijabla naziv="DomainObject.Predmet.ProtustrankaNazivFormatedOIB_1">PAUZA ZA KAVU d.o.o., OIB 33263847908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PAUZA ZA KAVU d.o.o. zastupanog po punomoćniku Vedran Čizmić</item>
    </izvorni_sadrzaj>
    <derivirana_varijabla naziv="DomainObject.Predmet.ProtuStrankaListFormated_1">
      <item>PAUZA ZA KAVU d.o.o. zastupanog po punomoćniku Vedran Čizmić</item>
    </derivirana_varijabla>
  </DomainObject.Predmet.ProtuStrankaListFormated>
  <DomainObject.Predmet.ProtuStrankaListFormatedOIB>
    <izvorni_sadrzaj>
      <item>PAUZA ZA KAVU d.o.o., OIB 33263847908 zastupanog po punomoćniku Vedran Čizmić</item>
    </izvorni_sadrzaj>
    <derivirana_varijabla naziv="DomainObject.Predmet.ProtuStrankaListFormatedOIB_1">
      <item>PAUZA ZA KAVU d.o.o., OIB 33263847908 zastupanog po punomoćniku Vedran Čizmić</item>
    </derivirana_varijabla>
  </DomainObject.Predmet.ProtuStrankaListFormatedOIB>
  <DomainObject.Predmet.ProtuStrankaListFormatedWithAdress>
    <izvorni_sadrzaj>
      <item>PAUZA ZA KAVU d.o.o., Frankopanska 5A, 10000 Zagreb zastupanog po punomoćniku Vedran Čizmić</item>
    </izvorni_sadrzaj>
    <derivirana_varijabla naziv="DomainObject.Predmet.ProtuStrankaListFormatedWithAdress_1">
      <item>PAUZA ZA KAVU d.o.o., Frankopanska 5A, 10000 Zagreb zastupanog po punomoćniku Vedran Čizmić</item>
    </derivirana_varijabla>
  </DomainObject.Predmet.ProtuStrankaListFormatedWithAdress>
  <DomainObject.Predmet.ProtuStrankaListFormatedWithAdressOIB>
    <izvorni_sadrzaj>
      <item>PAUZA ZA KAVU d.o.o., OIB 33263847908, Frankopanska 5A, 10000 Zagreb zastupanog po punomoćniku Vedran Čizmić</item>
    </izvorni_sadrzaj>
    <derivirana_varijabla naziv="DomainObject.Predmet.ProtuStrankaListFormatedWithAdressOIB_1">
      <item>PAUZA ZA KAVU d.o.o., OIB 33263847908, Frankopanska 5A, 10000 Zagreb zastupanog po punomoćniku Vedran Čizmić</item>
    </derivirana_varijabla>
  </DomainObject.Predmet.ProtuStrankaListFormatedWithAdressOIB>
  <DomainObject.Predmet.ProtuStrankaListNazivFormated>
    <izvorni_sadrzaj>
      <item>PAUZA ZA KAVU d.o.o.</item>
    </izvorni_sadrzaj>
    <derivirana_varijabla naziv="DomainObject.Predmet.ProtuStrankaListNazivFormated_1">
      <item>PAUZA ZA KAVU d.o.o.</item>
    </derivirana_varijabla>
  </DomainObject.Predmet.ProtuStrankaListNazivFormated>
  <DomainObject.Predmet.ProtuStrankaListNazivFormatedOIB>
    <izvorni_sadrzaj>
      <item>PAUZA ZA KAVU d.o.o., OIB 33263847908</item>
    </izvorni_sadrzaj>
    <derivirana_varijabla naziv="DomainObject.Predmet.ProtuStrankaListNazivFormatedOIB_1">
      <item>PAUZA ZA KAVU d.o.o., OIB 33263847908</item>
    </derivirana_varijabla>
  </DomainObject.Predmet.ProtuStrankaListNazivFormatedOIB>
  <DomainObject.Predmet.OstaliListFormated>
    <izvorni_sadrzaj>
      <item>Vedran Čizmić punomoćnik sudionika u postupku PAUZA ZA KAVU d.o.o.</item>
    </izvorni_sadrzaj>
    <derivirana_varijabla naziv="DomainObject.Predmet.OstaliListFormated_1">
      <item>Vedran Čizmić punomoćnik sudionika u postupku PAUZA ZA KAVU d.o.o.</item>
    </derivirana_varijabla>
  </DomainObject.Predmet.OstaliListFormated>
  <DomainObject.Predmet.OstaliListFormatedOIB>
    <izvorni_sadrzaj>
      <item>Vedran Čizmić, OIB 75000047338 punomoćnik sudionika u postupku PAUZA ZA KAVU d.o.o.</item>
    </izvorni_sadrzaj>
    <derivirana_varijabla naziv="DomainObject.Predmet.OstaliListFormatedOIB_1">
      <item>Vedran Čizmić, OIB 75000047338 punomoćnik sudionika u postupku PAUZA ZA KAVU d.o.o.</item>
    </derivirana_varijabla>
  </DomainObject.Predmet.OstaliListFormatedOIB>
  <DomainObject.Predmet.OstaliListFormatedWithAdress>
    <izvorni_sadrzaj>
      <item>Vedran Čizmić, Frankopanska 5a, 10000 Zagreb punomoćnik sudionika u postupku PAUZA ZA KAVU d.o.o.</item>
    </izvorni_sadrzaj>
    <derivirana_varijabla naziv="DomainObject.Predmet.OstaliListFormatedWithAdress_1">
      <item>Vedran Čizmić, Frankopanska 5a, 10000 Zagreb punomoćnik sudionika u postupku PAUZA ZA KAVU d.o.o.</item>
    </derivirana_varijabla>
  </DomainObject.Predmet.OstaliListFormatedWithAdress>
  <DomainObject.Predmet.OstaliListFormatedWithAdressOIB>
    <izvorni_sadrzaj>
      <item>Vedran Čizmić, OIB 75000047338, Frankopanska 5a, 10000 Zagreb punomoćnik sudionika u postupku PAUZA ZA KAVU d.o.o.</item>
    </izvorni_sadrzaj>
    <derivirana_varijabla naziv="DomainObject.Predmet.OstaliListFormatedWithAdressOIB_1">
      <item>Vedran Čizmić, OIB 75000047338, Frankopanska 5a, 10000 Zagreb punomoćnik sudionika u postupku PAUZA ZA KAVU d.o.o.</item>
    </derivirana_varijabla>
  </DomainObject.Predmet.OstaliListFormatedWithAdressOIB>
  <DomainObject.Predmet.OstaliListNazivFormated>
    <izvorni_sadrzaj>
      <item>Vedran Čizmić</item>
    </izvorni_sadrzaj>
    <derivirana_varijabla naziv="DomainObject.Predmet.OstaliListNazivFormated_1">
      <item>Vedran Čizmić</item>
    </derivirana_varijabla>
  </DomainObject.Predmet.OstaliListNazivFormated>
  <DomainObject.Predmet.OstaliListNazivFormatedOIB>
    <izvorni_sadrzaj>
      <item>Vedran Čizmić, OIB 75000047338</item>
    </izvorni_sadrzaj>
    <derivirana_varijabla naziv="DomainObject.Predmet.OstaliListNazivFormatedOIB_1">
      <item>Vedran Čizmić, OIB 75000047338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PAUZA ZA KAVU d.o.o.</izvorni_sadrzaj>
    <derivirana_varijabla naziv="DomainObject.Predmet.ProtustrankaIDrugi_1">PAUZA ZA KAVU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PAUZA ZA KAVU d.o.o., OIB 33263847908, Frankopanska 5A, 10000 Zagreb</izvorni_sadrzaj>
    <derivirana_varijabla naziv="DomainObject.Predmet.ProtustrankaIDrugiAdressOIB_1">PAUZA ZA KAVU d.o.o., OIB 33263847908, Frankopanska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PAUZA ZA KAVU d.o.o.</item>
      <item>Vedran Čizmić</item>
    </izvorni_sadrzaj>
    <derivirana_varijabla naziv="DomainObject.Predmet.SudioniciListNaziv_1">
      <item>FINA Regionalni centar Zagreb</item>
      <item>PAUZA ZA KAVU d.o.o.</item>
      <item>Vedran Čizmić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PAUZA ZA KAVU d.o.o., OIB 33263847908, Frankopanska 5A,10000 Zagreb</item>
      <item>Vedran Čizmić, OIB 75000047338, Frankopanska 5a,10000 Zagreb</item>
    </izvorni_sadrzaj>
    <derivirana_varijabla naziv="DomainObject.Predmet.SudioniciListAdressOIB_1">
      <item>FINA Regionalni centar Zagreb, OIB 85821130368, Trg svibanjskih žrtava 1995. 1,10000 Zagreb</item>
      <item>PAUZA ZA KAVU d.o.o., OIB 33263847908, Frankopanska 5A,10000 Zagreb</item>
      <item>Vedran Čizmić, OIB 75000047338, Frankopanska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33263847908</item>
      <item>, OIB 75000047338</item>
    </izvorni_sadrzaj>
    <derivirana_varijabla naziv="DomainObject.Predmet.SudioniciListNazivOIB_1">
      <item>, OIB 85821130368</item>
      <item>, OIB 33263847908</item>
      <item>, OIB 75000047338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2015-11-26T07:20:00Z</dcterms:created>
  <dc:creator>ilukac</dc:creator>
  <cp:lastModifiedBy>Anita Ban</cp:lastModifiedBy>
  <cp:lastPrinted>2015-11-18T13:13:00Z</cp:lastPrinted>
  <dcterms:modified xmlns:xsi="http://www.w3.org/2001/XMLSchema-instance" xsi:type="dcterms:W3CDTF">2015-11-26T08:00:00Z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