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7ce2" w14:paraId="c117ce2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A1074">
        <w:t>408</w:t>
      </w:r>
      <w:r>
        <w:t>/1</w:t>
      </w:r>
      <w:r w:rsidR="005E6B22">
        <w:t>6</w:t>
      </w:r>
      <w:r>
        <w:t>-</w:t>
      </w:r>
      <w:r w:rsidR="00E81D7B">
        <w:t>1</w:t>
      </w:r>
      <w:r w:rsidR="00F947D4">
        <w:t>3</w:t>
      </w:r>
      <w:r w:rsidR="00842A7F">
        <w:t>1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5A1074" w:rsidP="005A1074" w:rsidR="005A1074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Pr="00F71796">
        <w:t>DOMINUS d.o.o. za turizam, ugostiteljstvo, trgovinu i usluge u stečaju, Osijek, Županijska 17, MBS 030056391, OIB 51673430521</w:t>
      </w:r>
      <w:r>
        <w:t>, dana 1</w:t>
      </w:r>
      <w:r w:rsidR="00F947D4">
        <w:t>4</w:t>
      </w:r>
      <w:r>
        <w:t xml:space="preserve">. </w:t>
      </w:r>
      <w:r w:rsidR="00F947D4">
        <w:t>veljače</w:t>
      </w:r>
      <w:r>
        <w:t xml:space="preserve"> 2018. </w:t>
      </w:r>
    </w:p>
    <w:p w:rsidRDefault="00DC1762" w:rsidP="00DC1762" w:rsidR="00DC1762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0C4897" w:rsidP="000C4897" w:rsidR="000C4897">
      <w:pPr>
        <w:pStyle w:val="Odlomakpopisa"/>
        <w:tabs>
          <w:tab w:pos="2127" w:val="left"/>
        </w:tabs>
        <w:ind w:left="2145"/>
        <w:jc w:val="both"/>
      </w:pPr>
    </w:p>
    <w:p w:rsidRDefault="000C4897" w:rsidP="000C4897" w:rsidR="000C4897">
      <w:pPr>
        <w:pStyle w:val="Odlomakpopisa"/>
        <w:tabs>
          <w:tab w:pos="2127" w:val="left"/>
        </w:tabs>
        <w:ind w:left="2145"/>
        <w:jc w:val="both"/>
      </w:pPr>
    </w:p>
    <w:p w:rsidRDefault="00F947D4" w:rsidP="00CC1E68" w:rsidR="00CC1E68">
      <w:pPr>
        <w:pStyle w:val="Odlomakpopisa"/>
        <w:numPr>
          <w:ilvl w:val="0"/>
          <w:numId w:val="11"/>
        </w:numPr>
        <w:tabs>
          <w:tab w:pos="1276" w:val="left"/>
        </w:tabs>
        <w:ind w:hanging="567" w:left="1276"/>
        <w:jc w:val="both"/>
        <w:rPr>
          <w:color w:val="000000"/>
        </w:rPr>
      </w:pPr>
      <w:r>
        <w:t xml:space="preserve">Stavlja se izvan snage st. </w:t>
      </w:r>
      <w:r w:rsidR="00842A7F">
        <w:t>I</w:t>
      </w:r>
      <w:r>
        <w:t xml:space="preserve">. t. 2. izreke </w:t>
      </w:r>
      <w:r w:rsidR="000C4244">
        <w:t>zaključka</w:t>
      </w:r>
      <w:r>
        <w:t xml:space="preserve"> ovoga suda poslovnog broja 14 St-408/16-9</w:t>
      </w:r>
      <w:r w:rsidR="000C4244">
        <w:t>8</w:t>
      </w:r>
      <w:r>
        <w:t xml:space="preserve"> od 1</w:t>
      </w:r>
      <w:r w:rsidR="000C4244">
        <w:t>6</w:t>
      </w:r>
      <w:r>
        <w:t>.1</w:t>
      </w:r>
      <w:r w:rsidR="000C4244">
        <w:t>1</w:t>
      </w:r>
      <w:r>
        <w:t xml:space="preserve">.2017. i to </w:t>
      </w:r>
      <w:r w:rsidR="007332F2">
        <w:t>o</w:t>
      </w:r>
      <w:r>
        <w:t xml:space="preserve"> određ</w:t>
      </w:r>
      <w:r w:rsidR="007332F2">
        <w:t>ivanju</w:t>
      </w:r>
      <w:r>
        <w:t xml:space="preserve"> prodaj</w:t>
      </w:r>
      <w:r w:rsidR="007332F2">
        <w:t>e</w:t>
      </w:r>
      <w:r>
        <w:t xml:space="preserve"> nekretnine u vlasništvu stečajnog dužnika upisane u </w:t>
      </w:r>
      <w:r w:rsidR="000C4897" w:rsidRPr="00D6223F">
        <w:t>zk.ul.br. 14589</w:t>
      </w:r>
      <w:r w:rsidR="000C4897">
        <w:t>, k.o. Osijek,</w:t>
      </w:r>
      <w:r w:rsidR="000C4897" w:rsidRPr="00D6223F">
        <w:t xml:space="preserve"> kč.</w:t>
      </w:r>
      <w:r w:rsidR="000C4897">
        <w:t>br.</w:t>
      </w:r>
      <w:r w:rsidR="000C4897" w:rsidRPr="00D6223F">
        <w:t xml:space="preserve"> 5425/8, kućni broj 17 i dvor površine 896 m</w:t>
      </w:r>
      <w:r w:rsidR="000C4897" w:rsidRPr="001161F5">
        <w:rPr>
          <w:vertAlign w:val="superscript"/>
        </w:rPr>
        <w:t>2</w:t>
      </w:r>
    </w:p>
    <w:p w:rsidRDefault="000C4897" w:rsidP="00CC1E68" w:rsidR="000C4897">
      <w:pPr>
        <w:pStyle w:val="Odlomakpopisa"/>
        <w:tabs>
          <w:tab w:pos="1276" w:val="left"/>
        </w:tabs>
        <w:ind w:left="1276"/>
        <w:jc w:val="both"/>
      </w:pPr>
      <w:r>
        <w:t xml:space="preserve">6. </w:t>
      </w:r>
      <w:r w:rsidRPr="00D6223F">
        <w:t>Suvlasnički dio s neodređenim omjerom, etažno vlasništvo (E-6) Jedinica</w:t>
      </w:r>
      <w:r w:rsidR="00CC1E68">
        <w:t xml:space="preserve"> </w:t>
      </w:r>
      <w:r w:rsidRPr="00D6223F">
        <w:t>„J“ nalazi se na I katu, a sastoji se iz kancelarije sa 22,5 m</w:t>
      </w:r>
      <w:r w:rsidRPr="00CC1E68">
        <w:rPr>
          <w:vertAlign w:val="superscript"/>
        </w:rPr>
        <w:t>2</w:t>
      </w:r>
      <w:r w:rsidRPr="00D6223F">
        <w:t>, kancelarije sa 17,70 m</w:t>
      </w:r>
      <w:r w:rsidRPr="00CC1E68">
        <w:rPr>
          <w:vertAlign w:val="superscript"/>
        </w:rPr>
        <w:t>2</w:t>
      </w:r>
      <w:r w:rsidRPr="00D6223F">
        <w:t>, kancelarije sa 27,00 m</w:t>
      </w:r>
      <w:r w:rsidRPr="00CC1E68">
        <w:rPr>
          <w:vertAlign w:val="superscript"/>
        </w:rPr>
        <w:t>2</w:t>
      </w:r>
      <w:r w:rsidRPr="00D6223F">
        <w:t>, kancelarije sa 24,60 m</w:t>
      </w:r>
      <w:r w:rsidRPr="00CC1E68">
        <w:rPr>
          <w:vertAlign w:val="superscript"/>
        </w:rPr>
        <w:t>2</w:t>
      </w:r>
      <w:r w:rsidRPr="00D6223F">
        <w:t>, kancelarije sa 21,06 m</w:t>
      </w:r>
      <w:r w:rsidRPr="00CC1E68">
        <w:rPr>
          <w:vertAlign w:val="superscript"/>
        </w:rPr>
        <w:t>2</w:t>
      </w:r>
      <w:r w:rsidRPr="00D6223F">
        <w:t>, kancelarije sa 24,18 m</w:t>
      </w:r>
      <w:r w:rsidRPr="00CC1E68">
        <w:rPr>
          <w:vertAlign w:val="superscript"/>
        </w:rPr>
        <w:t>2</w:t>
      </w:r>
      <w:r w:rsidRPr="00D6223F">
        <w:t xml:space="preserve"> i pred</w:t>
      </w:r>
      <w:r>
        <w:t xml:space="preserve"> </w:t>
      </w:r>
      <w:r w:rsidRPr="00D6223F">
        <w:t>prostora sa 31,60 m</w:t>
      </w:r>
      <w:r w:rsidRPr="00CC1E68">
        <w:rPr>
          <w:vertAlign w:val="superscript"/>
        </w:rPr>
        <w:t>2</w:t>
      </w:r>
      <w:r w:rsidRPr="00D6223F">
        <w:t>.</w:t>
      </w:r>
    </w:p>
    <w:p w:rsidRDefault="002210E0" w:rsidP="00CC1E68" w:rsidR="002210E0" w:rsidRPr="00CC1E68">
      <w:pPr>
        <w:pStyle w:val="Odlomakpopisa"/>
        <w:tabs>
          <w:tab w:pos="1276" w:val="left"/>
        </w:tabs>
        <w:ind w:left="1276"/>
        <w:jc w:val="both"/>
        <w:rPr>
          <w:color w:val="000000"/>
        </w:rPr>
      </w:pPr>
    </w:p>
    <w:p w:rsidRDefault="007332F2" w:rsidP="00CC1E68" w:rsidR="00935080">
      <w:pPr>
        <w:pStyle w:val="Odlomakpopisa"/>
        <w:numPr>
          <w:ilvl w:val="0"/>
          <w:numId w:val="11"/>
        </w:numPr>
        <w:ind w:hanging="567" w:left="1276"/>
        <w:jc w:val="both"/>
      </w:pPr>
      <w:r>
        <w:t>Nalaže se Financijskoj agenciji, RC Osijek obustava postupka prodaje nekretnine iz t. 1. izreke ovoga rješenja određena objavom FINE</w:t>
      </w:r>
      <w:r w:rsidR="009F683F">
        <w:t xml:space="preserve"> – Poziv na sudjelovanje u elektroničnoj javnoj dražbi radi provedbe prodaje </w:t>
      </w:r>
      <w:r w:rsidR="002210E0">
        <w:t>predmetn</w:t>
      </w:r>
      <w:r w:rsidR="009F683F">
        <w:t>e nekretnine u stečajnom postupku Klasa: O/110-10</w:t>
      </w:r>
      <w:r w:rsidR="002210E0">
        <w:t>/17-01/232, Ur.br.: 04-09-17-40, od 22. prosinca 2017. godine.</w:t>
      </w:r>
    </w:p>
    <w:p w:rsidRDefault="00E660B8" w:rsidP="00E660B8" w:rsidR="00E660B8">
      <w:pPr>
        <w:ind w:left="1134"/>
        <w:jc w:val="both"/>
      </w:pP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8244AC" w:rsidP="004E2B3F" w:rsidR="008244AC"/>
    <w:p w:rsidRDefault="00935080" w:rsidP="00A23992" w:rsidR="00935080">
      <w:pPr>
        <w:jc w:val="both"/>
      </w:pPr>
      <w:r>
        <w:tab/>
      </w:r>
      <w:r w:rsidR="00A23992">
        <w:t>Rješenjem Općinskog suda u Osijeku, zemljišno knjižni odjel broj Z-25507/2017. od 1.12.2017. odbijen je prijedlog Trgovačkog suda u Osijeku radi zabilježbe rješenja o prodaji nekretnine stečajnog dužnika upisan</w:t>
      </w:r>
      <w:r w:rsidR="005F50CC">
        <w:t>e</w:t>
      </w:r>
      <w:r w:rsidR="00A23992">
        <w:t xml:space="preserve"> u zk.ul.br. 14589, etaža E-6 k.o. Osijek zbog toga što je na označenoj nekretnini uknjiženo fiducijarno pravo vlasništva za korist Hrvatske poštanske banke d.d. Zagreb radi osiguranja novčane tražbine, a ne pravo vlasništva</w:t>
      </w:r>
      <w:r w:rsidR="00020372">
        <w:t xml:space="preserve"> stečajnog dužnika.</w:t>
      </w:r>
    </w:p>
    <w:p w:rsidRDefault="00020372" w:rsidP="00A23992" w:rsidR="00020372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8244AC" w:rsidP="00A23992" w:rsidR="008244AC">
      <w:pPr>
        <w:jc w:val="both"/>
      </w:pPr>
    </w:p>
    <w:p w:rsidRDefault="00020372" w:rsidP="00A23992" w:rsidR="00020372" w:rsidRPr="0014455C">
      <w:pPr>
        <w:jc w:val="both"/>
      </w:pPr>
      <w:r>
        <w:tab/>
        <w:t>Budući Općinski sud u Osijeku neće dozvoliti upis vlasništva na navedenoj nekretnini u zemljišne knjige u korist kupca koji kupi nekretninu na dražbi kod Financijske agencije koja je u tijeku, te je slijedom navedenoga odlučeno kao u izreci.</w:t>
      </w:r>
    </w:p>
    <w:p w:rsidRDefault="00935080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020372" w:rsidRPr="00020372">
        <w:rPr>
          <w:rFonts w:cs="Times New Roman" w:hAnsi="Times New Roman" w:ascii="Times New Roman"/>
          <w:b w:val="false"/>
          <w:i w:val="false"/>
          <w:sz w:val="24"/>
          <w:szCs w:val="24"/>
        </w:rPr>
        <w:t>14. veljače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8244AC" w:rsidP="008244AC" w:rsidR="008244AC" w:rsidRPr="008244AC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8244AC" w:rsidP="009B6C6C" w:rsidR="008244AC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8244AC" w:rsidP="008244AC" w:rsidR="008244AC" w:rsidRPr="009431C5">
      <w:r w:rsidRPr="009431C5">
        <w:t>D N A :</w:t>
      </w:r>
    </w:p>
    <w:p w:rsidRDefault="00B23665" w:rsidP="00B23665" w:rsidR="00B23665">
      <w:pPr>
        <w:numPr>
          <w:ilvl w:val="0"/>
          <w:numId w:val="12"/>
        </w:numPr>
      </w:pPr>
      <w:r>
        <w:t>Stečajni upravitelj Vinko Dukić</w:t>
      </w:r>
    </w:p>
    <w:p w:rsidRDefault="00B23665" w:rsidP="00B23665" w:rsidR="00B23665">
      <w:pPr>
        <w:numPr>
          <w:ilvl w:val="0"/>
          <w:numId w:val="12"/>
        </w:numPr>
      </w:pPr>
      <w:r>
        <w:t>ADDIKO BANK d.d. Zagreb</w:t>
      </w:r>
    </w:p>
    <w:p w:rsidRDefault="00B23665" w:rsidP="00B23665" w:rsidR="00B23665">
      <w:pPr>
        <w:numPr>
          <w:ilvl w:val="0"/>
          <w:numId w:val="12"/>
        </w:numPr>
      </w:pPr>
      <w:r>
        <w:t>B2 KAPITAL d.o.o. Zagreb</w:t>
      </w:r>
    </w:p>
    <w:p w:rsidRDefault="00B23665" w:rsidP="00B23665" w:rsidR="00B23665">
      <w:pPr>
        <w:numPr>
          <w:ilvl w:val="0"/>
          <w:numId w:val="12"/>
        </w:numPr>
      </w:pPr>
      <w:r>
        <w:t xml:space="preserve">ŽDO GUO Osijek </w:t>
      </w:r>
    </w:p>
    <w:p w:rsidRDefault="00B23665" w:rsidP="00B23665" w:rsidR="00B23665">
      <w:pPr>
        <w:numPr>
          <w:ilvl w:val="0"/>
          <w:numId w:val="12"/>
        </w:numPr>
      </w:pPr>
      <w:r>
        <w:t>HRVATSKA POŠTANSKA BANKA d.d. Zagreb</w:t>
      </w:r>
    </w:p>
    <w:p w:rsidRDefault="00B23665" w:rsidP="00B23665" w:rsidR="008244AC">
      <w:pPr>
        <w:numPr>
          <w:ilvl w:val="0"/>
          <w:numId w:val="12"/>
        </w:numPr>
      </w:pPr>
      <w:r>
        <w:t>FINI</w:t>
      </w:r>
    </w:p>
    <w:p w:rsidRDefault="008244AC" w:rsidP="008244AC" w:rsidR="0023230F" w:rsidRPr="0023230F">
      <w:pPr>
        <w:numPr>
          <w:ilvl w:val="0"/>
          <w:numId w:val="12"/>
        </w:numPr>
      </w:pPr>
      <w:r w:rsidRPr="00C75F4D">
        <w:t>mrežna 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F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5A1074" w:rsidRPr="005A1074">
      <w:t>408/16-1</w:t>
    </w:r>
    <w:r w:rsidR="00F947D4">
      <w:t>3</w:t>
    </w:r>
    <w:r w:rsidR="00842A7F">
      <w:t>1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40D4D4F"/>
    <w:multiLevelType w:val="hybridMultilevel"/>
    <w:tmpl w:val="9B32797A"/>
    <w:lvl w:tplc="041A000F" w:ilvl="0">
      <w:start w:val="1"/>
      <w:numFmt w:val="decimal"/>
      <w:lvlText w:val="%1."/>
      <w:lvlJc w:val="left"/>
      <w:pPr>
        <w:ind w:hanging="360" w:left="2865"/>
      </w:pPr>
    </w:lvl>
    <w:lvl w:tentative="true" w:tplc="041A0019" w:ilvl="1">
      <w:start w:val="1"/>
      <w:numFmt w:val="lowerLetter"/>
      <w:lvlText w:val="%2."/>
      <w:lvlJc w:val="left"/>
      <w:pPr>
        <w:ind w:hanging="360" w:left="3585"/>
      </w:pPr>
    </w:lvl>
    <w:lvl w:tentative="true" w:tplc="041A001B" w:ilvl="2">
      <w:start w:val="1"/>
      <w:numFmt w:val="lowerRoman"/>
      <w:lvlText w:val="%3."/>
      <w:lvlJc w:val="right"/>
      <w:pPr>
        <w:ind w:hanging="180" w:left="4305"/>
      </w:pPr>
    </w:lvl>
    <w:lvl w:tentative="true" w:tplc="041A000F" w:ilvl="3">
      <w:start w:val="1"/>
      <w:numFmt w:val="decimal"/>
      <w:lvlText w:val="%4."/>
      <w:lvlJc w:val="left"/>
      <w:pPr>
        <w:ind w:hanging="360" w:left="5025"/>
      </w:pPr>
    </w:lvl>
    <w:lvl w:tentative="true" w:tplc="041A0019" w:ilvl="4">
      <w:start w:val="1"/>
      <w:numFmt w:val="lowerLetter"/>
      <w:lvlText w:val="%5."/>
      <w:lvlJc w:val="left"/>
      <w:pPr>
        <w:ind w:hanging="360" w:left="5745"/>
      </w:pPr>
    </w:lvl>
    <w:lvl w:tentative="true" w:tplc="041A001B" w:ilvl="5">
      <w:start w:val="1"/>
      <w:numFmt w:val="lowerRoman"/>
      <w:lvlText w:val="%6."/>
      <w:lvlJc w:val="right"/>
      <w:pPr>
        <w:ind w:hanging="180" w:left="6465"/>
      </w:pPr>
    </w:lvl>
    <w:lvl w:tentative="true" w:tplc="041A000F" w:ilvl="6">
      <w:start w:val="1"/>
      <w:numFmt w:val="decimal"/>
      <w:lvlText w:val="%7."/>
      <w:lvlJc w:val="left"/>
      <w:pPr>
        <w:ind w:hanging="360" w:left="7185"/>
      </w:pPr>
    </w:lvl>
    <w:lvl w:tentative="true" w:tplc="041A0019" w:ilvl="7">
      <w:start w:val="1"/>
      <w:numFmt w:val="lowerLetter"/>
      <w:lvlText w:val="%8."/>
      <w:lvlJc w:val="left"/>
      <w:pPr>
        <w:ind w:hanging="360" w:left="7905"/>
      </w:pPr>
    </w:lvl>
    <w:lvl w:tentative="true" w:tplc="041A001B" w:ilvl="8">
      <w:start w:val="1"/>
      <w:numFmt w:val="lowerRoman"/>
      <w:lvlText w:val="%9."/>
      <w:lvlJc w:val="right"/>
      <w:pPr>
        <w:ind w:hanging="180" w:left="8625"/>
      </w:pPr>
    </w:lvl>
  </w:abstractNum>
  <w:abstractNum w:abstractNumId="7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1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1"/>
  </w:num>
  <w:num w:numId="5">
    <w:abstractNumId w:val="2"/>
  </w:num>
  <w:num w:numId="6">
    <w:abstractNumId w:val="10"/>
  </w:num>
  <w:num w:numId="7">
    <w:abstractNumId w:val="0"/>
  </w:num>
  <w:num w:numId="8">
    <w:abstractNumId w:val="4"/>
  </w:num>
  <w:num w:numId="9">
    <w:abstractNumId w:val="5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0372"/>
    <w:rsid w:val="0004674A"/>
    <w:rsid w:val="00076DCE"/>
    <w:rsid w:val="000C4244"/>
    <w:rsid w:val="000C4897"/>
    <w:rsid w:val="000F7AD4"/>
    <w:rsid w:val="00102C43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10E0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5F50CC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332F2"/>
    <w:rsid w:val="00766FD3"/>
    <w:rsid w:val="007747D7"/>
    <w:rsid w:val="007E652C"/>
    <w:rsid w:val="008244AC"/>
    <w:rsid w:val="00842A7F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D679B"/>
    <w:rsid w:val="009F3B7C"/>
    <w:rsid w:val="009F683F"/>
    <w:rsid w:val="00A152F2"/>
    <w:rsid w:val="00A23992"/>
    <w:rsid w:val="00A5121F"/>
    <w:rsid w:val="00A537F1"/>
    <w:rsid w:val="00A74469"/>
    <w:rsid w:val="00A80FE7"/>
    <w:rsid w:val="00AC78FC"/>
    <w:rsid w:val="00AD5F72"/>
    <w:rsid w:val="00AE693D"/>
    <w:rsid w:val="00B23665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B7D4E"/>
    <w:rsid w:val="00CC15DD"/>
    <w:rsid w:val="00CC1E68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430B8"/>
    <w:rsid w:val="00F45962"/>
    <w:rsid w:val="00F570A8"/>
    <w:rsid w:val="00F570C0"/>
    <w:rsid w:val="00F601A2"/>
    <w:rsid w:val="00F60A3E"/>
    <w:rsid w:val="00F62E0F"/>
    <w:rsid w:val="00F947D4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0C48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80F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0F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F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F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Odlomakpopisa" w:type="paragraph">
    <w:name w:val="List Paragraph"/>
    <w:basedOn w:val="Normal"/>
    <w:uiPriority w:val="34"/>
    <w:qFormat/>
    <w:rsid w:val="000C48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80F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0F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F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F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391</properties:Words>
  <properties:Characters>2109</properties:Characters>
  <properties:Lines>70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2018-02-14T07:41:00Z</dcterms:created>
  <dc:creator>banka</dc:creator>
  <cp:lastModifiedBy>Elizabeta Đeke</cp:lastModifiedBy>
  <cp:lastPrinted>2018-02-14T10:53:00Z</cp:lastPrinted>
  <dcterms:modified xmlns:xsi="http://www.w3.org/2001/XMLSchema-instance" xsi:type="dcterms:W3CDTF">2018-02-14T12:42:00Z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