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5647" w14:paraId="e8c5647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0651BE">
        <w:t>763</w:t>
      </w:r>
      <w:r w:rsidR="00B5551B">
        <w:t>/16-</w:t>
      </w:r>
      <w:r w:rsidR="006239FC">
        <w:t>1</w:t>
      </w:r>
      <w:r w:rsidR="000651BE">
        <w:t>8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CF0448">
        <w:t>stečajn</w:t>
      </w:r>
      <w:r w:rsidR="0095041A">
        <w:t>im</w:t>
      </w:r>
      <w:r w:rsidR="00CF0448">
        <w:t xml:space="preserve"> dužnik</w:t>
      </w:r>
      <w:r w:rsidR="0095041A">
        <w:t xml:space="preserve">om </w:t>
      </w:r>
      <w:r w:rsidR="000651BE">
        <w:t>EX RUŠKO j.d.o.o.</w:t>
      </w:r>
      <w:r w:rsidR="006239FC">
        <w:t xml:space="preserve">, </w:t>
      </w:r>
      <w:r w:rsidR="000651BE">
        <w:t>Vir</w:t>
      </w:r>
      <w:r w:rsidR="006239FC">
        <w:t xml:space="preserve">, </w:t>
      </w:r>
      <w:r w:rsidR="000651BE">
        <w:t>Prezida VIII 22</w:t>
      </w:r>
      <w:r w:rsidR="006239FC">
        <w:t xml:space="preserve">, OIB: </w:t>
      </w:r>
      <w:r w:rsidR="000651BE">
        <w:t>35474427668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B17650">
        <w:t>13. rujna</w:t>
      </w:r>
      <w:r w:rsidR="0095041A">
        <w:t xml:space="preserve"> 2016</w:t>
      </w:r>
      <w:r w:rsidR="00604FE0" w:rsidRPr="00D35C6E">
        <w:t>.</w:t>
      </w:r>
      <w:r>
        <w:t>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95041A" w:rsidP="0095041A" w:rsidR="0095041A">
      <w:pPr>
        <w:numPr>
          <w:ilvl w:val="0"/>
          <w:numId w:val="6"/>
        </w:numPr>
        <w:ind w:firstLine="360" w:left="0"/>
        <w:jc w:val="both"/>
      </w:pPr>
      <w:r w:rsidRPr="00BF5D5E">
        <w:t xml:space="preserve">Određuje se nagrada za rad privremenom stečajnom upravitelju </w:t>
      </w:r>
      <w:r w:rsidR="000651BE">
        <w:t>Željku Vrkić</w:t>
      </w:r>
      <w:r>
        <w:t xml:space="preserve"> </w:t>
      </w:r>
      <w:r w:rsidRPr="00BF5D5E">
        <w:t xml:space="preserve">u iznosu od </w:t>
      </w:r>
      <w:r w:rsidR="00B17650">
        <w:t>4.000,00</w:t>
      </w:r>
      <w:r w:rsidRPr="00BF5D5E">
        <w:t xml:space="preserve"> kuna</w:t>
      </w:r>
      <w:r w:rsidR="000651BE">
        <w:t>.</w:t>
      </w:r>
    </w:p>
    <w:p w:rsidRDefault="00B17650" w:rsidP="00B17650" w:rsidR="00B17650">
      <w:pPr>
        <w:ind w:left="360"/>
        <w:jc w:val="both"/>
      </w:pPr>
    </w:p>
    <w:p w:rsidRDefault="00B17650" w:rsidP="00B17650" w:rsidR="00B17650">
      <w:pPr>
        <w:pStyle w:val="Odlomakpopisa"/>
        <w:numPr>
          <w:ilvl w:val="0"/>
          <w:numId w:val="6"/>
        </w:numPr>
      </w:pPr>
      <w:r w:rsidRPr="00251E7F">
        <w:t xml:space="preserve">Odobrava se trošak po specifikaciji od dana </w:t>
      </w:r>
      <w:r>
        <w:t>3. kolovoza</w:t>
      </w:r>
      <w:r w:rsidRPr="00251E7F">
        <w:t xml:space="preserve"> 2016. godine na način da se istome na račun plati iznos od </w:t>
      </w:r>
      <w:r>
        <w:t>132,20</w:t>
      </w:r>
      <w:r w:rsidRPr="00251E7F">
        <w:t xml:space="preserve"> kuna.</w:t>
      </w:r>
    </w:p>
    <w:p w:rsidRDefault="00B17650" w:rsidP="00B17650" w:rsidR="00B17650">
      <w:pPr>
        <w:pStyle w:val="Odlomakpopisa"/>
      </w:pPr>
    </w:p>
    <w:p w:rsidRDefault="00B17650" w:rsidP="00B17650" w:rsidR="00B17650" w:rsidRPr="003573CC">
      <w:pPr>
        <w:pStyle w:val="Odlomakpopisa"/>
        <w:numPr>
          <w:ilvl w:val="0"/>
          <w:numId w:val="6"/>
        </w:numPr>
      </w:pPr>
      <w:r>
        <w:t>Nalaže se računovodstvu ovog suda da i</w:t>
      </w:r>
      <w:r w:rsidRPr="003573CC">
        <w:t>splat</w:t>
      </w:r>
      <w:r>
        <w:t xml:space="preserve">e iznosa iz točke I. i II. ovog rješenja izvrši iz Fonda zajedničkih pristojbi. </w:t>
      </w:r>
    </w:p>
    <w:p w:rsidRDefault="0095041A" w:rsidP="0095041A" w:rsidR="0095041A" w:rsidRPr="00F5332C">
      <w:pPr>
        <w:ind w:left="360"/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95041A" w:rsidR="0095041A">
      <w:pPr>
        <w:ind w:firstLine="705"/>
        <w:jc w:val="both"/>
      </w:pPr>
      <w:r w:rsidRPr="00BF5D5E">
        <w:t xml:space="preserve">Rješenjem ovog suda od </w:t>
      </w:r>
      <w:r w:rsidR="000651BE">
        <w:t>21. lipnja</w:t>
      </w:r>
      <w:r>
        <w:t xml:space="preserve"> 2016</w:t>
      </w:r>
      <w:r w:rsidRPr="00BF5D5E">
        <w:t xml:space="preserve">. imenovan je privremeni stečajni upravitelj koji je dana </w:t>
      </w:r>
      <w:r w:rsidR="000651BE">
        <w:t>29. srpnja</w:t>
      </w:r>
      <w:r>
        <w:t xml:space="preserve"> 2016</w:t>
      </w:r>
      <w:r w:rsidRPr="00BF5D5E">
        <w:t xml:space="preserve">. dostavio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551277">
        <w:t>105</w:t>
      </w:r>
      <w:r w:rsidR="001A4EDD">
        <w:t>/15).</w:t>
      </w:r>
    </w:p>
    <w:p w:rsidRDefault="00B17650" w:rsidP="0095041A" w:rsidR="00B17650" w:rsidRPr="00BF5D5E">
      <w:pPr>
        <w:ind w:firstLine="705"/>
        <w:jc w:val="both"/>
      </w:pPr>
      <w:r>
        <w:t>Visina nagrade određena je s obzirom na činjenicu da stečajni dužnik nema imovinu koju je valjalo popisati i nema zaposlenika.</w:t>
      </w:r>
    </w:p>
    <w:p w:rsidRDefault="0095041A" w:rsidP="0095041A" w:rsidR="0095041A" w:rsidRPr="00BF5D5E">
      <w:pPr>
        <w:ind w:firstLine="705"/>
        <w:jc w:val="both"/>
      </w:pPr>
      <w:r w:rsidRPr="00BF5D5E">
        <w:t>Stoga je odlučeno kao u izreci.</w:t>
      </w:r>
    </w:p>
    <w:p w:rsidRDefault="0095041A" w:rsidP="00D858FE" w:rsidR="0095041A">
      <w:pPr>
        <w:jc w:val="center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B17650">
        <w:t>13. rujna</w:t>
      </w:r>
      <w:r w:rsidR="0095041A">
        <w:t xml:space="preserve"> 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962387" w:rsidP="00B17650" w:rsidR="00962387">
      <w:pPr>
        <w:jc w:val="right"/>
      </w:pPr>
      <w:r>
        <w:t>S</w:t>
      </w:r>
      <w:r w:rsidRPr="002C500F">
        <w:t>u</w:t>
      </w:r>
      <w:r>
        <w:t>tkinja:</w:t>
      </w:r>
    </w:p>
    <w:p w:rsidRDefault="00962387" w:rsidP="00B17650" w:rsidR="00962387" w:rsidRPr="00F60CD9">
      <w:pPr>
        <w:jc w:val="right"/>
      </w:pPr>
      <w:r>
        <w:tab/>
      </w:r>
      <w:r w:rsidR="000651BE">
        <w:t xml:space="preserve">     </w:t>
      </w:r>
      <w:r w:rsidR="000651BE">
        <w:tab/>
      </w:r>
      <w:r w:rsidR="000651BE">
        <w:tab/>
      </w:r>
      <w:r w:rsidR="000651BE">
        <w:tab/>
      </w:r>
      <w:r w:rsidR="000651BE">
        <w:tab/>
      </w:r>
      <w:r w:rsidR="000651BE">
        <w:tab/>
      </w:r>
      <w:r w:rsidR="000651BE">
        <w:tab/>
        <w:t xml:space="preserve">        </w:t>
      </w:r>
      <w:r>
        <w:t xml:space="preserve">    </w:t>
      </w:r>
      <w:r w:rsidRPr="00F60CD9">
        <w:t>Ardena Bajlo</w:t>
      </w:r>
    </w:p>
    <w:p w:rsidRDefault="00962387" w:rsidP="00B17650" w:rsidR="00962387">
      <w:pPr>
        <w:jc w:val="right"/>
      </w:pPr>
    </w:p>
    <w:p w:rsidRDefault="00962387" w:rsidP="00962387" w:rsidR="00962387" w:rsidRPr="001E7360"/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lastRenderedPageBreak/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  <w:r w:rsidR="00B17650">
        <w:t xml:space="preserve"> mailom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651BE"/>
    <w:rsid w:val="000828A3"/>
    <w:rsid w:val="000A768A"/>
    <w:rsid w:val="000B31B4"/>
    <w:rsid w:val="000E2B5E"/>
    <w:rsid w:val="000E636B"/>
    <w:rsid w:val="000F4307"/>
    <w:rsid w:val="00132542"/>
    <w:rsid w:val="001326B4"/>
    <w:rsid w:val="00164EE3"/>
    <w:rsid w:val="001A0AB6"/>
    <w:rsid w:val="001A4EDD"/>
    <w:rsid w:val="001D40E1"/>
    <w:rsid w:val="001D6AFF"/>
    <w:rsid w:val="002260B1"/>
    <w:rsid w:val="00277302"/>
    <w:rsid w:val="00293B5D"/>
    <w:rsid w:val="002B4A18"/>
    <w:rsid w:val="002D6596"/>
    <w:rsid w:val="003A252D"/>
    <w:rsid w:val="003F663A"/>
    <w:rsid w:val="0040013F"/>
    <w:rsid w:val="00492043"/>
    <w:rsid w:val="004B7A54"/>
    <w:rsid w:val="004D4C7B"/>
    <w:rsid w:val="004F094E"/>
    <w:rsid w:val="00502FCD"/>
    <w:rsid w:val="00551277"/>
    <w:rsid w:val="00583E3E"/>
    <w:rsid w:val="005F5D21"/>
    <w:rsid w:val="00604FE0"/>
    <w:rsid w:val="006239FC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62387"/>
    <w:rsid w:val="00993384"/>
    <w:rsid w:val="009C0775"/>
    <w:rsid w:val="00A36A20"/>
    <w:rsid w:val="00A42258"/>
    <w:rsid w:val="00A42C78"/>
    <w:rsid w:val="00A50AB1"/>
    <w:rsid w:val="00A94666"/>
    <w:rsid w:val="00AA6D98"/>
    <w:rsid w:val="00AE6CF3"/>
    <w:rsid w:val="00B17650"/>
    <w:rsid w:val="00B34B79"/>
    <w:rsid w:val="00B5551B"/>
    <w:rsid w:val="00BE6C59"/>
    <w:rsid w:val="00CD7653"/>
    <w:rsid w:val="00CF0448"/>
    <w:rsid w:val="00CF154B"/>
    <w:rsid w:val="00D140E6"/>
    <w:rsid w:val="00D35C6E"/>
    <w:rsid w:val="00D858FE"/>
    <w:rsid w:val="00D948FE"/>
    <w:rsid w:val="00DC366F"/>
    <w:rsid w:val="00E1202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2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2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RUŠKO j.d.o.o. za ugostiteljstvo i usluge</izvorni_sadrzaj>
    <derivirana_varijabla naziv="DomainObject.Predmet.ProtustrankaFormated_1">  EX RUŠKO j.d.o.o. za ugostiteljstvo i usluge</derivirana_varijabla>
  </DomainObject.Predmet.ProtustrankaFormated>
  <DomainObject.Predmet.ProtustrankaFormatedOIB>
    <izvorni_sadrzaj>  EX RUŠKO j.d.o.o. za ugostiteljstvo i usluge, OIB 35474427668</izvorni_sadrzaj>
    <derivirana_varijabla naziv="DomainObject.Predmet.ProtustrankaFormatedOIB_1">  EX RUŠKO j.d.o.o. za ugostiteljstvo i usluge, OIB 35474427668</derivirana_varijabla>
  </DomainObject.Predmet.ProtustrankaFormatedOIB>
  <DomainObject.Predmet.ProtustrankaFormatedWithAdress>
    <izvorni_sadrzaj> EX RUŠKO j.d.o.o. za ugostiteljstvo i usluge, Prezida VIII 22, 23234 Vir</izvorni_sadrzaj>
    <derivirana_varijabla naziv="DomainObject.Predmet.ProtustrankaFormatedWithAdress_1"> EX RUŠKO j.d.o.o. za ugostiteljstvo i usluge, Prezida VIII 22, 23234 Vir</derivirana_varijabla>
  </DomainObject.Predmet.ProtustrankaFormatedWithAdress>
  <DomainObject.Predmet.ProtustrankaFormatedWithAdressOIB>
    <izvorni_sadrzaj> EX RUŠKO j.d.o.o. za ugostiteljstvo i usluge, OIB 35474427668, Prezida VIII 22, 23234 Vir</izvorni_sadrzaj>
    <derivirana_varijabla naziv="DomainObject.Predmet.ProtustrankaFormatedWithAdressOIB_1"> EX RUŠKO j.d.o.o. za ugostiteljstvo i usluge, OIB 35474427668, Prezida VIII 22, 23234 Vir</derivirana_varijabla>
  </DomainObject.Predmet.ProtustrankaFormatedWithAdressOIB>
  <DomainObject.Predmet.ProtustrankaWithAdress>
    <izvorni_sadrzaj>EX RUŠKO j.d.o.o. za ugostiteljstvo i usluge Prezida VIII 22, 23234 Vir</izvorni_sadrzaj>
    <derivirana_varijabla naziv="DomainObject.Predmet.ProtustrankaWithAdress_1">EX RUŠKO j.d.o.o. za ugostiteljstvo i usluge Prezida VIII 22, 23234 Vir</derivirana_varijabla>
  </DomainObject.Predmet.ProtustrankaWithAdress>
  <DomainObject.Predmet.ProtustrankaWithAdressOIB>
    <izvorni_sadrzaj>EX RUŠKO j.d.o.o. za ugostiteljstvo i usluge, OIB 35474427668, Prezida VIII 22, 23234 Vir</izvorni_sadrzaj>
    <derivirana_varijabla naziv="DomainObject.Predmet.ProtustrankaWithAdressOIB_1">EX RUŠKO j.d.o.o. za ugostiteljstvo i usluge, OIB 35474427668, Prezida VIII 22, 23234 Vir</derivirana_varijabla>
  </DomainObject.Predmet.ProtustrankaWithAdressOIB>
  <DomainObject.Predmet.ProtustrankaNazivFormated>
    <izvorni_sadrzaj>EX RUŠKO j.d.o.o. za ugostiteljstvo i usluge</izvorni_sadrzaj>
    <derivirana_varijabla naziv="DomainObject.Predmet.ProtustrankaNazivFormated_1">EX RUŠKO j.d.o.o. za ugostiteljstvo i usluge</derivirana_varijabla>
  </DomainObject.Predmet.ProtustrankaNazivFormated>
  <DomainObject.Predmet.ProtustrankaNazivFormatedOIB>
    <izvorni_sadrzaj>EX RUŠKO j.d.o.o. za ugostiteljstvo i usluge, OIB 35474427668</izvorni_sadrzaj>
    <derivirana_varijabla naziv="DomainObject.Predmet.ProtustrankaNazivFormatedOIB_1">EX RUŠKO j.d.o.o. za ugostiteljstvo i usluge, OIB 35474427668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25325.00</izvorni_sadrzaj>
    <derivirana_varijabla naziv="DomainObject.Predmet.TrenutnaVrijednost_1">25325.00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RUŠKO j.d.o.o. za ugostiteljstvo i usluge</item>
    </izvorni_sadrzaj>
    <derivirana_varijabla naziv="DomainObject.Predmet.ProtuStrankaListFormated_1">
      <item>EX RUŠKO j.d.o.o. za ugostiteljstvo i usluge</item>
    </derivirana_varijabla>
  </DomainObject.Predmet.ProtuStrankaListFormated>
  <DomainObject.Predmet.ProtuStrankaListFormatedOIB>
    <izvorni_sadrzaj>
      <item>EX RUŠKO j.d.o.o. za ugostiteljstvo i usluge, OIB 35474427668</item>
    </izvorni_sadrzaj>
    <derivirana_varijabla naziv="DomainObject.Predmet.ProtuStrankaListFormatedOIB_1">
      <item>EX RUŠKO j.d.o.o. za ugostiteljstvo i usluge, OIB 35474427668</item>
    </derivirana_varijabla>
  </DomainObject.Predmet.ProtuStrankaListFormatedOIB>
  <DomainObject.Predmet.ProtuStrankaListFormatedWithAdress>
    <izvorni_sadrzaj>
      <item>EX RUŠKO j.d.o.o. za ugostiteljstvo i usluge, Prezida VIII 22, 23234 Vir</item>
    </izvorni_sadrzaj>
    <derivirana_varijabla naziv="DomainObject.Predmet.ProtuStrankaListFormatedWithAdress_1">
      <item>EX RUŠKO j.d.o.o. za ugostiteljstvo i usluge, Prezida VIII 22, 23234 Vir</item>
    </derivirana_varijabla>
  </DomainObject.Predmet.ProtuStrankaListFormatedWithAdress>
  <DomainObject.Predmet.ProtuStrankaListFormatedWithAdressOIB>
    <izvorni_sadrzaj>
      <item>EX RUŠKO j.d.o.o. za ugostiteljstvo i usluge, OIB 35474427668, Prezida VIII 22, 23234 Vir</item>
    </izvorni_sadrzaj>
    <derivirana_varijabla naziv="DomainObject.Predmet.ProtuStrankaListFormatedWithAdressOIB_1">
      <item>EX RUŠKO j.d.o.o. za ugostiteljstvo i usluge, OIB 35474427668, Prezida VIII 22, 23234 Vir</item>
    </derivirana_varijabla>
  </DomainObject.Predmet.ProtuStrankaListFormatedWithAdressOIB>
  <DomainObject.Predmet.ProtuStrankaListNazivFormated>
    <izvorni_sadrzaj>
      <item>EX RUŠKO j.d.o.o. za ugostiteljstvo i usluge</item>
    </izvorni_sadrzaj>
    <derivirana_varijabla naziv="DomainObject.Predmet.ProtuStrankaListNazivFormated_1">
      <item>EX RUŠKO j.d.o.o. za ugostiteljstvo i usluge</item>
    </derivirana_varijabla>
  </DomainObject.Predmet.ProtuStrankaListNazivFormated>
  <DomainObject.Predmet.ProtuStrankaListNazivFormatedOIB>
    <izvorni_sadrzaj>
      <item>EX RUŠKO j.d.o.o. za ugostiteljstvo i usluge, OIB 35474427668</item>
    </izvorni_sadrzaj>
    <derivirana_varijabla naziv="DomainObject.Predmet.ProtuStrankaListNazivFormatedOIB_1">
      <item>EX RUŠKO j.d.o.o. za ugostiteljstvo i usluge, OIB 35474427668</item>
    </derivirana_varijabla>
  </DomainObject.Predmet.ProtuStrankaListNazivFormatedOIB>
  <DomainObject.Predmet.OstaliListFormated>
    <izvorni_sadrzaj>
      <item>Slava Ruško</item>
    </izvorni_sadrzaj>
    <derivirana_varijabla naziv="DomainObject.Predmet.OstaliListFormated_1">
      <item>Slava Ruško</item>
    </derivirana_varijabla>
  </DomainObject.Predmet.OstaliListFormated>
  <DomainObject.Predmet.OstaliListFormatedOIB>
    <izvorni_sadrzaj>
      <item>Slava Ruško, OIB 57273740761</item>
    </izvorni_sadrzaj>
    <derivirana_varijabla naziv="DomainObject.Predmet.OstaliListFormatedOIB_1">
      <item>Slava Ruško, OIB 57273740761</item>
    </derivirana_varijabla>
  </DomainObject.Predmet.OstaliListFormatedOIB>
  <DomainObject.Predmet.OstaliListFormatedWithAdress>
    <izvorni_sadrzaj>
      <item>Slava Ruško, Prezida X 10, 23234 Vir</item>
    </izvorni_sadrzaj>
    <derivirana_varijabla naziv="DomainObject.Predmet.OstaliListFormatedWithAdress_1">
      <item>Slava Ruško, Prezida X 10, 23234 Vir</item>
    </derivirana_varijabla>
  </DomainObject.Predmet.OstaliListFormatedWithAdress>
  <DomainObject.Predmet.OstaliListFormatedWithAdressOIB>
    <izvorni_sadrzaj>
      <item>Slava Ruško, OIB 57273740761, Prezida X 10, 23234 Vir</item>
    </izvorni_sadrzaj>
    <derivirana_varijabla naziv="DomainObject.Predmet.OstaliListFormatedWithAdressOIB_1">
      <item>Slava Ruško, OIB 57273740761, Prezida X 10, 23234 Vir</item>
    </derivirana_varijabla>
  </DomainObject.Predmet.OstaliListFormatedWithAdressOIB>
  <DomainObject.Predmet.OstaliListNazivFormated>
    <izvorni_sadrzaj>
      <item>Slava Ruško</item>
    </izvorni_sadrzaj>
    <derivirana_varijabla naziv="DomainObject.Predmet.OstaliListNazivFormated_1">
      <item>Slava Ruško</item>
    </derivirana_varijabla>
  </DomainObject.Predmet.OstaliListNazivFormated>
  <DomainObject.Predmet.OstaliListNazivFormatedOIB>
    <izvorni_sadrzaj>
      <item>Slava Ruško, OIB 57273740761</item>
    </izvorni_sadrzaj>
    <derivirana_varijabla naziv="DomainObject.Predmet.OstaliListNazivFormatedOIB_1">
      <item>Slava Ruško, OIB 57273740761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RUŠKO j.d.o.o. za ugostiteljstvo i usluge</izvorni_sadrzaj>
    <derivirana_varijabla naziv="DomainObject.Predmet.ProtustrankaIDrugi_1">EX RUŠKO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 RUŠKO j.d.o.o. za ugostiteljstvo i usluge, OIB 35474427668, Prezida VIII 22, 23234 Vir</izvorni_sadrzaj>
    <derivirana_varijabla naziv="DomainObject.Predmet.ProtustrankaIDrugiAdressOIB_1">EX RUŠKO j.d.o.o. za ugostiteljstvo i usluge, OIB 35474427668,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RUŠKO j.d.o.o. za ugostiteljstvo i usluge</item>
      <item>Slava Ruško</item>
    </izvorni_sadrzaj>
    <derivirana_varijabla naziv="DomainObject.Predmet.SudioniciListNaziv_1">
      <item>Financijska agencija</item>
      <item>EX RUŠKO j.d.o.o. za ugostiteljstvo i usluge</item>
      <item>Slava Ruško</item>
    </derivirana_varijabla>
  </DomainObject.Predmet.SudioniciListNaziv>
  <DomainObject.Predmet.SudioniciListAdressOIB>
    <izvorni_sadrzaj>
      <item>Financijska agencija, OIB 85821130368, Ivana Danila 4,23000 Zadar</item>
      <item>EX RUŠKO j.d.o.o. za ugostiteljstvo i usluge, OIB 35474427668, Prezida VIII 22,23234 Vir</item>
      <item>Slava Ruško, OIB 57273740761, Prezida X 10,23234 Vir</item>
    </izvorni_sadrzaj>
    <derivirana_varijabla naziv="DomainObject.Predmet.SudioniciListAdressOIB_1">
      <item>Financijska agencija, OIB 85821130368, Ivana Danila 4,23000 Zadar</item>
      <item>EX RUŠKO j.d.o.o. za ugostiteljstvo i usluge, OIB 35474427668, Prezida VIII 22,23234 Vir</item>
      <item>Slava Ruško, OIB 57273740761, Prezida X 10,23234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35474427668</item>
      <item>, OIB 57273740761</item>
    </izvorni_sadrzaj>
    <derivirana_varijabla naziv="DomainObject.Predmet.SudioniciListNazivOIB_1">
      <item>, OIB 85821130368</item>
      <item>, OIB 35474427668</item>
      <item>, OIB 57273740761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268</properties:Words>
  <properties:Characters>1196</properties:Characters>
  <properties:Lines>54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2016-08-10T06:54:00Z</dcterms:created>
  <dc:creator>Ardena Bajlo</dc:creator>
  <cp:lastModifiedBy>wsadmin</cp:lastModifiedBy>
  <cp:lastPrinted>2016-05-16T08:29:00Z</cp:lastPrinted>
  <dcterms:modified xmlns:xsi="http://www.w3.org/2001/XMLSchema-instance" xsi:type="dcterms:W3CDTF">2016-09-16T10:48:00Z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