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afb3" w14:paraId="59caf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166A" w:rsidP="00B0166A" w:rsidR="00B0166A">
      <w:r>
        <w:t>1 St-1391/2016-15</w:t>
      </w:r>
    </w:p>
    <w:p w:rsidRDefault="00B0166A" w:rsidP="00B0166A" w:rsidR="00B0166A"/>
    <w:p w:rsidRDefault="00B0166A" w:rsidP="00B0166A" w:rsidR="00B0166A"/>
    <w:p w:rsidRDefault="00B0166A" w:rsidP="00B0166A" w:rsidR="00B0166A"/>
    <w:p w:rsidRDefault="00B0166A" w:rsidP="00B0166A" w:rsidR="00B0166A">
      <w:pPr>
        <w:jc w:val="center"/>
      </w:pPr>
      <w:r>
        <w:t>R E P U B L I K A    H R V A T S K A</w:t>
      </w:r>
    </w:p>
    <w:p w:rsidRDefault="00B0166A" w:rsidP="00B0166A" w:rsidR="00B0166A">
      <w:pPr>
        <w:pStyle w:val="Bezproreda"/>
        <w:jc w:val="center"/>
      </w:pPr>
      <w:r>
        <w:t>R J E Š E N J E</w:t>
      </w:r>
    </w:p>
    <w:p w:rsidRDefault="00B0166A" w:rsidP="00B0166A" w:rsidR="00B0166A">
      <w:pPr>
        <w:pStyle w:val="Bezproreda"/>
        <w:jc w:val="center"/>
      </w:pPr>
    </w:p>
    <w:p w:rsidRDefault="00B0166A" w:rsidP="00B0166A" w:rsidR="00B0166A">
      <w:pPr>
        <w:pStyle w:val="Bezproreda"/>
      </w:pPr>
      <w:r>
        <w:t>TRGOVAČKI SUD U BJELOVARU, po sucu Branki Pleskalt, u postupku radi naknadne diobe stečajne mase stečajnog dužnika  VE-DAL  d.o.o. za proizvodnju, turizam, ugostiteljstvo, trgovinu i usluge MILANOVAC, Vinogradski Put 13/II, OIB: 50057894337, odlučujući po službenoj dužnosti o određivanju upisa stečajne mase u sudski registar, dana 3.  srpnja  2017. godine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  <w:jc w:val="center"/>
      </w:pPr>
      <w:r>
        <w:t>r i j e š i o    j e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>I Određuje se nastavak stečajnog postupka nad stečajnom masom dužnika VE-DAL  d.o.o. za proizvodnju, turizam, ugostiteljstvo, trgovinu i usluge MILANOVAC, Vinogradski Put 13/II, OIB: 50057894337, radi naknadne diobe.</w:t>
      </w:r>
    </w:p>
    <w:p w:rsidRDefault="00B0166A" w:rsidP="00B0166A" w:rsidR="00B0166A">
      <w:pPr>
        <w:pStyle w:val="Bezproreda"/>
      </w:pPr>
      <w:r>
        <w:t xml:space="preserve"> </w:t>
      </w:r>
    </w:p>
    <w:p w:rsidRDefault="00B0166A" w:rsidP="00B0166A" w:rsidR="00B0166A">
      <w:pPr>
        <w:pStyle w:val="Bezproreda"/>
      </w:pPr>
      <w:r>
        <w:t>II Određuje se po službenoj dužnosti upis u sudski registar stečajne mase brisanog dužnika  VE-DAL  d.o.o. za proizvodnju, turizam, ugostiteljstvo, trgovinu i usluge MILANOVAC, Vinogradski Put 13/II, OIB: 50057894337, sa sjedištem stečajnog upravitelja  Branka Valentić iz Virovitice, Ferde Rusana 100, OIB: 85378232573.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>III U sudski registar pored stečajne mase određuje se i upis stečajnog upravitelja  Branka Valentić iz Virovitice, F. Rusana 100, OIB: 85378232573.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  <w:jc w:val="center"/>
      </w:pPr>
      <w:r>
        <w:t>Obrazloženje</w:t>
      </w:r>
    </w:p>
    <w:p w:rsidRDefault="00B0166A" w:rsidP="00B0166A" w:rsidR="00B0166A">
      <w:pPr>
        <w:pStyle w:val="Bezproreda"/>
        <w:jc w:val="center"/>
      </w:pPr>
    </w:p>
    <w:p w:rsidRDefault="00B0166A" w:rsidP="00B0166A" w:rsidR="00B0166A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St-1391/2016-6  od 15. ožujka 2017. godine otvoren je i  zaključen stečajni postupak nad dužnikom VE-DAL  d.o.o. za proizvodnju, turizam, ugostiteljstvo, trgovinu i usluge MILANOVAC, Vinogradski Put 13/II, OIB: 50057894337 , te je  nakon pravomoćnosti rješenja stečajni dužnik brisan  iz sudskog registra,  pa isti više ne postoji kao pravna osoba. 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 xml:space="preserve">Podneskom od 30. lipnja 2017. godine stečajni upravitelj  predložio je  da sudac donese rješenje o nastavku postupka u odnosu na stečajnu masu te  odredi upis stečajne mase stečajnog dužnika VE-DAL  d.o.o. za proizvodnju, turizam, ugostiteljstvo, trgovinu i usluge MILANOVAC, Vinogradski Put 13/II, OIB: 50057894337, radi nastavka postupka budući stečajni </w:t>
      </w:r>
      <w:proofErr w:type="spellStart"/>
      <w:r>
        <w:t>udžnik</w:t>
      </w:r>
      <w:proofErr w:type="spellEnd"/>
      <w:r>
        <w:t xml:space="preserve"> ima u vlasništvu nekretnine upisane u </w:t>
      </w:r>
      <w:proofErr w:type="spellStart"/>
      <w:r>
        <w:t>zk</w:t>
      </w:r>
      <w:proofErr w:type="spellEnd"/>
      <w:r>
        <w:t xml:space="preserve">. ul. br. 12229 k.o. Virovitica, i to </w:t>
      </w:r>
      <w:proofErr w:type="spellStart"/>
      <w:r>
        <w:lastRenderedPageBreak/>
        <w:t>čkbr</w:t>
      </w:r>
      <w:proofErr w:type="spellEnd"/>
      <w:r>
        <w:t>. 1808 koje se sastoje od 5. suvlasničkog dijela 998/100000 etažno vlasništvo E-5, poslovni prostor oznake PP4, u prizemlju zgrade, ukupne površine 82,44 m</w:t>
      </w:r>
      <w:r>
        <w:rPr>
          <w:vertAlign w:val="superscript"/>
        </w:rPr>
        <w:t xml:space="preserve">2 </w:t>
      </w:r>
      <w:r>
        <w:t xml:space="preserve">i nekretnine upisane u </w:t>
      </w:r>
      <w:proofErr w:type="spellStart"/>
      <w:r>
        <w:t>zk</w:t>
      </w:r>
      <w:proofErr w:type="spellEnd"/>
      <w:r>
        <w:t xml:space="preserve">. ul. br. 1596 k.o. </w:t>
      </w:r>
      <w:proofErr w:type="spellStart"/>
      <w:r>
        <w:t>Rezovac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894/2 oranica </w:t>
      </w:r>
      <w:proofErr w:type="spellStart"/>
      <w:r>
        <w:t>Rezovački</w:t>
      </w:r>
      <w:proofErr w:type="spellEnd"/>
      <w:r>
        <w:t xml:space="preserve"> vinogradi sa 1352 m</w:t>
      </w:r>
      <w:r>
        <w:rPr>
          <w:vertAlign w:val="superscript"/>
        </w:rPr>
        <w:t>2</w:t>
      </w:r>
      <w:r>
        <w:t xml:space="preserve">, radi prodaje istih te potom i provođenja naknade diobe. 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 xml:space="preserve">Postupak je nastavljen zbog toga što stečajni dužnik ima imovine koju treba unovčiti,  a po ishodu istih provela bih se naknadna dioba te tim sredstvima namiriti tražbine vjerovnika. 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>U Bjelovaru,  3. srpnja  2017.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v.r.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B0166A" w:rsidP="00B0166A" w:rsidR="00B0166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B0166A" w:rsidP="00B0166A" w:rsidR="00B0166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</w:p>
    <w:p w:rsidRDefault="00B0166A" w:rsidP="00B0166A" w:rsidR="00B0166A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66A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84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St-1391/2016-15</izvorni_sadrzaj>
    <derivirana_varijabla naziv="DomainObject.Oznaka_1">St-1391/2016-15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svibnja 2017.</izvorni_sadrzaj>
    <derivirana_varijabla naziv="DomainObject.Predmet.DatumArhiviranja_1">31.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svibnja 2017.</izvorni_sadrzaj>
    <derivirana_varijabla naziv="DomainObject.Predmet.DatumZatvaranja_1">31.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hr.ibm.icms.common.model.sluzbeneosobe.Referada@795b795b[id=5716, dbStatus=null, naziv=Referada 1, oznaka=null, sudac=null] &lt;-hr.ibm.icms.common.model.sluzbeneosobe.Referada@795b795b[status dodjele: =false]</izvorni_sadrzaj>
    <derivirana_varijabla naziv="DomainObject.Predmet.MjestoCuvanja_1">hr.ibm.icms.common.model.sluzbeneosobe.Referada@795b795b[id=5716, dbStatus=null, naziv=Referada 1, oznaka=null, sudac=null] &lt;-hr.ibm.icms.common.model.sluzbeneosobe.Referada@795b795b[status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VE-DAL d.o.o. za proizvodnju, turizam, ugostiteljstvo, trgovinu i usluge</izvorni_sadrzaj>
    <derivirana_varijabla naziv="DomainObject.Predmet.ProtustrankaFormated_1">  VE-DAL d.o.o. za proizvodnju, turizam, ugostiteljstvo, trgovinu i usluge</derivirana_varijabla>
  </DomainObject.Predmet.ProtustrankaFormated>
  <DomainObject.Predmet.ProtustrankaFormatedOIB>
    <izvorni_sadrzaj>  VE-DAL d.o.o. za proizvodnju, turizam, ugostiteljstvo, trgovinu i usluge, OIB 50057894337</izvorni_sadrzaj>
    <derivirana_varijabla naziv="DomainObject.Predmet.ProtustrankaFormatedOIB_1">  VE-DAL d.o.o. za proizvodnju, turizam, ugostiteljstvo, trgovinu i usluge, OIB 50057894337</derivirana_varijabla>
  </DomainObject.Predmet.ProtustrankaFormatedOIB>
  <DomainObject.Predmet.ProtustrankaFormatedWithAdress>
    <izvorni_sadrzaj> VE-DAL d.o.o. za proizvodnju, turizam, ugostiteljstvo, trgovinu i usluge, Vinogradski Put 13/II, 33000 Milanovac</izvorni_sadrzaj>
    <derivirana_varijabla naziv="DomainObject.Predmet.ProtustrankaFormatedWithAdress_1"> VE-DAL d.o.o. za proizvodnju, turizam, ugostiteljstvo, trgovinu i usluge, Vinogradski Put 13/II, 33000 Milanovac</derivirana_varijabla>
  </DomainObject.Predmet.ProtustrankaFormatedWithAdress>
  <DomainObject.Predmet.ProtustrankaFormatedWithAdressOIB>
    <izvorni_sadrzaj> VE-DAL d.o.o. za proizvodnju, turizam, ugostiteljstvo, trgovinu i usluge, OIB 50057894337, Vinogradski Put 13/II, 33000 Milanovac</izvorni_sadrzaj>
    <derivirana_varijabla naziv="DomainObject.Predmet.ProtustrankaFormatedWithAdressOIB_1"> VE-DAL d.o.o. za proizvodnju, turizam, ugostiteljstvo, trgovinu i usluge, OIB 50057894337, Vinogradski Put 13/II, 33000 Milanovac</derivirana_varijabla>
  </DomainObject.Predmet.ProtustrankaFormatedWithAdressOIB>
  <DomainObject.Predmet.ProtustrankaWithAdress>
    <izvorni_sadrzaj>VE-DAL d.o.o. za proizvodnju, turizam, ugostiteljstvo, trgovinu i usluge Vinogradski Put 13/II, 33000 Milanovac</izvorni_sadrzaj>
    <derivirana_varijabla naziv="DomainObject.Predmet.ProtustrankaWithAdress_1">VE-DAL d.o.o. za proizvodnju, turizam, ugostiteljstvo, trgovinu i usluge Vinogradski Put 13/II, 33000 Milanovac</derivirana_varijabla>
  </DomainObject.Predmet.ProtustrankaWithAdress>
  <DomainObject.Predmet.ProtustrankaWithAdressOIB>
    <izvorni_sadrzaj>VE-DAL d.o.o. za proizvodnju, turizam, ugostiteljstvo, trgovinu i usluge, OIB 50057894337, Vinogradski Put 13/II, 33000 Milanovac</izvorni_sadrzaj>
    <derivirana_varijabla naziv="DomainObject.Predmet.ProtustrankaWithAdressOIB_1">VE-DAL d.o.o. za proizvodnju, turizam, ugostiteljstvo, trgovinu i usluge, OIB 50057894337, Vinogradski Put 13/II, 33000 Milanovac</derivirana_varijabla>
  </DomainObject.Predmet.ProtustrankaWithAdressOIB>
  <DomainObject.Predmet.ProtustrankaNazivFormated>
    <izvorni_sadrzaj>VE-DAL d.o.o. za proizvodnju, turizam, ugostiteljstvo, trgovinu i usluge</izvorni_sadrzaj>
    <derivirana_varijabla naziv="DomainObject.Predmet.ProtustrankaNazivFormated_1">VE-DAL d.o.o. za proizvodnju, turizam, ugostiteljstvo, trgovinu i usluge</derivirana_varijabla>
  </DomainObject.Predmet.ProtustrankaNazivFormated>
  <DomainObject.Predmet.ProtustrankaNazivFormatedOIB>
    <izvorni_sadrzaj>VE-DAL d.o.o. za proizvodnju, turizam, ugostiteljstvo, trgovinu i usluge, OIB 50057894337</izvorni_sadrzaj>
    <derivirana_varijabla naziv="DomainObject.Predmet.ProtustrankaNazivFormatedOIB_1">VE-DAL d.o.o. za proizvodnju, turizam, ugostiteljstvo, trgovinu i usluge, OIB 50057894337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VE-DAL d.o.o. za proizvodnju, turizam, ugostiteljstvo, trgovinu i usluge</item>
    </izvorni_sadrzaj>
    <derivirana_varijabla naziv="DomainObject.Predmet.ProtuStrankaListFormated_1">
      <item>VE-DAL d.o.o. za proizvodnju, turizam, ugostiteljstvo, trgovinu i usluge</item>
    </derivirana_varijabla>
  </DomainObject.Predmet.ProtuStrankaListFormated>
  <DomainObject.Predmet.ProtuStrankaListFormatedOIB>
    <izvorni_sadrzaj>
      <item>VE-DAL d.o.o. za proizvodnju, turizam, ugostiteljstvo, trgovinu i usluge, OIB 50057894337</item>
    </izvorni_sadrzaj>
    <derivirana_varijabla naziv="DomainObject.Predmet.ProtuStrankaListFormatedOIB_1">
      <item>VE-DAL d.o.o. za proizvodnju, turizam, ugostiteljstvo, trgovinu i usluge, OIB 50057894337</item>
    </derivirana_varijabla>
  </DomainObject.Predmet.ProtuStrankaListFormatedOIB>
  <DomainObject.Predmet.ProtuStrankaListFormatedWithAdress>
    <izvorni_sadrzaj>
      <item>VE-DAL d.o.o. za proizvodnju, turizam, ugostiteljstvo, trgovinu i usluge, Vinogradski Put 13/II, 33000 Milanovac</item>
    </izvorni_sadrzaj>
    <derivirana_varijabla naziv="DomainObject.Predmet.ProtuStrankaListFormatedWithAdress_1">
      <item>VE-DAL d.o.o. za proizvodnju, turizam, ugostiteljstvo, trgovinu i usluge, Vinogradski Put 13/II, 33000 Milanovac</item>
    </derivirana_varijabla>
  </DomainObject.Predmet.ProtuStrankaListFormatedWithAdress>
  <DomainObject.Predmet.ProtuStrankaListFormatedWithAdressOIB>
    <izvorni_sadrzaj>
      <item>VE-DAL d.o.o. za proizvodnju, turizam, ugostiteljstvo, trgovinu i usluge, OIB 50057894337, Vinogradski Put 13/II, 33000 Milanovac</item>
    </izvorni_sadrzaj>
    <derivirana_varijabla naziv="DomainObject.Predmet.ProtuStrankaListFormatedWithAdressOIB_1">
      <item>VE-DAL d.o.o. za proizvodnju, turizam, ugostiteljstvo, trgovinu i usluge, OIB 50057894337, Vinogradski Put 13/II, 33000 Milanovac</item>
    </derivirana_varijabla>
  </DomainObject.Predmet.ProtuStrankaListFormatedWithAdressOIB>
  <DomainObject.Predmet.ProtuStrankaListNazivFormated>
    <izvorni_sadrzaj>
      <item>VE-DAL d.o.o. za proizvodnju, turizam, ugostiteljstvo, trgovinu i usluge</item>
    </izvorni_sadrzaj>
    <derivirana_varijabla naziv="DomainObject.Predmet.ProtuStrankaListNazivFormated_1">
      <item>VE-DAL d.o.o. za proizvodnju, turizam, ugostiteljstvo, trgovinu i usluge</item>
    </derivirana_varijabla>
  </DomainObject.Predmet.ProtuStrankaListNazivFormated>
  <DomainObject.Predmet.ProtuStrankaListNazivFormatedOIB>
    <izvorni_sadrzaj>
      <item>VE-DAL d.o.o. za proizvodnju, turizam, ugostiteljstvo, trgovinu i usluge, OIB 50057894337</item>
    </izvorni_sadrzaj>
    <derivirana_varijabla naziv="DomainObject.Predmet.ProtuStrankaListNazivFormatedOIB_1">
      <item>VE-DAL d.o.o. za proizvodnju, turizam, ugostiteljstvo, trgovinu i usluge, OIB 50057894337</item>
    </derivirana_varijabla>
  </DomainObject.Predmet.ProtuStrankaListNazivFormatedOIB>
  <DomainObject.Predmet.OstaliListFormated>
    <izvorni_sadrzaj>
      <item>Marina Smolčić</item>
      <item>ŽDO U BJELOVARU</item>
      <item>POREZNA UPRAVA U BJELOVARU</item>
      <item>Odvj. KREŠIMIR SLAMIĆ</item>
      <item>Visoki trgovački sud RH u Zagrebu</item>
    </izvorni_sadrzaj>
    <derivirana_varijabla naziv="DomainObject.Predmet.OstaliListFormated_1">
      <item>Marina Smolčić</item>
      <item>ŽDO U BJELOVARU</item>
      <item>POREZNA UPRAVA U BJELOVARU</item>
      <item>Odvj. KREŠIMIR SLAMIĆ</item>
      <item>Visoki trgovački sud RH u Zagrebu</item>
    </derivirana_varijabla>
  </DomainObject.Predmet.OstaliListFormated>
  <DomainObject.Predmet.OstaliListFormatedOIB>
    <izvorni_sadrzaj>
      <item>Marina Smolčić, OIB 00549769258</item>
      <item>ŽDO U BJELOVARU</item>
      <item>POREZNA UPRAVA U BJELOVARU</item>
      <item>Odvj. KREŠIMIR SLAMIĆ</item>
      <item>Visoki trgovački sud RH u Zagrebu</item>
    </izvorni_sadrzaj>
    <derivirana_varijabla naziv="DomainObject.Predmet.OstaliListFormatedOIB_1">
      <item>Marina Smolčić, OIB 00549769258</item>
      <item>ŽDO U BJELOVARU</item>
      <item>POREZNA UPRAVA U BJELOVARU</item>
      <item>Odvj. KREŠIMIR SLAMIĆ</item>
      <item>Visoki trgovački sud RH u Zagrebu</item>
    </derivirana_varijabla>
  </DomainObject.Predmet.OstaliListFormatedOIB>
  <DomainObject.Predmet.OstaliListFormatedWithAdress>
    <izvorni_sadrzaj>
      <item>Marina Smolčić, Milanovac, Vinogradski put 13/II., 33000 Virovitica</item>
      <item>ŽDO U BJELOVARU</item>
      <item>POREZNA UPRAVA U BJELOVARU</item>
      <item>Odvj. KREŠIMIR SLAMIĆ, Ulica Poduzetnička zona II 18, 33000 Virovitica</item>
      <item>Visoki trgovački sud RH u Zagrebu</item>
    </izvorni_sadrzaj>
    <derivirana_varijabla naziv="DomainObject.Predmet.OstaliListFormatedWithAdress_1">
      <item>Marina Smolčić, Milanovac, Vinogradski put 13/II., 33000 Virovitica</item>
      <item>ŽDO U BJELOVARU</item>
      <item>POREZNA UPRAVA U BJELOVARU</item>
      <item>Odvj. KREŠIMIR SLAMIĆ, Ulica Poduzetnička zona II 18, 33000 Virovitica</item>
      <item>Visoki trgovački sud RH u Zagrebu</item>
    </derivirana_varijabla>
  </DomainObject.Predmet.OstaliListFormatedWithAdress>
  <DomainObject.Predmet.OstaliListFormatedWithAdressOIB>
    <izvorni_sadrzaj>
      <item>Marina Smolčić, OIB 00549769258, Milanovac, Vinogradski put 13/II., 33000 Virovitica</item>
      <item>ŽDO U BJELOVARU</item>
      <item>POREZNA UPRAVA U BJELOVARU</item>
      <item>Odvj. KREŠIMIR SLAMIĆ, Ulica Poduzetnička zona II 18, 33000 Virovitica</item>
      <item>Visoki trgovački sud RH u Zagrebu</item>
    </izvorni_sadrzaj>
    <derivirana_varijabla naziv="DomainObject.Predmet.OstaliListFormatedWithAdressOIB_1">
      <item>Marina Smolčić, OIB 00549769258, Milanovac, Vinogradski put 13/II., 33000 Virovitica</item>
      <item>ŽDO U BJELOVARU</item>
      <item>POREZNA UPRAVA U BJELOVARU</item>
      <item>Odvj. KREŠIMIR SLAMIĆ, Ulica Poduzetnička zona II 18, 33000 Virovitica</item>
      <item>Visoki trgovački sud RH u Zagrebu</item>
    </derivirana_varijabla>
  </DomainObject.Predmet.OstaliListFormatedWithAdressOIB>
  <DomainObject.Predmet.OstaliListNazivFormated>
    <izvorni_sadrzaj>
      <item>Marina Smolčić</item>
      <item>ŽDO U BJELOVARU</item>
      <item>POREZNA UPRAVA U BJELOVARU</item>
      <item>Odvj. KREŠIMIR SLAMIĆ</item>
      <item>Visoki trgovački sud RH u Zagrebu</item>
    </izvorni_sadrzaj>
    <derivirana_varijabla naziv="DomainObject.Predmet.OstaliListNazivFormated_1">
      <item>Marina Smolčić</item>
      <item>ŽDO U BJELOVARU</item>
      <item>POREZNA UPRAVA U BJELOVARU</item>
      <item>Odvj. KREŠIMIR SLAMIĆ</item>
      <item>Visoki trgovački sud RH u Zagrebu</item>
    </derivirana_varijabla>
  </DomainObject.Predmet.OstaliListNazivFormated>
  <DomainObject.Predmet.OstaliListNazivFormatedOIB>
    <izvorni_sadrzaj>
      <item>Marina Smolčić, OIB 00549769258</item>
      <item>ŽDO U BJELOVARU</item>
      <item>POREZNA UPRAVA U BJELOVARU</item>
      <item>Odvj. KREŠIMIR SLAMIĆ</item>
      <item>Visoki trgovački sud RH u Zagrebu</item>
    </izvorni_sadrzaj>
    <derivirana_varijabla naziv="DomainObject.Predmet.OstaliListNazivFormatedOIB_1">
      <item>Marina Smolčić, OIB 00549769258</item>
      <item>ŽDO U BJELOVARU</item>
      <item>POREZNA UPRAVA U BJELOVARU</item>
      <item>Odvj. KREŠIMIR SLAMIĆ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St-1391/2016-15</izvorni_sadrzaj>
    <derivirana_varijabla naziv="DomainObject.PoslovniBrojDokumenta_1">St-1391/2016-15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VE-DAL d.o.o. za proizvodnju, turizam, ugostiteljstvo, trgovinu i usluge</izvorni_sadrzaj>
    <derivirana_varijabla naziv="DomainObject.Predmet.ProtustrankaIDrugi_1">VE-DAL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VE-DAL d.o.o. za proizvodnju, turizam, ugostiteljstvo, trgovinu i usluge, OIB 50057894337, Vinogradski Put 13/II, 33000 Milanovac</izvorni_sadrzaj>
    <derivirana_varijabla naziv="DomainObject.Predmet.ProtustrankaIDrugiAdressOIB_1">VE-DAL d.o.o. za proizvodnju, turizam, ugostiteljstvo, trgovinu i usluge, OIB 50057894337, Vinogradski Put 13/II,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25. travnja 2017.</izvorni_sadrzaj>
    <derivirana_varijabla naziv="DomainObject.Predmet.OdlukaRjesenje.DatumPravomocnosti_1">25. travnja 2017.</derivirana_varijabla>
  </DomainObject.Predmet.OdlukaRjesenje.DatumPravomocnosti>
  <DomainObject.Predmet.OdlukaRjesenje.Oznaka>
    <izvorni_sadrzaj>St-1391/2016-6</izvorni_sadrzaj>
    <derivirana_varijabla naziv="DomainObject.Predmet.OdlukaRjesenje.Oznaka_1">St-1391/2016-6</derivirana_varijabla>
  </DomainObject.Predmet.OdlukaRjesenje.Oznaka>
  <DomainObject.Predmet.SudioniciListNaziv>
    <izvorni_sadrzaj>
      <item>FINA, RC ZAGREB, Podružnica Bjelovar</item>
      <item>VE-DAL d.o.o. za proizvodnju, turizam, ugostiteljstvo, trgovinu i usluge</item>
      <item>Marina Smolčić</item>
      <item>ŽDO U BJELOVARU</item>
      <item>POREZNA UPRAVA U BJELOVARU</item>
      <item>Odvj. KREŠIMIR SLAMIĆ</item>
      <item>Visoki trgovački sud RH u Zagrebu</item>
    </izvorni_sadrzaj>
    <derivirana_varijabla naziv="DomainObject.Predmet.SudioniciListNaziv_1">
      <item>FINA, RC ZAGREB, Podružnica Bjelovar</item>
      <item>VE-DAL d.o.o. za proizvodnju, turizam, ugostiteljstvo, trgovinu i usluge</item>
      <item>Marina Smolčić</item>
      <item>ŽDO U BJELOVARU</item>
      <item>POREZNA UPRAVA U BJELOVARU</item>
      <item>Odvj. KREŠIMIR SLAMIĆ</item>
      <item>Visoki trgovački sud RH u Zagrebu</item>
    </derivirana_varijabla>
  </DomainObject.Predmet.SudioniciListNaziv>
  <DomainObject.Predmet.SudioniciListAdressOIB>
    <izvorni_sadrzaj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  <item>ŽDO U BJELOVARU</item>
      <item>POREZNA UPRAVA U BJELOVARU</item>
      <item>Odvj. KREŠIMIR SLAMIĆ, Ulica Poduzetnička zona II 18,33000 Virovitica</item>
      <item>Visoki trgovački sud RH u Zagrebu</item>
    </izvorni_sadrzaj>
    <derivirana_varijabla naziv="DomainObject.Predmet.SudioniciListAdressOIB_1"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  <item>ŽDO U BJELOVARU</item>
      <item>POREZNA UPRAVA U BJELOVARU</item>
      <item>Odvj. KREŠIMIR SLAMIĆ, Ulica Poduzetnička zona II 18,33000 Virovitica</item>
      <item>Visoki trgovački sud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C1D66-98B3-4AEA-8A67-C4DD6A793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2617</properties:Characters>
  <properties:Lines>72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2017-07-03T06:49:00Z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St-1391/2016-15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