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c85e" w14:paraId="0c5c85e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2F7585">
        <w:rPr>
          <w:lang w:val="hr-HR"/>
        </w:rPr>
        <w:t>St-405</w:t>
      </w:r>
      <w:r w:rsidR="009B4119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2F7585">
        <w:t xml:space="preserve"> SPEEDWAY KLUB UNIA</w:t>
      </w:r>
      <w:r w:rsidR="007429E0">
        <w:t>, OIB</w:t>
      </w:r>
      <w:r w:rsidR="002F7585">
        <w:t>: 75180093515</w:t>
      </w:r>
      <w:r w:rsidR="009B4119">
        <w:t>, s</w:t>
      </w:r>
      <w:r w:rsidR="00D447E7">
        <w:t>a s</w:t>
      </w:r>
      <w:r w:rsidR="00A47F26">
        <w:t>jedišt</w:t>
      </w:r>
      <w:r w:rsidR="002F7585">
        <w:t>em u Murska 58, 40320 Donji Kraljevec</w:t>
      </w:r>
      <w:r w:rsidR="007429E0">
        <w:t>, dana 09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7429E0">
        <w:t xml:space="preserve"> </w:t>
      </w:r>
      <w:r w:rsidR="002F7585">
        <w:t xml:space="preserve">SPEEDWAY KLUB UNIA, OIB: 75180093515, sa sjedištem u Murska 58, 40320 Donji Kraljevec, iznosi 742.635,79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A47F26">
        <w:t>predsjednik</w:t>
      </w:r>
      <w:r w:rsidR="002E00D7">
        <w:t xml:space="preserve"> dužnika </w:t>
      </w:r>
      <w:r w:rsidR="002F7585">
        <w:t>Zvonimir Pavlic</w:t>
      </w:r>
      <w:r w:rsidR="00D447E7">
        <w:t>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7429E0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D447E7">
        <w:rPr>
          <w:lang w:val="hr-HR"/>
        </w:rPr>
        <w:t>30</w:t>
      </w:r>
      <w:r w:rsidR="009B4119">
        <w:rPr>
          <w:lang w:val="hr-HR"/>
        </w:rPr>
        <w:t>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F7585" w:rsidRPr="002F7585">
        <w:t xml:space="preserve"> </w:t>
      </w:r>
      <w:r w:rsidR="002F7585">
        <w:t>SPEEDWAY KLUB UNIA, OIB: 75180093515, sa sjedištem u Murska 58, 40320 Donji Kraljevec</w:t>
      </w:r>
      <w:r>
        <w:t>, navodeći da du</w:t>
      </w:r>
      <w:r w:rsidR="00715C85">
        <w:t xml:space="preserve">žnik na dan </w:t>
      </w:r>
      <w:r w:rsidR="009B4119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</w:t>
      </w:r>
      <w:r w:rsidR="002F7585">
        <w:t xml:space="preserve"> od 742.635,79</w:t>
      </w:r>
      <w:r w:rsidR="00D447E7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429E0">
        <w:rPr>
          <w:lang w:val="hr-HR"/>
        </w:rPr>
        <w:t>09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F7585" w:rsidR="005B010B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37" w:rsidP="007F64E0" w:rsidR="00BB0737">
      <w:r>
        <w:separator/>
      </w:r>
    </w:p>
  </w:endnote>
  <w:endnote w:id="0" w:type="continuationSeparator">
    <w:p w:rsidRDefault="00BB0737" w:rsidP="007F64E0" w:rsidR="00BB0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37" w:rsidP="007F64E0" w:rsidR="00BB0737">
      <w:r>
        <w:separator/>
      </w:r>
    </w:p>
  </w:footnote>
  <w:footnote w:id="0" w:type="continuationSeparator">
    <w:p w:rsidRDefault="00BB0737" w:rsidP="007F64E0" w:rsidR="00BB07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348F" w:rsidRPr="00D6348F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2F7585">
      <w:rPr>
        <w:lang w:val="hr-HR"/>
      </w:rPr>
      <w:t>St-405</w:t>
    </w:r>
    <w:r w:rsidR="009B4119">
      <w:rPr>
        <w:lang w:val="hr-HR"/>
      </w:rP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A75C0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585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3EDE"/>
    <w:rsid w:val="00557179"/>
    <w:rsid w:val="005654C5"/>
    <w:rsid w:val="00571A98"/>
    <w:rsid w:val="00573DF0"/>
    <w:rsid w:val="00576154"/>
    <w:rsid w:val="00577D16"/>
    <w:rsid w:val="00581504"/>
    <w:rsid w:val="0058378D"/>
    <w:rsid w:val="00584D21"/>
    <w:rsid w:val="00590E9F"/>
    <w:rsid w:val="005945CA"/>
    <w:rsid w:val="005A110F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1477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6A61"/>
    <w:rsid w:val="0068053D"/>
    <w:rsid w:val="00687E38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29E0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857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2603"/>
    <w:rsid w:val="00974A1A"/>
    <w:rsid w:val="0097673B"/>
    <w:rsid w:val="00990170"/>
    <w:rsid w:val="0099060C"/>
    <w:rsid w:val="00990F93"/>
    <w:rsid w:val="00993F5F"/>
    <w:rsid w:val="009A5500"/>
    <w:rsid w:val="009B4119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47F26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10C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737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7E7"/>
    <w:rsid w:val="00D44C76"/>
    <w:rsid w:val="00D44D49"/>
    <w:rsid w:val="00D45F84"/>
    <w:rsid w:val="00D5153E"/>
    <w:rsid w:val="00D53DE5"/>
    <w:rsid w:val="00D546F9"/>
    <w:rsid w:val="00D6348F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8B9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5280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1BCD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SPEEDWAY KLUB UNIA</izvorni_sadrzaj>
    <derivirana_varijabla naziv="DomainObject.Predmet.ProtustrankaFormated_1">  SPEEDWAY KLUB UNIA</derivirana_varijabla>
  </DomainObject.Predmet.ProtustrankaFormated>
  <DomainObject.Predmet.ProtustrankaFormatedOIB>
    <izvorni_sadrzaj>  SPEEDWAY KLUB UNIA, OIB 75180093515</izvorni_sadrzaj>
    <derivirana_varijabla naziv="DomainObject.Predmet.ProtustrankaFormatedOIB_1">  SPEEDWAY KLUB UNIA, OIB 75180093515</derivirana_varijabla>
  </DomainObject.Predmet.ProtustrankaFormatedOIB>
  <DomainObject.Predmet.ProtustrankaFormatedWithAdress>
    <izvorni_sadrzaj> SPEEDWAY KLUB UNIA, Murska 58, 40320 Donji Kraljevec</izvorni_sadrzaj>
    <derivirana_varijabla naziv="DomainObject.Predmet.ProtustrankaFormatedWithAdress_1"> SPEEDWAY KLUB UNIA, Murska 58, 40320 Donji Kraljevec</derivirana_varijabla>
  </DomainObject.Predmet.ProtustrankaFormatedWithAdress>
  <DomainObject.Predmet.ProtustrankaFormatedWithAdressOIB>
    <izvorni_sadrzaj> SPEEDWAY KLUB UNIA, OIB 75180093515, Murska 58, 40320 Donji Kraljevec</izvorni_sadrzaj>
    <derivirana_varijabla naziv="DomainObject.Predmet.ProtustrankaFormatedWithAdressOIB_1"> SPEEDWAY KLUB UNIA, OIB 75180093515, Murska 58, 40320 Donji Kraljevec</derivirana_varijabla>
  </DomainObject.Predmet.ProtustrankaFormatedWithAdressOIB>
  <DomainObject.Predmet.ProtustrankaWithAdress>
    <izvorni_sadrzaj>SPEEDWAY KLUB UNIA Murska 58, 40320 Donji Kraljevec</izvorni_sadrzaj>
    <derivirana_varijabla naziv="DomainObject.Predmet.ProtustrankaWithAdress_1">SPEEDWAY KLUB UNIA Murska 58, 40320 Donji Kraljevec</derivirana_varijabla>
  </DomainObject.Predmet.ProtustrankaWithAdress>
  <DomainObject.Predmet.ProtustrankaWithAdressOIB>
    <izvorni_sadrzaj>SPEEDWAY KLUB UNIA, OIB 75180093515, Murska 58, 40320 Donji Kraljevec</izvorni_sadrzaj>
    <derivirana_varijabla naziv="DomainObject.Predmet.ProtustrankaWithAdressOIB_1">SPEEDWAY KLUB UNIA, OIB 75180093515, Murska 58, 40320 Donji Kraljevec</derivirana_varijabla>
  </DomainObject.Predmet.ProtustrankaWithAdressOIB>
  <DomainObject.Predmet.ProtustrankaNazivFormated>
    <izvorni_sadrzaj>SPEEDWAY KLUB UNIA</izvorni_sadrzaj>
    <derivirana_varijabla naziv="DomainObject.Predmet.ProtustrankaNazivFormated_1">SPEEDWAY KLUB UNIA</derivirana_varijabla>
  </DomainObject.Predmet.ProtustrankaNazivFormated>
  <DomainObject.Predmet.ProtustrankaNazivFormatedOIB>
    <izvorni_sadrzaj>SPEEDWAY KLUB UNIA, OIB 75180093515</izvorni_sadrzaj>
    <derivirana_varijabla naziv="DomainObject.Predmet.ProtustrankaNazivFormatedOIB_1">SPEEDWAY KLUB UNIA, OIB 75180093515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742635.79</izvorni_sadrzaj>
    <derivirana_varijabla naziv="DomainObject.Predmet.TrenutnaVrijednost_1">742635.79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SPEEDWAY KLUB UNIA</item>
    </izvorni_sadrzaj>
    <derivirana_varijabla naziv="DomainObject.Predmet.ProtuStrankaListFormated_1">
      <item>SPEEDWAY KLUB UNIA</item>
    </derivirana_varijabla>
  </DomainObject.Predmet.ProtuStrankaListFormated>
  <DomainObject.Predmet.ProtuStrankaListFormatedOIB>
    <izvorni_sadrzaj>
      <item>SPEEDWAY KLUB UNIA, OIB 75180093515</item>
    </izvorni_sadrzaj>
    <derivirana_varijabla naziv="DomainObject.Predmet.ProtuStrankaListFormatedOIB_1">
      <item>SPEEDWAY KLUB UNIA, OIB 75180093515</item>
    </derivirana_varijabla>
  </DomainObject.Predmet.ProtuStrankaListFormatedOIB>
  <DomainObject.Predmet.ProtuStrankaListFormatedWithAdress>
    <izvorni_sadrzaj>
      <item>SPEEDWAY KLUB UNIA, Murska 58, 40320 Donji Kraljevec</item>
    </izvorni_sadrzaj>
    <derivirana_varijabla naziv="DomainObject.Predmet.ProtuStrankaListFormatedWithAdress_1">
      <item>SPEEDWAY KLUB UNIA, Murska 58, 40320 Donji Kraljevec</item>
    </derivirana_varijabla>
  </DomainObject.Predmet.ProtuStrankaListFormatedWithAdress>
  <DomainObject.Predmet.ProtuStrankaListFormatedWithAdressOIB>
    <izvorni_sadrzaj>
      <item>SPEEDWAY KLUB UNIA, OIB 75180093515, Murska 58, 40320 Donji Kraljevec</item>
    </izvorni_sadrzaj>
    <derivirana_varijabla naziv="DomainObject.Predmet.ProtuStrankaListFormatedWithAdressOIB_1">
      <item>SPEEDWAY KLUB UNIA, OIB 75180093515, Murska 58, 40320 Donji Kraljevec</item>
    </derivirana_varijabla>
  </DomainObject.Predmet.ProtuStrankaListFormatedWithAdressOIB>
  <DomainObject.Predmet.ProtuStrankaListNazivFormated>
    <izvorni_sadrzaj>
      <item>SPEEDWAY KLUB UNIA</item>
    </izvorni_sadrzaj>
    <derivirana_varijabla naziv="DomainObject.Predmet.ProtuStrankaListNazivFormated_1">
      <item>SPEEDWAY KLUB UNIA</item>
    </derivirana_varijabla>
  </DomainObject.Predmet.ProtuStrankaListNazivFormated>
  <DomainObject.Predmet.ProtuStrankaListNazivFormatedOIB>
    <izvorni_sadrzaj>
      <item>SPEEDWAY KLUB UNIA, OIB 75180093515</item>
    </izvorni_sadrzaj>
    <derivirana_varijabla naziv="DomainObject.Predmet.ProtuStrankaListNazivFormatedOIB_1">
      <item>SPEEDWAY KLUB UNIA, OIB 75180093515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SPEEDWAY KLUB UNIA</izvorni_sadrzaj>
    <derivirana_varijabla naziv="DomainObject.Predmet.ProtustrankaIDrugi_1">SPEEDWAY KLUB UNIA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SPEEDWAY KLUB UNIA, OIB 75180093515, Murska 58, 40320 Donji Kraljevec</izvorni_sadrzaj>
    <derivirana_varijabla naziv="DomainObject.Predmet.ProtustrankaIDrugiAdressOIB_1">SPEEDWAY KLUB UNIA, OIB 75180093515, Murska 58,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SPEEDWAY KLUB UNIA</item>
      <item>E-oglasna ploča ovog suda</item>
    </izvorni_sadrzaj>
    <derivirana_varijabla naziv="DomainObject.Predmet.SudioniciListNaziv_1">
      <item>Financijska agencija</item>
      <item>SPEEDWAY KLUB UNIA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SPEEDWAY KLUB UNIA, OIB 75180093515, Murska 58,40320 Donji Kraljevec</item>
      <item>E-oglasna ploča ovog suda</item>
    </izvorni_sadrzaj>
    <derivirana_varijabla naziv="DomainObject.Predmet.SudioniciListAdressOIB_1">
      <item>Financijska agencija, OIB 85821130368, A. Cesarca 2,42000 Varaždin</item>
      <item>SPEEDWAY KLUB UNIA, OIB 75180093515, Murska 58,40320 Donji Kraljevec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75180093515</item>
    </izvorni_sadrzaj>
    <derivirana_varijabla naziv="DomainObject.Predmet.SudioniciListNazivOIB_1">
      <item>, OIB null</item>
      <item>, OIB 85821130368</item>
      <item>, OIB 75180093515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BF136-9C76-4170-B04F-D43E340AB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464</properties:Words>
  <properties:Characters>2501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2015-11-09T08:05:00Z</dcterms:created>
  <dc:creator>user</dc:creator>
  <cp:lastModifiedBy>Maja Marčec</cp:lastModifiedBy>
  <cp:lastPrinted>2015-11-09T08:05:00Z</cp:lastPrinted>
  <dcterms:modified xmlns:xsi="http://www.w3.org/2001/XMLSchema-instance" xsi:type="dcterms:W3CDTF">2015-11-09T08:15:00Z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