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aa14" w14:paraId="891aa1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71117F">
        <w:tab/>
      </w:r>
      <w:r w:rsidR="0071117F">
        <w:tab/>
      </w:r>
      <w:r w:rsidR="0071117F">
        <w:tab/>
      </w:r>
      <w:r w:rsidR="0071117F">
        <w:tab/>
      </w:r>
      <w:r w:rsidR="0071117F">
        <w:tab/>
      </w:r>
      <w:r w:rsidR="0071117F">
        <w:tab/>
      </w:r>
      <w:r w:rsidR="0071117F">
        <w:tab/>
        <w:t>7 St-1342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1117F">
        <w:t>1342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F55588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1117F">
        <w:t>NOTA MI d.o.o., Božjakovinska 9, Zagreb, OIB 06567373987.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1117F" w:rsidRPr="0071117F">
        <w:t>37.328,17.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F55588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861364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861364" w:rsidP="00AB7A2F" w:rsidR="0086136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61364" w:rsidP="00995CE9" w:rsidR="0086136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E21" w:rsidR="00E91E21">
      <w:r>
        <w:separator/>
      </w:r>
    </w:p>
  </w:endnote>
  <w:endnote w:id="0" w:type="continuationSeparator">
    <w:p w:rsidRDefault="00E91E21" w:rsidR="00E91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E21" w:rsidR="00E91E21">
      <w:r>
        <w:separator/>
      </w:r>
    </w:p>
  </w:footnote>
  <w:footnote w:id="0" w:type="continuationSeparator">
    <w:p w:rsidRDefault="00E91E21" w:rsidR="00E91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2449A"/>
    <w:rsid w:val="00082E69"/>
    <w:rsid w:val="000874CE"/>
    <w:rsid w:val="00091E45"/>
    <w:rsid w:val="00095FEB"/>
    <w:rsid w:val="000A10B8"/>
    <w:rsid w:val="00114EAD"/>
    <w:rsid w:val="001215F7"/>
    <w:rsid w:val="00185571"/>
    <w:rsid w:val="001A62A1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413F4C"/>
    <w:rsid w:val="0045172A"/>
    <w:rsid w:val="0046473F"/>
    <w:rsid w:val="004B337A"/>
    <w:rsid w:val="004C6C7D"/>
    <w:rsid w:val="004D0AE9"/>
    <w:rsid w:val="004F3962"/>
    <w:rsid w:val="00503AFA"/>
    <w:rsid w:val="005060D0"/>
    <w:rsid w:val="005241B0"/>
    <w:rsid w:val="0053446F"/>
    <w:rsid w:val="005434D1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1117F"/>
    <w:rsid w:val="00742C5A"/>
    <w:rsid w:val="00770542"/>
    <w:rsid w:val="007853D8"/>
    <w:rsid w:val="007B14BC"/>
    <w:rsid w:val="007B5AFD"/>
    <w:rsid w:val="007C550C"/>
    <w:rsid w:val="007D5A5D"/>
    <w:rsid w:val="008121A2"/>
    <w:rsid w:val="00815332"/>
    <w:rsid w:val="008155EE"/>
    <w:rsid w:val="0084013A"/>
    <w:rsid w:val="00861364"/>
    <w:rsid w:val="008613BD"/>
    <w:rsid w:val="00863025"/>
    <w:rsid w:val="00871F01"/>
    <w:rsid w:val="0089752A"/>
    <w:rsid w:val="008D7063"/>
    <w:rsid w:val="00920CA0"/>
    <w:rsid w:val="009419D8"/>
    <w:rsid w:val="00975CC6"/>
    <w:rsid w:val="009E59E6"/>
    <w:rsid w:val="00A41955"/>
    <w:rsid w:val="00A47C0D"/>
    <w:rsid w:val="00A6628A"/>
    <w:rsid w:val="00A663EE"/>
    <w:rsid w:val="00A71431"/>
    <w:rsid w:val="00AA13CA"/>
    <w:rsid w:val="00AC4528"/>
    <w:rsid w:val="00AD027A"/>
    <w:rsid w:val="00B07C12"/>
    <w:rsid w:val="00B42113"/>
    <w:rsid w:val="00B6474C"/>
    <w:rsid w:val="00B82F18"/>
    <w:rsid w:val="00BE15AF"/>
    <w:rsid w:val="00BE7409"/>
    <w:rsid w:val="00C0205D"/>
    <w:rsid w:val="00C63403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433A8"/>
    <w:rsid w:val="00E66941"/>
    <w:rsid w:val="00E91E21"/>
    <w:rsid w:val="00EA5541"/>
    <w:rsid w:val="00EB553E"/>
    <w:rsid w:val="00EC3302"/>
    <w:rsid w:val="00ED6AA8"/>
    <w:rsid w:val="00F034D3"/>
    <w:rsid w:val="00F37CED"/>
    <w:rsid w:val="00F55588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St-1342/2015</izvorni_sadrzaj>
    <derivirana_varijabla naziv="DomainObject.Predmet.OznakaBroj_1">St-1342/2015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MI d.o.o.</izvorni_sadrzaj>
    <derivirana_varijabla naziv="DomainObject.Predmet.ProtustrankaFormated_1">  NOTA MI d.o.o.</derivirana_varijabla>
  </DomainObject.Predmet.ProtustrankaFormated>
  <DomainObject.Predmet.ProtustrankaFormatedOIB>
    <izvorni_sadrzaj>  NOTA MI d.o.o., OIB 06567373987</izvorni_sadrzaj>
    <derivirana_varijabla naziv="DomainObject.Predmet.ProtustrankaFormatedOIB_1">  NOTA MI d.o.o., OIB 06567373987</derivirana_varijabla>
  </DomainObject.Predmet.ProtustrankaFormatedOIB>
  <DomainObject.Predmet.ProtustrankaFormatedWithAdress>
    <izvorni_sadrzaj> NOTA MI d.o.o., Božjakovinska 9, 10000 Zagreb</izvorni_sadrzaj>
    <derivirana_varijabla naziv="DomainObject.Predmet.ProtustrankaFormatedWithAdress_1"> NOTA MI d.o.o., Božjakovinska 9, 10000 Zagreb</derivirana_varijabla>
  </DomainObject.Predmet.ProtustrankaFormatedWithAdress>
  <DomainObject.Predmet.ProtustrankaFormatedWithAdressOIB>
    <izvorni_sadrzaj> NOTA MI d.o.o., OIB 06567373987, Božjakovinska 9, 10000 Zagreb</izvorni_sadrzaj>
    <derivirana_varijabla naziv="DomainObject.Predmet.ProtustrankaFormatedWithAdressOIB_1"> NOTA MI d.o.o., OIB 06567373987, Božjakovinska 9, 10000 Zagreb</derivirana_varijabla>
  </DomainObject.Predmet.ProtustrankaFormatedWithAdressOIB>
  <DomainObject.Predmet.ProtustrankaWithAdress>
    <izvorni_sadrzaj>NOTA MI d.o.o. Božjakovinska 9, 10000 Zagreb</izvorni_sadrzaj>
    <derivirana_varijabla naziv="DomainObject.Predmet.ProtustrankaWithAdress_1">NOTA MI d.o.o. Božjakovinska 9, 10000 Zagreb</derivirana_varijabla>
  </DomainObject.Predmet.ProtustrankaWithAdress>
  <DomainObject.Predmet.ProtustrankaWithAdressOIB>
    <izvorni_sadrzaj>NOTA MI d.o.o., OIB 06567373987, Božjakovinska 9, 10000 Zagreb</izvorni_sadrzaj>
    <derivirana_varijabla naziv="DomainObject.Predmet.ProtustrankaWithAdressOIB_1">NOTA MI d.o.o., OIB 06567373987, Božjakovinska 9, 10000 Zagreb</derivirana_varijabla>
  </DomainObject.Predmet.ProtustrankaWithAdressOIB>
  <DomainObject.Predmet.ProtustrankaNazivFormated>
    <izvorni_sadrzaj>NOTA MI d.o.o.</izvorni_sadrzaj>
    <derivirana_varijabla naziv="DomainObject.Predmet.ProtustrankaNazivFormated_1">NOTA MI d.o.o.</derivirana_varijabla>
  </DomainObject.Predmet.ProtustrankaNazivFormated>
  <DomainObject.Predmet.ProtustrankaNazivFormatedOIB>
    <izvorni_sadrzaj>NOTA MI d.o.o., OIB 06567373987</izvorni_sadrzaj>
    <derivirana_varijabla naziv="DomainObject.Predmet.ProtustrankaNazivFormatedOIB_1">NOTA MI d.o.o., OIB 06567373987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NOTA MI d.o.o.</item>
    </izvorni_sadrzaj>
    <derivirana_varijabla naziv="DomainObject.Predmet.ProtuStrankaListFormated_1">
      <item>NOTA MI d.o.o.</item>
    </derivirana_varijabla>
  </DomainObject.Predmet.ProtuStrankaListFormated>
  <DomainObject.Predmet.ProtuStrankaListFormatedOIB>
    <izvorni_sadrzaj>
      <item>NOTA MI d.o.o., OIB 06567373987</item>
    </izvorni_sadrzaj>
    <derivirana_varijabla naziv="DomainObject.Predmet.ProtuStrankaListFormatedOIB_1">
      <item>NOTA MI d.o.o., OIB 06567373987</item>
    </derivirana_varijabla>
  </DomainObject.Predmet.ProtuStrankaListFormatedOIB>
  <DomainObject.Predmet.ProtuStrankaListFormatedWithAdress>
    <izvorni_sadrzaj>
      <item>NOTA MI d.o.o., Božjakovinska 9, 10000 Zagreb</item>
    </izvorni_sadrzaj>
    <derivirana_varijabla naziv="DomainObject.Predmet.ProtuStrankaListFormatedWithAdress_1">
      <item>NOTA MI d.o.o., Božjakovinska 9, 10000 Zagreb</item>
    </derivirana_varijabla>
  </DomainObject.Predmet.ProtuStrankaListFormatedWithAdress>
  <DomainObject.Predmet.ProtuStrankaListFormatedWithAdressOIB>
    <izvorni_sadrzaj>
      <item>NOTA MI d.o.o., OIB 06567373987, Božjakovinska 9, 10000 Zagreb</item>
    </izvorni_sadrzaj>
    <derivirana_varijabla naziv="DomainObject.Predmet.ProtuStrankaListFormatedWithAdressOIB_1">
      <item>NOTA MI d.o.o., OIB 06567373987, Božjakovinska 9, 10000 Zagreb</item>
    </derivirana_varijabla>
  </DomainObject.Predmet.ProtuStrankaListFormatedWithAdressOIB>
  <DomainObject.Predmet.ProtuStrankaListNazivFormated>
    <izvorni_sadrzaj>
      <item>NOTA MI d.o.o.</item>
    </izvorni_sadrzaj>
    <derivirana_varijabla naziv="DomainObject.Predmet.ProtuStrankaListNazivFormated_1">
      <item>NOTA MI d.o.o.</item>
    </derivirana_varijabla>
  </DomainObject.Predmet.ProtuStrankaListNazivFormated>
  <DomainObject.Predmet.ProtuStrankaListNazivFormatedOIB>
    <izvorni_sadrzaj>
      <item>NOTA MI d.o.o., OIB 06567373987</item>
    </izvorni_sadrzaj>
    <derivirana_varijabla naziv="DomainObject.Predmet.ProtuStrankaListNazivFormatedOIB_1">
      <item>NOTA MI d.o.o., OIB 06567373987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NOTA MI d.o.o.</izvorni_sadrzaj>
    <derivirana_varijabla naziv="DomainObject.Predmet.ProtustrankaIDrugi_1">NOTA 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NOTA MI d.o.o., OIB 06567373987, Božjakovinska 9, 10000 Zagreb</izvorni_sadrzaj>
    <derivirana_varijabla naziv="DomainObject.Predmet.ProtustrankaIDrugiAdressOIB_1">NOTA MI d.o.o., OIB 06567373987, Božjakovinska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NOTA MI d.o.o.</item>
    </izvorni_sadrzaj>
    <derivirana_varijabla naziv="DomainObject.Predmet.SudioniciListNaziv_1">
      <item>FINA Regionalni centar Zagreb</item>
      <item>NOTA 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NOTA MI d.o.o., OIB 06567373987, Božjakovinska 9,10000 Zagreb</item>
    </izvorni_sadrzaj>
    <derivirana_varijabla naziv="DomainObject.Predmet.SudioniciListAdressOIB_1">
      <item>FINA Regionalni centar Zagreb, OIB 85821130368, Trg svibanjskih žrtava 1995. 1,10000 Zagreb</item>
      <item>NOTA MI d.o.o., OIB 06567373987, Božjakovinska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06567373987</item>
    </izvorni_sadrzaj>
    <derivirana_varijabla naziv="DomainObject.Predmet.SudioniciListNazivOIB_1">
      <item>, OIB 85821130368</item>
      <item>, OIB 06567373987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2015-11-26T14:34:00Z</dcterms:created>
  <dc:creator>ilukac</dc:creator>
  <cp:lastModifiedBy>Kristina Švajger</cp:lastModifiedBy>
  <cp:lastPrinted>2015-11-26T14:34:00Z</cp:lastPrinted>
  <dcterms:modified xmlns:xsi="http://www.w3.org/2001/XMLSchema-instance" xsi:type="dcterms:W3CDTF">2015-11-26T14:34:00Z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