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42a2" w14:paraId="10942a2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525BDC">
        <w:rPr>
          <w:rFonts w:hAnsi="Times New Roman" w:ascii="Times New Roman"/>
          <w:sz w:val="24"/>
          <w:szCs w:val="24"/>
        </w:rPr>
        <w:t>21</w:t>
      </w:r>
      <w:r w:rsidR="00BA633F">
        <w:rPr>
          <w:rFonts w:hAnsi="Times New Roman" w:ascii="Times New Roman"/>
          <w:sz w:val="24"/>
          <w:szCs w:val="24"/>
        </w:rPr>
        <w:t>83</w:t>
      </w:r>
      <w:r w:rsidR="0092108C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525BDC">
        <w:rPr>
          <w:rFonts w:hAnsi="Times New Roman" w:ascii="Times New Roman"/>
          <w:b/>
          <w:sz w:val="24"/>
          <w:szCs w:val="24"/>
        </w:rPr>
        <w:t>Osijek, Podružnica 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BA633F">
        <w:rPr>
          <w:rFonts w:hAnsi="Times New Roman" w:ascii="Times New Roman"/>
          <w:b/>
          <w:sz w:val="24"/>
          <w:szCs w:val="24"/>
        </w:rPr>
        <w:t>REDDO j.d.o.o. za proizvodnju, trgovinu i usluge, Nova Gradiška, Ulica I Industrijski odvojak 5, OIB: 46964040801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BA633F">
        <w:rPr>
          <w:rFonts w:hAnsi="Times New Roman" w:ascii="Times New Roman"/>
          <w:sz w:val="24"/>
          <w:szCs w:val="24"/>
        </w:rPr>
        <w:t>29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525BDC">
        <w:rPr>
          <w:rFonts w:hAnsi="Times New Roman" w:ascii="Times New Roman"/>
          <w:sz w:val="24"/>
          <w:szCs w:val="24"/>
        </w:rPr>
        <w:t>kolovoza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BA633F">
        <w:rPr>
          <w:rFonts w:hAnsi="Times New Roman" w:ascii="Times New Roman"/>
          <w:b/>
          <w:sz w:val="24"/>
          <w:szCs w:val="24"/>
        </w:rPr>
        <w:t>REDDO j.d.o.o. za proizvodnju, trgovinu i usluge, Nova Gradiška, Ulica I Industrijski odvojak 5, OIB: 46964040801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BA633F">
        <w:rPr>
          <w:rFonts w:hAnsi="Times New Roman" w:ascii="Times New Roman"/>
          <w:b/>
          <w:sz w:val="24"/>
          <w:szCs w:val="24"/>
        </w:rPr>
        <w:t>145.495,95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25BDC">
        <w:rPr>
          <w:rFonts w:hAnsi="Times New Roman" w:ascii="Times New Roman"/>
          <w:b/>
          <w:sz w:val="24"/>
          <w:szCs w:val="24"/>
        </w:rPr>
        <w:t>21</w:t>
      </w:r>
      <w:r w:rsidR="00BA633F">
        <w:rPr>
          <w:rFonts w:hAnsi="Times New Roman" w:ascii="Times New Roman"/>
          <w:b/>
          <w:sz w:val="24"/>
          <w:szCs w:val="24"/>
        </w:rPr>
        <w:t>83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BA633F">
        <w:rPr>
          <w:rFonts w:hAnsi="Times New Roman" w:ascii="Times New Roman"/>
          <w:sz w:val="24"/>
          <w:szCs w:val="24"/>
        </w:rPr>
        <w:t>29</w:t>
      </w:r>
      <w:r w:rsidR="00525BDC">
        <w:rPr>
          <w:rFonts w:hAnsi="Times New Roman" w:ascii="Times New Roman"/>
          <w:sz w:val="24"/>
          <w:szCs w:val="24"/>
        </w:rPr>
        <w:t>. kolovoza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1522B"/>
    <w:rsid w:val="0032112C"/>
    <w:rsid w:val="003762BE"/>
    <w:rsid w:val="003871DF"/>
    <w:rsid w:val="003A25B9"/>
    <w:rsid w:val="003A53F6"/>
    <w:rsid w:val="004040AA"/>
    <w:rsid w:val="004251A0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564CC"/>
    <w:rsid w:val="00A64171"/>
    <w:rsid w:val="00A70EA6"/>
    <w:rsid w:val="00AA2537"/>
    <w:rsid w:val="00AC7DA5"/>
    <w:rsid w:val="00AE6E9E"/>
    <w:rsid w:val="00AE7AB6"/>
    <w:rsid w:val="00AF6B4B"/>
    <w:rsid w:val="00B113EA"/>
    <w:rsid w:val="00B46E01"/>
    <w:rsid w:val="00B55B81"/>
    <w:rsid w:val="00B74276"/>
    <w:rsid w:val="00BA4D61"/>
    <w:rsid w:val="00BA633F"/>
    <w:rsid w:val="00C02015"/>
    <w:rsid w:val="00C06122"/>
    <w:rsid w:val="00C350EB"/>
    <w:rsid w:val="00C46306"/>
    <w:rsid w:val="00C46BBC"/>
    <w:rsid w:val="00C82D4B"/>
    <w:rsid w:val="00CB30C7"/>
    <w:rsid w:val="00CD43BB"/>
    <w:rsid w:val="00D01D73"/>
    <w:rsid w:val="00D210C0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6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4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4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4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4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6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4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4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4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4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145495.95</izvorni_sadrzaj>
    <derivirana_varijabla naziv="DomainObject.Predmet.InicijalnaVrijednost_1">145495.95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St-2183/2016</izvorni_sadrzaj>
    <derivirana_varijabla naziv="DomainObject.Predmet.OznakaBroj_1">St-2183/2016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REDDO jednostavno društvo s ograničenom odgovornošću za proizvodnju, trgovinu i usluge</izvorni_sadrzaj>
    <derivirana_varijabla naziv="DomainObject.Predmet.ProtustrankaFormated_1">  REDDO jednostavno društvo s ograničenom odgovornošću za proizvodnju, trgovinu i usluge</derivirana_varijabla>
  </DomainObject.Predmet.ProtustrankaFormated>
  <DomainObject.Predmet.ProtustrankaFormatedOIB>
    <izvorni_sadrzaj>  REDDO jednostavno društvo s ograničenom odgovornošću za proizvodnju, trgovinu i usluge, OIB 46964040801</izvorni_sadrzaj>
    <derivirana_varijabla naziv="DomainObject.Predmet.ProtustrankaFormatedOIB_1">  REDDO jednostavno društvo s ograničenom odgovornošću za proizvodnju, trgovinu i usluge, OIB 46964040801</derivirana_varijabla>
  </DomainObject.Predmet.ProtustrankaFormatedOIB>
  <DomainObject.Predmet.ProtustrankaFormatedWithAdress>
    <izvorni_sadrzaj> REDDO jednostavno društvo s ograničenom odgovornošću za proizvodnju, trgovinu i usluge, Ulica I Industrijski odvojak 5, 35400 Nova Gradiška</izvorni_sadrzaj>
    <derivirana_varijabla naziv="DomainObject.Predmet.ProtustrankaFormatedWithAdress_1"> REDDO jednostavno društvo s ograničenom odgovornošću za proizvodnju, trgovinu i usluge, Ulica I Industrijski odvojak 5, 35400 Nova Gradiška</derivirana_varijabla>
  </DomainObject.Predmet.ProtustrankaFormatedWithAdress>
  <DomainObject.Predmet.ProtustrankaFormatedWithAdressOIB>
    <izvorni_sadrzaj> REDDO jednostavno društvo s ograničenom odgovornošću za proizvodnju, trgovinu i usluge, OIB 46964040801, Ulica I Industrijski odvojak 5, 35400 Nova Gradiška</izvorni_sadrzaj>
    <derivirana_varijabla naziv="DomainObject.Predmet.ProtustrankaFormatedWithAdressOIB_1"> REDDO jednostavno društvo s ograničenom odgovornošću za proizvodnju, trgovinu i usluge, OIB 46964040801, Ulica I Industrijski odvojak 5, 35400 Nova Gradiška</derivirana_varijabla>
  </DomainObject.Predmet.ProtustrankaFormatedWithAdressOIB>
  <DomainObject.Predmet.ProtustrankaWithAdress>
    <izvorni_sadrzaj>REDDO jednostavno društvo s ograničenom odgovornošću za proizvodnju, trgovinu i usluge Ulica I Industrijski odvojak 5, 35400 Nova Gradiška</izvorni_sadrzaj>
    <derivirana_varijabla naziv="DomainObject.Predmet.ProtustrankaWithAdress_1">REDDO jednostavno društvo s ograničenom odgovornošću za proizvodnju, trgovinu i usluge Ulica I Industrijski odvojak 5, 35400 Nova Gradiška</derivirana_varijabla>
  </DomainObject.Predmet.ProtustrankaWithAdress>
  <DomainObject.Predmet.ProtustrankaWithAdressOIB>
    <izvorni_sadrzaj>REDDO jednostavno društvo s ograničenom odgovornošću za proizvodnju, trgovinu i usluge, OIB 46964040801, Ulica I Industrijski odvojak 5, 35400 Nova Gradiška</izvorni_sadrzaj>
    <derivirana_varijabla naziv="DomainObject.Predmet.ProtustrankaWithAdressOIB_1">REDDO jednostavno društvo s ograničenom odgovornošću za proizvodnju, trgovinu i usluge, OIB 46964040801, Ulica I Industrijski odvojak 5, 35400 Nova Gradiška</derivirana_varijabla>
  </DomainObject.Predmet.ProtustrankaWithAdressOIB>
  <DomainObject.Predmet.ProtustrankaNazivFormated>
    <izvorni_sadrzaj>REDDO jednostavno društvo s ograničenom odgovornošću za proizvodnju, trgovinu i usluge</izvorni_sadrzaj>
    <derivirana_varijabla naziv="DomainObject.Predmet.ProtustrankaNazivFormated_1">REDDO jednostavno društvo s ograničenom odgovornošću za proizvodnju, trgovinu i usluge</derivirana_varijabla>
  </DomainObject.Predmet.ProtustrankaNazivFormated>
  <DomainObject.Predmet.ProtustrankaNazivFormatedOIB>
    <izvorni_sadrzaj>REDDO jednostavno društvo s ograničenom odgovornošću za proizvodnju, trgovinu i usluge, OIB 46964040801</izvorni_sadrzaj>
    <derivirana_varijabla naziv="DomainObject.Predmet.ProtustrankaNazivFormatedOIB_1">REDDO jednostavno društvo s ograničenom odgovornošću za proizvodnju, trgovinu i usluge, OIB 46964040801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REDDO jednostavno društvo s ograničenom odgovornošću za proizvodnju, trgovinu i usluge</item>
    </izvorni_sadrzaj>
    <derivirana_varijabla naziv="DomainObject.Predmet.ProtuStrankaListFormated_1">
      <item>REDDO jednostavno društvo s ograničenom odgovornošću za proizvodnju, trgovinu i usluge</item>
    </derivirana_varijabla>
  </DomainObject.Predmet.ProtuStrankaListFormated>
  <DomainObject.Predmet.ProtuStrankaListFormatedOIB>
    <izvorni_sadrzaj>
      <item>REDDO jednostavno društvo s ograničenom odgovornošću za proizvodnju, trgovinu i usluge, OIB 46964040801</item>
    </izvorni_sadrzaj>
    <derivirana_varijabla naziv="DomainObject.Predmet.ProtuStrankaListFormatedOIB_1">
      <item>REDDO jednostavno društvo s ograničenom odgovornošću za proizvodnju, trgovinu i usluge, OIB 46964040801</item>
    </derivirana_varijabla>
  </DomainObject.Predmet.ProtuStrankaListFormatedOIB>
  <DomainObject.Predmet.ProtuStrankaListFormatedWithAdress>
    <izvorni_sadrzaj>
      <item>REDDO jednostavno društvo s ograničenom odgovornošću za proizvodnju, trgovinu i usluge, Ulica I Industrijski odvojak 5, 35400 Nova Gradiška</item>
    </izvorni_sadrzaj>
    <derivirana_varijabla naziv="DomainObject.Predmet.ProtuStrankaListFormatedWithAdress_1">
      <item>REDDO jednostavno društvo s ograničenom odgovornošću za proizvodnju, trgovinu i usluge, Ulica I Industrijski odvojak 5, 35400 Nova Gradiška</item>
    </derivirana_varijabla>
  </DomainObject.Predmet.ProtuStrankaListFormatedWithAdress>
  <DomainObject.Predmet.ProtuStrankaListFormatedWithAdressOIB>
    <izvorni_sadrzaj>
      <item>REDDO jednostavno društvo s ograničenom odgovornošću za proizvodnju, trgovinu i usluge, OIB 46964040801, Ulica I Industrijski odvojak 5, 35400 Nova Gradiška</item>
    </izvorni_sadrzaj>
    <derivirana_varijabla naziv="DomainObject.Predmet.ProtuStrankaListFormatedWithAdressOIB_1">
      <item>REDDO jednostavno društvo s ograničenom odgovornošću za proizvodnju, trgovinu i usluge, OIB 46964040801, Ulica I Industrijski odvojak 5, 35400 Nova Gradiška</item>
    </derivirana_varijabla>
  </DomainObject.Predmet.ProtuStrankaListFormatedWithAdressOIB>
  <DomainObject.Predmet.ProtuStrankaListNazivFormated>
    <izvorni_sadrzaj>
      <item>REDDO jednostavno društvo s ograničenom odgovornošću za proizvodnju, trgovinu i usluge</item>
    </izvorni_sadrzaj>
    <derivirana_varijabla naziv="DomainObject.Predmet.ProtuStrankaListNazivFormated_1">
      <item>REDDO jednostavno društvo s ograničenom odgovornošću za proizvodnju, trgovinu i usluge</item>
    </derivirana_varijabla>
  </DomainObject.Predmet.ProtuStrankaListNazivFormated>
  <DomainObject.Predmet.ProtuStrankaListNazivFormatedOIB>
    <izvorni_sadrzaj>
      <item>REDDO jednostavno društvo s ograničenom odgovornošću za proizvodnju, trgovinu i usluge, OIB 46964040801</item>
    </izvorni_sadrzaj>
    <derivirana_varijabla naziv="DomainObject.Predmet.ProtuStrankaListNazivFormatedOIB_1">
      <item>REDDO jednostavno društvo s ograničenom odgovornošću za proizvodnju, trgovinu i usluge, OIB 46964040801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REDDO jednostavno društvo s ograničenom odgovornošću za proizvodnju, trgovinu i usluge</izvorni_sadrzaj>
    <derivirana_varijabla naziv="DomainObject.Predmet.ProtustrankaIDrugi_1">REDDO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REDDO jednostavno društvo s ograničenom odgovornošću za proizvodnju, trgovinu i usluge, OIB 46964040801, Ulica I Industrijski odvojak 5, 35400 Nova Gradiška</izvorni_sadrzaj>
    <derivirana_varijabla naziv="DomainObject.Predmet.ProtustrankaIDrugiAdressOIB_1">REDDO jednostavno društvo s ograničenom odgovornošću za proizvodnju, trgovinu i usluge, OIB 46964040801, Ulica I Industrijski odvojak 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REDDO jednostavno društvo s ograničenom odgovornošću za proizvodnju, trgovinu i usluge</item>
    </izvorni_sadrzaj>
    <derivirana_varijabla naziv="DomainObject.Predmet.SudioniciListNaziv_1">
      <item>Financijska agencija</item>
      <item>REDDO jednostavno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REDDO jednostavno društvo s ograničenom odgovornošću za proizvodnju, trgovinu i usluge, OIB 46964040801, Ulica I Industrijski odvojak 5,35400 Nova Gradiška</item>
    </izvorni_sadrzaj>
    <derivirana_varijabla naziv="DomainObject.Predmet.SudioniciListAdressOIB_1">
      <item>Financijska agencija, OIB 85821130368, Ulica grada Vukovara 70,10000 Zagreb</item>
      <item>REDDO jednostavno društvo s ograničenom odgovornošću za proizvodnju, trgovinu i usluge, OIB 46964040801, Ulica I Industrijski odvojak 5,35400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46964040801</item>
    </izvorni_sadrzaj>
    <derivirana_varijabla naziv="DomainObject.Predmet.SudioniciListNazivOIB_1">
      <item>, OIB 85821130368</item>
      <item>, OIB 46964040801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A55C4-C7AC-41DC-B5E9-8758165C3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363</properties:Words>
  <properties:Characters>1919</properties:Characters>
  <properties:Lines>56</properties:Lines>
  <properties:Paragraphs>18</properties:Paragraphs>
  <properties:TotalTime>650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2016-08-29T06:46:00Z</cp:lastPrinted>
  <dcterms:modified xmlns:xsi="http://www.w3.org/2001/XMLSchema-instance" xsi:type="dcterms:W3CDTF">2016-08-29T07:04:00Z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