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6cc3" w14:paraId="4676cc3" w:rsidRDefault="00CC1560" w:rsidP="00CC1560" w:rsidR="00CC1560">
      <w:pPr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</w:p>
    <w:p w:rsidRDefault="00CC1560" w:rsidP="00CC1560" w:rsidR="00CC1560">
      <w:pPr>
        <w:rPr>
          <w:rFonts w:cs="Arial" w:hAnsi="Arial" w:ascii="Arial"/>
          <w:b/>
          <w:sz w:val="22"/>
          <w:szCs w:val="22"/>
        </w:rPr>
      </w:pPr>
    </w:p>
    <w:p w:rsidRDefault="00CC1560" w:rsidP="00CC1560" w:rsidR="00CC1560">
      <w:pPr>
        <w:rPr>
          <w:rFonts w:cs="Arial" w:hAnsi="Arial" w:ascii="Arial"/>
          <w:b/>
          <w:sz w:val="22"/>
          <w:szCs w:val="22"/>
        </w:rPr>
      </w:pPr>
    </w:p>
    <w:p w:rsidRDefault="00CC1560" w:rsidP="00CC1560" w:rsidR="00CC1560">
      <w:pPr>
        <w:rPr>
          <w:rFonts w:cs="Arial" w:hAnsi="Arial" w:ascii="Arial"/>
          <w:b/>
          <w:sz w:val="22"/>
          <w:szCs w:val="22"/>
        </w:rPr>
      </w:pPr>
    </w:p>
    <w:p w:rsidRDefault="00CC1560" w:rsidP="00CC1560" w:rsidR="00CC1560" w:rsidRPr="000759B2">
      <w:pPr>
        <w:rPr>
          <w:b/>
        </w:rPr>
      </w:pPr>
    </w:p>
    <w:p w:rsidRDefault="00CC1560" w:rsidP="00CC1560" w:rsidR="00CC1560" w:rsidRPr="000759B2">
      <w:r w:rsidRPr="000759B2">
        <w:rPr>
          <w:b/>
        </w:rPr>
        <w:t xml:space="preserve">  </w:t>
      </w:r>
      <w:r w:rsidRPr="000759B2">
        <w:t>REPUBLIKA HRVATSKA</w:t>
      </w:r>
    </w:p>
    <w:p w:rsidRDefault="00CC1560" w:rsidP="00CC1560" w:rsidR="00CC1560" w:rsidRPr="000759B2">
      <w:r w:rsidRPr="000759B2">
        <w:t>TR</w:t>
      </w:r>
      <w:r w:rsidR="00996833" w:rsidRPr="000759B2">
        <w:t>GOVAČKI SUD U ZADRU</w:t>
      </w:r>
      <w:r w:rsidR="00996833" w:rsidRPr="000759B2">
        <w:rPr>
          <w:b/>
        </w:rPr>
        <w:tab/>
      </w:r>
      <w:r w:rsidR="00996833" w:rsidRPr="000759B2">
        <w:rPr>
          <w:b/>
        </w:rPr>
        <w:tab/>
      </w:r>
      <w:r w:rsidR="00996833" w:rsidRPr="000759B2">
        <w:rPr>
          <w:b/>
        </w:rPr>
        <w:tab/>
      </w:r>
      <w:r w:rsidR="00996833" w:rsidRPr="000759B2">
        <w:rPr>
          <w:b/>
        </w:rPr>
        <w:tab/>
      </w:r>
      <w:r w:rsidR="00996833" w:rsidRPr="000759B2">
        <w:rPr>
          <w:b/>
        </w:rPr>
        <w:tab/>
      </w:r>
      <w:r w:rsidR="00996833" w:rsidRPr="000759B2">
        <w:rPr>
          <w:b/>
        </w:rPr>
        <w:tab/>
      </w:r>
      <w:r w:rsidR="00996833" w:rsidRPr="000759B2">
        <w:t>1</w:t>
      </w:r>
      <w:r w:rsidR="00087E9E" w:rsidRPr="000759B2">
        <w:t xml:space="preserve"> St-</w:t>
      </w:r>
      <w:r w:rsidR="000759B2" w:rsidRPr="000759B2">
        <w:t>500</w:t>
      </w:r>
      <w:r w:rsidRPr="000759B2">
        <w:t>/</w:t>
      </w:r>
      <w:r w:rsidR="00363B8A">
        <w:t>16-80</w:t>
      </w:r>
    </w:p>
    <w:p w:rsidRDefault="00CC1560" w:rsidP="00CC1560" w:rsidR="00CC1560" w:rsidRPr="000759B2"/>
    <w:p w:rsidRDefault="00CC1560" w:rsidP="00CC1560" w:rsidR="00CC1560" w:rsidRPr="000759B2">
      <w:pPr>
        <w:jc w:val="center"/>
      </w:pPr>
      <w:r w:rsidRPr="000759B2">
        <w:t>R J E Š E N J E</w:t>
      </w:r>
    </w:p>
    <w:p w:rsidRDefault="00CC1560" w:rsidP="00CC1560" w:rsidR="00CC1560" w:rsidRPr="000759B2"/>
    <w:p w:rsidRDefault="00CC1560" w:rsidP="00CC1560" w:rsidR="00CC1560" w:rsidRPr="000759B2">
      <w:pPr>
        <w:jc w:val="both"/>
      </w:pPr>
      <w:r w:rsidRPr="000759B2">
        <w:tab/>
      </w:r>
      <w:r w:rsidR="000759B2">
        <w:t>T</w:t>
      </w:r>
      <w:r w:rsidR="000759B2" w:rsidRPr="001C5505">
        <w:t xml:space="preserve">rgovački sud u Zadru (OIB:39670464653) po sucu tog suda Ardeni </w:t>
      </w:r>
      <w:proofErr w:type="spellStart"/>
      <w:r w:rsidR="000759B2" w:rsidRPr="001C5505">
        <w:t>Bajlo</w:t>
      </w:r>
      <w:proofErr w:type="spellEnd"/>
      <w:r w:rsidR="000759B2" w:rsidRPr="001C5505">
        <w:t xml:space="preserve"> u stečajnom postupku nad stečajnim dužnikom</w:t>
      </w:r>
      <w:r w:rsidR="000759B2">
        <w:t xml:space="preserve"> ILICA</w:t>
      </w:r>
      <w:r w:rsidR="000759B2" w:rsidRPr="00336E07">
        <w:t xml:space="preserve"> d.o.o. u stečaju,</w:t>
      </w:r>
      <w:r w:rsidR="000759B2">
        <w:t xml:space="preserve"> Smoković,</w:t>
      </w:r>
      <w:r w:rsidR="000759B2" w:rsidRPr="00336E07">
        <w:t xml:space="preserve"> </w:t>
      </w:r>
      <w:r w:rsidR="000759B2">
        <w:t>Ulica Smoković 23 a</w:t>
      </w:r>
      <w:r w:rsidR="000759B2" w:rsidRPr="00336E07">
        <w:t xml:space="preserve">, OIB: </w:t>
      </w:r>
      <w:r w:rsidR="000759B2">
        <w:t>81219417424</w:t>
      </w:r>
      <w:r w:rsidR="000759B2" w:rsidRPr="007F1802">
        <w:t>,</w:t>
      </w:r>
      <w:r w:rsidR="000759B2">
        <w:t xml:space="preserve"> </w:t>
      </w:r>
      <w:r w:rsidR="000759B2" w:rsidRPr="001C5505">
        <w:t xml:space="preserve">dana </w:t>
      </w:r>
      <w:r w:rsidR="000759B2">
        <w:t>31. siječnja 2018.</w:t>
      </w:r>
    </w:p>
    <w:p w:rsidRDefault="00CC1560" w:rsidP="00CC1560" w:rsidR="00CC1560" w:rsidRPr="000759B2"/>
    <w:p w:rsidRDefault="00CC1560" w:rsidP="00CC1560" w:rsidR="00CC1560" w:rsidRPr="00363B8A">
      <w:pPr>
        <w:jc w:val="center"/>
      </w:pPr>
      <w:r w:rsidRPr="00363B8A">
        <w:t>r i j e š i o   j e</w:t>
      </w:r>
    </w:p>
    <w:p w:rsidRDefault="00CC1560" w:rsidP="00CC1560" w:rsidR="00CC1560" w:rsidRPr="000759B2">
      <w:pPr>
        <w:tabs>
          <w:tab w:pos="960" w:val="left"/>
        </w:tabs>
        <w:ind w:left="360"/>
        <w:jc w:val="both"/>
      </w:pPr>
    </w:p>
    <w:p w:rsidRDefault="00CC1560" w:rsidP="00CC1560" w:rsidR="00CC1560" w:rsidRPr="000759B2">
      <w:pPr>
        <w:ind w:firstLine="708"/>
        <w:jc w:val="both"/>
      </w:pPr>
      <w:r w:rsidRPr="000759B2">
        <w:t xml:space="preserve">Ispravlja se </w:t>
      </w:r>
      <w:r w:rsidR="00996833" w:rsidRPr="000759B2">
        <w:t>zapisnik ovog suda poslovni broj 1</w:t>
      </w:r>
      <w:r w:rsidR="00087E9E" w:rsidRPr="000759B2">
        <w:t xml:space="preserve"> St-</w:t>
      </w:r>
      <w:r w:rsidR="000759B2">
        <w:t>500</w:t>
      </w:r>
      <w:r w:rsidR="0089103C" w:rsidRPr="000759B2">
        <w:t>/</w:t>
      </w:r>
      <w:r w:rsidR="00363B8A">
        <w:t>16-79</w:t>
      </w:r>
      <w:r w:rsidR="0089103C" w:rsidRPr="000759B2">
        <w:t xml:space="preserve"> od dana </w:t>
      </w:r>
      <w:r w:rsidR="00087E9E" w:rsidRPr="000759B2">
        <w:t>2</w:t>
      </w:r>
      <w:r w:rsidR="000759B2">
        <w:t>4</w:t>
      </w:r>
      <w:r w:rsidRPr="000759B2">
        <w:t xml:space="preserve">. </w:t>
      </w:r>
      <w:r w:rsidR="000759B2">
        <w:t>siječnja 2018</w:t>
      </w:r>
      <w:r w:rsidRPr="000759B2">
        <w:t xml:space="preserve">. godine i to na način da </w:t>
      </w:r>
      <w:r w:rsidR="000759B2">
        <w:t>se brojka 16.695,00 zamjenjuje brojkom: "617.695,00".</w:t>
      </w:r>
    </w:p>
    <w:p w:rsidRDefault="00CC1560" w:rsidP="00CC1560" w:rsidR="00CC1560" w:rsidRPr="000759B2">
      <w:pPr>
        <w:ind w:firstLine="708"/>
        <w:jc w:val="both"/>
      </w:pPr>
    </w:p>
    <w:p w:rsidRDefault="00CC1560" w:rsidP="00CC1560" w:rsidR="00CC1560" w:rsidRPr="000759B2">
      <w:pPr>
        <w:jc w:val="both"/>
      </w:pPr>
    </w:p>
    <w:p w:rsidRDefault="00CC1560" w:rsidP="00CC1560" w:rsidR="00CC1560" w:rsidRPr="000759B2">
      <w:pPr>
        <w:jc w:val="center"/>
      </w:pPr>
      <w:r w:rsidRPr="000759B2">
        <w:t>Obrazloženje</w:t>
      </w:r>
    </w:p>
    <w:p w:rsidRDefault="00CC1560" w:rsidP="00CC1560" w:rsidR="00CC1560" w:rsidRPr="000759B2">
      <w:pPr>
        <w:jc w:val="both"/>
      </w:pPr>
    </w:p>
    <w:p w:rsidRDefault="00CC1560" w:rsidP="00801AEC" w:rsidR="00CC1560" w:rsidRPr="000759B2">
      <w:pPr>
        <w:jc w:val="both"/>
      </w:pPr>
      <w:r w:rsidRPr="000759B2">
        <w:tab/>
        <w:t xml:space="preserve">U </w:t>
      </w:r>
      <w:r w:rsidR="00996833" w:rsidRPr="000759B2">
        <w:t>zapisniku</w:t>
      </w:r>
      <w:r w:rsidR="00BB5BB7" w:rsidRPr="000759B2">
        <w:t xml:space="preserve"> ovog suda poslovni broj </w:t>
      </w:r>
      <w:r w:rsidR="00996833" w:rsidRPr="000759B2">
        <w:t>1</w:t>
      </w:r>
      <w:r w:rsidR="00BB5BB7" w:rsidRPr="000759B2">
        <w:t xml:space="preserve"> St-</w:t>
      </w:r>
      <w:r w:rsidR="000759B2">
        <w:t>500</w:t>
      </w:r>
      <w:r w:rsidRPr="000759B2">
        <w:t>/</w:t>
      </w:r>
      <w:r w:rsidR="00363B8A">
        <w:t>16-79</w:t>
      </w:r>
      <w:r w:rsidR="0089103C" w:rsidRPr="000759B2">
        <w:t xml:space="preserve"> od dana </w:t>
      </w:r>
      <w:r w:rsidR="000759B2">
        <w:t>24</w:t>
      </w:r>
      <w:r w:rsidR="00BB5BB7" w:rsidRPr="000759B2">
        <w:t>.</w:t>
      </w:r>
      <w:r w:rsidRPr="000759B2">
        <w:t xml:space="preserve"> </w:t>
      </w:r>
      <w:r w:rsidR="000759B2">
        <w:t>siječnja</w:t>
      </w:r>
      <w:r w:rsidRPr="000759B2">
        <w:t xml:space="preserve"> 20</w:t>
      </w:r>
      <w:r w:rsidR="000759B2">
        <w:t>18</w:t>
      </w:r>
      <w:r w:rsidRPr="000759B2">
        <w:t>. omaškom je</w:t>
      </w:r>
      <w:r w:rsidR="00BB5BB7" w:rsidRPr="000759B2">
        <w:t xml:space="preserve"> umjesto </w:t>
      </w:r>
      <w:r w:rsidR="000759B2">
        <w:t xml:space="preserve">brojke 617.695,00 upisana brojka 16.695,00 </w:t>
      </w:r>
      <w:r w:rsidRPr="000759B2">
        <w:t>pa je stoga valjalo primjenom članka 342. stav 1 i 2 Z</w:t>
      </w:r>
      <w:r w:rsidR="00801AEC">
        <w:t xml:space="preserve">akona o parničnom postupku </w:t>
      </w:r>
      <w:r w:rsidRPr="000759B2">
        <w:t xml:space="preserve"> </w:t>
      </w:r>
      <w:r w:rsidR="00801AEC" w:rsidRPr="00F758D7">
        <w:t>(Narodne novine broj 53/91, 91/92, 112/99, 117/03, 88/05, 2/07, 84/08, 123/08, 57/11, 25/13 i 89/14)</w:t>
      </w:r>
      <w:r w:rsidR="00801AEC">
        <w:t xml:space="preserve"> </w:t>
      </w:r>
      <w:r w:rsidRPr="000759B2">
        <w:t>donijeti ovo rješenje o ispravku.</w:t>
      </w:r>
      <w:r w:rsidRPr="000759B2">
        <w:tab/>
      </w:r>
    </w:p>
    <w:p w:rsidRDefault="00CC1560" w:rsidP="00CC1560" w:rsidR="00CC1560" w:rsidRPr="000759B2">
      <w:pPr>
        <w:jc w:val="both"/>
      </w:pPr>
    </w:p>
    <w:p w:rsidRDefault="00CC1560" w:rsidP="00CC1560" w:rsidR="00CC1560" w:rsidRPr="000759B2">
      <w:pPr>
        <w:jc w:val="both"/>
      </w:pPr>
    </w:p>
    <w:p w:rsidRDefault="00CC1560" w:rsidP="00CC1560" w:rsidR="00CC1560" w:rsidRPr="000759B2">
      <w:pPr>
        <w:ind w:left="705"/>
        <w:jc w:val="center"/>
      </w:pPr>
      <w:r w:rsidRPr="000759B2">
        <w:t xml:space="preserve">U Zadru, </w:t>
      </w:r>
      <w:r w:rsidR="00801AEC">
        <w:t>31</w:t>
      </w:r>
      <w:r w:rsidRPr="000759B2">
        <w:t xml:space="preserve">. </w:t>
      </w:r>
      <w:r w:rsidR="00801AEC">
        <w:t>siječnja</w:t>
      </w:r>
      <w:r w:rsidR="00996833" w:rsidRPr="000759B2">
        <w:t xml:space="preserve"> </w:t>
      </w:r>
      <w:r w:rsidRPr="000759B2">
        <w:t>20</w:t>
      </w:r>
      <w:r w:rsidR="00BB5BB7" w:rsidRPr="000759B2">
        <w:t>1</w:t>
      </w:r>
      <w:r w:rsidR="00801AEC">
        <w:t>8</w:t>
      </w:r>
      <w:r w:rsidRPr="000759B2">
        <w:t>. g</w:t>
      </w:r>
      <w:r w:rsidR="00996833" w:rsidRPr="000759B2">
        <w:t>odine</w:t>
      </w:r>
    </w:p>
    <w:p w:rsidRDefault="00CC1560" w:rsidP="00CC1560" w:rsidR="00CC1560" w:rsidRPr="000759B2">
      <w:pPr>
        <w:ind w:left="705"/>
        <w:jc w:val="center"/>
      </w:pPr>
    </w:p>
    <w:p w:rsidRDefault="00CC1560" w:rsidP="00CC1560" w:rsidR="00CC1560" w:rsidRPr="000759B2">
      <w:pPr>
        <w:jc w:val="both"/>
      </w:pPr>
    </w:p>
    <w:p w:rsidRDefault="00CC1560" w:rsidP="00801AEC" w:rsidR="00CC1560" w:rsidRPr="000759B2">
      <w:pPr>
        <w:ind w:firstLine="708" w:left="5664"/>
        <w:jc w:val="both"/>
      </w:pPr>
      <w:r w:rsidRPr="000759B2">
        <w:t>SUDAC</w:t>
      </w:r>
    </w:p>
    <w:p w:rsidRDefault="00801AEC" w:rsidP="00801AEC" w:rsidR="00CC1560" w:rsidRPr="000759B2">
      <w:pPr>
        <w:ind w:firstLine="708" w:left="5664"/>
        <w:jc w:val="both"/>
      </w:pPr>
      <w:r>
        <w:t xml:space="preserve">Ardena </w:t>
      </w:r>
      <w:proofErr w:type="spellStart"/>
      <w:r>
        <w:t>Bajlo</w:t>
      </w:r>
      <w:proofErr w:type="spellEnd"/>
    </w:p>
    <w:p w:rsidRDefault="000E4515" w:rsidP="00CC1560" w:rsidR="000E4515" w:rsidRPr="000759B2">
      <w:pPr>
        <w:ind w:firstLine="708" w:left="4956"/>
        <w:jc w:val="both"/>
      </w:pPr>
    </w:p>
    <w:p w:rsidRDefault="000A063F" w:rsidP="00CC1560" w:rsidR="000A063F" w:rsidRPr="000759B2">
      <w:pPr>
        <w:ind w:firstLine="708" w:left="4956"/>
        <w:jc w:val="both"/>
      </w:pPr>
    </w:p>
    <w:p w:rsidRDefault="000A063F" w:rsidP="00CC1560" w:rsidR="000A063F" w:rsidRPr="000759B2">
      <w:pPr>
        <w:ind w:firstLine="708" w:left="4956"/>
        <w:jc w:val="both"/>
      </w:pPr>
    </w:p>
    <w:p w:rsidRDefault="00CC1560" w:rsidP="00CC1560" w:rsidR="00CC1560" w:rsidRPr="000759B2">
      <w:pPr>
        <w:ind w:firstLine="708" w:left="4956"/>
        <w:jc w:val="both"/>
      </w:pPr>
    </w:p>
    <w:p w:rsidRDefault="00CC1560" w:rsidP="00CC1560" w:rsidR="00CC1560" w:rsidRPr="000759B2">
      <w:pPr>
        <w:ind w:firstLine="708" w:left="4956"/>
        <w:jc w:val="both"/>
      </w:pPr>
    </w:p>
    <w:p w:rsidRDefault="00CC1560" w:rsidP="00BB5BB7" w:rsidR="00CC1560" w:rsidRPr="000759B2">
      <w:pPr>
        <w:jc w:val="both"/>
      </w:pPr>
    </w:p>
    <w:p w:rsidRDefault="00CC1560" w:rsidP="00CC1560" w:rsidR="00CC1560" w:rsidRPr="00801AEC">
      <w:r w:rsidRPr="00801AEC">
        <w:t>Pouka o pravnom lijeku</w:t>
      </w:r>
      <w:r w:rsidR="0089103C" w:rsidRPr="00801AEC">
        <w:t>:</w:t>
      </w:r>
    </w:p>
    <w:p w:rsidRDefault="00CC1560" w:rsidP="00996833" w:rsidR="000E4515" w:rsidRPr="000759B2">
      <w:pPr>
        <w:jc w:val="both"/>
      </w:pPr>
      <w:r w:rsidRPr="000759B2">
        <w:t xml:space="preserve">Protiv ovog rješenja dopuštena je žalba. Rok za žalbu  iznosi 8 dana računajući od dana dostave pisanog </w:t>
      </w:r>
      <w:proofErr w:type="spellStart"/>
      <w:r w:rsidRPr="000759B2">
        <w:t>otpravka</w:t>
      </w:r>
      <w:proofErr w:type="spellEnd"/>
      <w:r w:rsidRPr="000759B2">
        <w:t xml:space="preserve"> ovog rješenja, a i sta se podnosi ovom  sudu u dva primjerka.</w:t>
      </w:r>
    </w:p>
    <w:p w:rsidRDefault="000E4515" w:rsidP="00CC1560" w:rsidR="000E4515" w:rsidRPr="000759B2"/>
    <w:p w:rsidRDefault="00996833" w:rsidP="00CC1560" w:rsidR="00996833" w:rsidRPr="000759B2"/>
    <w:p w:rsidRDefault="00CC1560" w:rsidP="00CC1560" w:rsidR="00CC1560" w:rsidRPr="000759B2"/>
    <w:p w:rsidRDefault="00E11427" w:rsidP="00E11427" w:rsidR="00E11427" w:rsidRPr="000759B2">
      <w:r w:rsidRPr="000759B2">
        <w:t>Dostaviti:</w:t>
      </w:r>
    </w:p>
    <w:p w:rsidRDefault="00E11427" w:rsidP="00E11427" w:rsidR="00E11427" w:rsidRPr="000759B2">
      <w:pPr>
        <w:numPr>
          <w:ilvl w:val="0"/>
          <w:numId w:val="1"/>
        </w:numPr>
      </w:pPr>
      <w:r w:rsidRPr="000759B2">
        <w:t>Oglasna ploča</w:t>
      </w:r>
    </w:p>
    <w:p w:rsidRDefault="00E11427" w:rsidP="00E11427" w:rsidR="00E11427" w:rsidRPr="000759B2">
      <w:pPr>
        <w:numPr>
          <w:ilvl w:val="0"/>
          <w:numId w:val="1"/>
        </w:numPr>
      </w:pPr>
      <w:r w:rsidRPr="000759B2">
        <w:t>U spis</w:t>
      </w:r>
    </w:p>
    <w:p w:rsidRDefault="00BE6C59" w:rsidR="00BE6C59" w:rsidRPr="000759B2"/>
    <w:sectPr w:rsidR="00BE6C59" w:rsidRPr="000759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1560"/>
    <w:rsid w:val="000759B2"/>
    <w:rsid w:val="00087E9E"/>
    <w:rsid w:val="000A063F"/>
    <w:rsid w:val="000E4515"/>
    <w:rsid w:val="00363B8A"/>
    <w:rsid w:val="006D5987"/>
    <w:rsid w:val="00801AEC"/>
    <w:rsid w:val="00837860"/>
    <w:rsid w:val="0089103C"/>
    <w:rsid w:val="00996833"/>
    <w:rsid w:val="00A94666"/>
    <w:rsid w:val="00BB5BB7"/>
    <w:rsid w:val="00BE6C59"/>
    <w:rsid w:val="00CC1560"/>
    <w:rsid w:val="00D74E1E"/>
    <w:rsid w:val="00E11427"/>
    <w:rsid w:val="00F529F5"/>
    <w:rsid w:val="00F5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15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114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01F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01F"/>
    <w:rPr>
      <w:rFonts w:cs="Arial" w:hAnsi="Arial" w:ascii="Arial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01F"/>
    <w:rPr>
      <w:rFonts w:cs="Arial" w:hAnsi="Arial" w:ascii="Arial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01F"/>
    <w:rPr>
      <w:rFonts w:cs="Arial" w:hAnsi="Arial" w:ascii="Arial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15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114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01F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01F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01F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01F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190</properties:Words>
  <properties:Characters>933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2018-01-31T10:36:00Z</dcterms:created>
  <dc:creator>Ardena Bajlo</dc:creator>
  <cp:lastModifiedBy>Nena Mužanović</cp:lastModifiedBy>
  <cp:lastPrinted>2010-06-08T09:52:00Z</cp:lastPrinted>
  <dcterms:modified xmlns:xsi="http://www.w3.org/2001/XMLSchema-instance" xsi:type="dcterms:W3CDTF">2018-01-31T10:40:00Z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