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4190" w14:paraId="7334190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655EB8">
        <w:t>12</w:t>
      </w:r>
      <w:r w:rsidR="00587190">
        <w:t>/2017-2</w:t>
      </w:r>
    </w:p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proofErr w:type="spellStart"/>
      <w:r w:rsidR="00655EB8">
        <w:t>Paul</w:t>
      </w:r>
      <w:proofErr w:type="spellEnd"/>
      <w:r w:rsidR="00655EB8">
        <w:t xml:space="preserve"> </w:t>
      </w:r>
      <w:proofErr w:type="spellStart"/>
      <w:r w:rsidR="00655EB8">
        <w:t>Ibrišković</w:t>
      </w:r>
      <w:proofErr w:type="spellEnd"/>
      <w:r w:rsidR="00655EB8">
        <w:t xml:space="preserve"> iz Zagreba, </w:t>
      </w:r>
      <w:proofErr w:type="spellStart"/>
      <w:r w:rsidR="00655EB8">
        <w:t>Svetošimunska</w:t>
      </w:r>
      <w:proofErr w:type="spellEnd"/>
      <w:r w:rsidR="00655EB8">
        <w:t xml:space="preserve"> cesta 86, OIB: 30956562904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proofErr w:type="spellStart"/>
      <w:r w:rsidR="00655EB8">
        <w:t>Paul</w:t>
      </w:r>
      <w:proofErr w:type="spellEnd"/>
      <w:r w:rsidR="00D9798B">
        <w:t xml:space="preserve"> </w:t>
      </w:r>
      <w:proofErr w:type="spellStart"/>
      <w:r w:rsidR="00D9798B">
        <w:t>Ibrišković</w:t>
      </w:r>
      <w:proofErr w:type="spellEnd"/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655EB8">
        <w:t>12</w:t>
      </w:r>
      <w:r w:rsidR="00916D74">
        <w:t>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655EB8">
        <w:t>12</w:t>
      </w:r>
      <w:r w:rsidR="00916D74">
        <w:t>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85059B">
        <w:t>9.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>
        <w:t xml:space="preserve">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 xml:space="preserve">Za točnost </w:t>
      </w:r>
      <w:proofErr w:type="spellStart"/>
      <w:r w:rsidR="00373BFC" w:rsidRPr="00AB3BF5">
        <w:t>otpravka</w:t>
      </w:r>
      <w:proofErr w:type="spellEnd"/>
      <w:r w:rsidR="00373BFC" w:rsidRPr="00AB3BF5">
        <w:t>-ovlašteni službenik:</w:t>
      </w:r>
    </w:p>
    <w:p w:rsidRDefault="00373BFC" w:rsidP="004145C2" w:rsidR="00373BFC" w:rsidRPr="00AB3BF5">
      <w:pPr>
        <w:pStyle w:val="Bezproreda"/>
        <w:jc w:val="right"/>
      </w:pPr>
      <w:r w:rsidRPr="00AB3BF5">
        <w:t>Barbara Sirovica</w:t>
      </w:r>
    </w:p>
    <w:p w:rsidRDefault="00373BFC" w:rsidP="00373BFC" w:rsidR="00762CF6">
      <w:r>
        <w:t xml:space="preserve"> 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4593E"/>
    <w:rsid w:val="000A2396"/>
    <w:rsid w:val="000B5159"/>
    <w:rsid w:val="0025696E"/>
    <w:rsid w:val="0028138F"/>
    <w:rsid w:val="00345DC8"/>
    <w:rsid w:val="00373BFC"/>
    <w:rsid w:val="004906B8"/>
    <w:rsid w:val="00553567"/>
    <w:rsid w:val="00587190"/>
    <w:rsid w:val="005F25C8"/>
    <w:rsid w:val="00655EB8"/>
    <w:rsid w:val="00762CF6"/>
    <w:rsid w:val="00844133"/>
    <w:rsid w:val="0085059B"/>
    <w:rsid w:val="00916D74"/>
    <w:rsid w:val="00A8023C"/>
    <w:rsid w:val="00AF527E"/>
    <w:rsid w:val="00D55022"/>
    <w:rsid w:val="00D9798B"/>
    <w:rsid w:val="00E04448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35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35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5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5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5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35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35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5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5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5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Sp-12/2017</izvorni_sadrzaj>
    <derivirana_varijabla naziv="DomainObject.Predmet.OznakaBroj_1">Sp-12/2017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Paul Ibrišković</izvorni_sadrzaj>
    <derivirana_varijabla naziv="DomainObject.Predmet.StrankaFormated_1">  Paul Ibrišković</derivirana_varijabla>
  </DomainObject.Predmet.StrankaFormated>
  <DomainObject.Predmet.StrankaFormatedOIB>
    <izvorni_sadrzaj>  Paul Ibrišković, OIB 30956562904</izvorni_sadrzaj>
    <derivirana_varijabla naziv="DomainObject.Predmet.StrankaFormatedOIB_1">  Paul Ibrišković, OIB 30956562904</derivirana_varijabla>
  </DomainObject.Predmet.StrankaFormatedOIB>
  <DomainObject.Predmet.StrankaFormatedWithAdress>
    <izvorni_sadrzaj> Paul Ibrišković, Svetošimunska 86, 10000 Zagreb</izvorni_sadrzaj>
    <derivirana_varijabla naziv="DomainObject.Predmet.StrankaFormatedWithAdress_1"> Paul Ibrišković, Svetošimunska 86, 10000 Zagreb</derivirana_varijabla>
  </DomainObject.Predmet.StrankaFormatedWithAdress>
  <DomainObject.Predmet.StrankaFormatedWithAdressOIB>
    <izvorni_sadrzaj> Paul Ibrišković, OIB 30956562904, Svetošimunska 86, 10000 Zagreb</izvorni_sadrzaj>
    <derivirana_varijabla naziv="DomainObject.Predmet.StrankaFormatedWithAdressOIB_1"> Paul Ibrišković, OIB 30956562904, Svetošimunska 86, 10000 Zagreb</derivirana_varijabla>
  </DomainObject.Predmet.StrankaFormatedWithAdressOIB>
  <DomainObject.Predmet.StrankaWithAdress>
    <izvorni_sadrzaj>Paul Ibrišković Svetošimunska 86,10000 Zagreb</izvorni_sadrzaj>
    <derivirana_varijabla naziv="DomainObject.Predmet.StrankaWithAdress_1">Paul Ibrišković Svetošimunska 86,10000 Zagreb</derivirana_varijabla>
  </DomainObject.Predmet.StrankaWithAdress>
  <DomainObject.Predmet.StrankaWithAdressOIB>
    <izvorni_sadrzaj>Paul Ibrišković, OIB 30956562904, Svetošimunska 86,10000 Zagreb</izvorni_sadrzaj>
    <derivirana_varijabla naziv="DomainObject.Predmet.StrankaWithAdressOIB_1">Paul Ibrišković, OIB 30956562904, Svetošimunska 86,10000 Zagreb</derivirana_varijabla>
  </DomainObject.Predmet.StrankaWithAdressOIB>
  <DomainObject.Predmet.StrankaNazivFormated>
    <izvorni_sadrzaj>Paul Ibrišković</izvorni_sadrzaj>
    <derivirana_varijabla naziv="DomainObject.Predmet.StrankaNazivFormated_1">Paul Ibrišković</derivirana_varijabla>
  </DomainObject.Predmet.StrankaNazivFormated>
  <DomainObject.Predmet.StrankaNazivFormatedOIB>
    <izvorni_sadrzaj>Paul Ibrišković, OIB 30956562904</izvorni_sadrzaj>
    <derivirana_varijabla naziv="DomainObject.Predmet.StrankaNazivFormatedOIB_1">Paul Ibrišković, OIB 30956562904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Paul Ibrišković</item>
    </izvorni_sadrzaj>
    <derivirana_varijabla naziv="DomainObject.Predmet.StrankaListFormated_1">
      <item>Paul Ibrišković</item>
    </derivirana_varijabla>
  </DomainObject.Predmet.StrankaListFormated>
  <DomainObject.Predmet.StrankaListFormatedOIB>
    <izvorni_sadrzaj>
      <item>Paul Ibrišković, OIB 30956562904</item>
    </izvorni_sadrzaj>
    <derivirana_varijabla naziv="DomainObject.Predmet.StrankaListFormatedOIB_1">
      <item>Paul Ibrišković, OIB 30956562904</item>
    </derivirana_varijabla>
  </DomainObject.Predmet.StrankaListFormatedOIB>
  <DomainObject.Predmet.StrankaListFormatedWithAdress>
    <izvorni_sadrzaj>
      <item>Paul Ibrišković, Svetošimunska 86, 10000 Zagreb</item>
    </izvorni_sadrzaj>
    <derivirana_varijabla naziv="DomainObject.Predmet.StrankaListFormatedWithAdress_1">
      <item>Paul Ibrišković, Svetošimunska 86, 10000 Zagreb</item>
    </derivirana_varijabla>
  </DomainObject.Predmet.StrankaListFormatedWithAdress>
  <DomainObject.Predmet.StrankaListFormatedWithAdressOIB>
    <izvorni_sadrzaj>
      <item>Paul Ibrišković, OIB 30956562904, Svetošimunska 86, 10000 Zagreb</item>
    </izvorni_sadrzaj>
    <derivirana_varijabla naziv="DomainObject.Predmet.StrankaListFormatedWithAdressOIB_1">
      <item>Paul Ibrišković, OIB 30956562904, Svetošimunska 86, 10000 Zagreb</item>
    </derivirana_varijabla>
  </DomainObject.Predmet.StrankaListFormatedWithAdressOIB>
  <DomainObject.Predmet.StrankaListNazivFormated>
    <izvorni_sadrzaj>
      <item>Paul Ibrišković</item>
    </izvorni_sadrzaj>
    <derivirana_varijabla naziv="DomainObject.Predmet.StrankaListNazivFormated_1">
      <item>Paul Ibrišković</item>
    </derivirana_varijabla>
  </DomainObject.Predmet.StrankaListNazivFormated>
  <DomainObject.Predmet.StrankaListNazivFormatedOIB>
    <izvorni_sadrzaj>
      <item>Paul Ibrišković, OIB 30956562904</item>
    </izvorni_sadrzaj>
    <derivirana_varijabla naziv="DomainObject.Predmet.StrankaListNazivFormatedOIB_1">
      <item>Paul Ibrišković, OIB 30956562904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Paul Ibrišković</izvorni_sadrzaj>
    <derivirana_varijabla naziv="DomainObject.Predmet.StrankaIDrugi_1">Paul Ibrišković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Paul Ibrišković, OIB 30956562904, Svetošimunska 86, 10000 Zagreb</izvorni_sadrzaj>
    <derivirana_varijabla naziv="DomainObject.Predmet.StrankaIDrugiAdressOIB_1">Paul Ibrišković, OIB 30956562904, Svetošimunska 86,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Paul Ibrišković</item>
    </izvorni_sadrzaj>
    <derivirana_varijabla naziv="DomainObject.Predmet.SudioniciListNaziv_1">
      <item>Paul Ibrišković</item>
    </derivirana_varijabla>
  </DomainObject.Predmet.SudioniciListNaziv>
  <DomainObject.Predmet.SudioniciListAdressOIB>
    <izvorni_sadrzaj>
      <item>Paul Ibrišković, OIB 30956562904, Svetošimunska 86,10000 Zagreb</item>
    </izvorni_sadrzaj>
    <derivirana_varijabla naziv="DomainObject.Predmet.SudioniciListAdressOIB_1">
      <item>Paul Ibrišković, OIB 30956562904, Svetošimunska 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30956562904</item>
    </izvorni_sadrzaj>
    <derivirana_varijabla naziv="DomainObject.Predmet.SudioniciListNazivOIB_1">
      <item>, OIB 30956562904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1412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2017-02-09T14:01:00Z</dcterms:created>
  <dc:creator>Korisnik</dc:creator>
  <cp:lastModifiedBy>Barbara Sirovica</cp:lastModifiedBy>
  <cp:lastPrinted>2017-02-09T14:01:00Z</cp:lastPrinted>
  <dcterms:modified xmlns:xsi="http://www.w3.org/2001/XMLSchema-instance" xsi:type="dcterms:W3CDTF">2017-02-09T14:02:00Z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