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721d" w14:paraId="8be721d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/>
    <w:p w:rsidRDefault="00985B5D" w:rsidP="005D1B6D" w:rsidR="00985B5D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D15A8C">
        <w:t>po prijedlogu predlagatelja FINANCIJSKE AGENCIJE, OIB: 85821130368, Regionalni centar Rijeka, Podružnica Pula, Giardini 5, radi otvaranja stečajnog postupka nad dužnikom MASSIVUS d.o.o. Umag, Čepljani, Boškarija 51 B, OIB: 66714986360</w:t>
      </w:r>
      <w:r>
        <w:t xml:space="preserve">, dana </w:t>
      </w:r>
      <w:r w:rsidR="00EE7BD4">
        <w:t>4</w:t>
      </w:r>
      <w:r w:rsidR="00D15A8C">
        <w:t>. srpnja</w:t>
      </w:r>
      <w:r w:rsidR="00985B5D">
        <w:t xml:space="preserve">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9F1161" w:rsidP="00E30CDC" w:rsidR="009F1161">
      <w:pPr>
        <w:jc w:val="both"/>
      </w:pPr>
    </w:p>
    <w:p w:rsidRDefault="005864D6" w:rsidP="005864D6" w:rsidR="005864D6">
      <w:pPr>
        <w:ind w:firstLine="720"/>
        <w:jc w:val="both"/>
      </w:pPr>
    </w:p>
    <w:p w:rsidRDefault="00D15A8C" w:rsidP="00D15A8C" w:rsidR="00D15A8C">
      <w:pPr>
        <w:ind w:firstLine="720"/>
        <w:jc w:val="both"/>
      </w:pPr>
      <w:r>
        <w:t>I</w:t>
      </w:r>
      <w:r w:rsidRPr="00DE0C16">
        <w:t xml:space="preserve">. Ispravlja se Rješenje naslovnog suda Poslovni broj </w:t>
      </w:r>
      <w:r>
        <w:t xml:space="preserve">1 St-133/17-3 od </w:t>
      </w:r>
      <w:r w:rsidR="00EE7BD4">
        <w:t>13. ožujka 2017</w:t>
      </w:r>
      <w:r>
        <w:t xml:space="preserve">. godine </w:t>
      </w:r>
      <w:r w:rsidRPr="00DE0C16">
        <w:t xml:space="preserve">u </w:t>
      </w:r>
      <w:r>
        <w:t xml:space="preserve">točci I. </w:t>
      </w:r>
      <w:r w:rsidR="00EE7BD4">
        <w:t xml:space="preserve">i III. </w:t>
      </w:r>
      <w:r>
        <w:t>izreke</w:t>
      </w:r>
      <w:r w:rsidRPr="00DE0C16">
        <w:t xml:space="preserve"> rješenja, tako da umjesto </w:t>
      </w:r>
    </w:p>
    <w:p w:rsidRDefault="00D15A8C" w:rsidP="00D15A8C" w:rsidR="00D15A8C">
      <w:pPr>
        <w:jc w:val="both"/>
      </w:pPr>
    </w:p>
    <w:p w:rsidRDefault="00D15A8C" w:rsidP="00EE7BD4" w:rsidR="00EE7BD4">
      <w:pPr>
        <w:jc w:val="both"/>
      </w:pPr>
      <w:r>
        <w:t>„</w:t>
      </w:r>
      <w:r w:rsidR="00EE7BD4">
        <w:t>Nalaže se Adrianu Balanzin iz Čepljani, Boškarija 51 B, OIB: 32161456994, osobi ovlaštenoj za zastupanje dužnika MASSIVUS d.o.o. Umag, Čepljani, Boškarija 51 B, OIB: 66714986360, da u roku od 8 (osam) dana od dana dostave ovog rješenja plati predujam za namirenje troškova stečajnog postupka u iznosu od</w:t>
      </w:r>
    </w:p>
    <w:p w:rsidRDefault="00EE7BD4" w:rsidP="00EE7BD4" w:rsidR="00EE7BD4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EE7BD4" w:rsidP="00EE7BD4" w:rsidR="00D15A8C">
      <w:pPr>
        <w:jc w:val="both"/>
      </w:pPr>
      <w:r>
        <w:tab/>
        <w:t>na račun Trgovačkog suda u Pazinu broj HR43 2390001 1300029763, poziv na broj 020-133-2017, i izvornu potvrdu o uplati dostavi ovom sudu pozivom na gornji poslovni broj.</w:t>
      </w:r>
      <w:r w:rsidR="00D15A8C">
        <w:t>ˮ</w:t>
      </w:r>
    </w:p>
    <w:p w:rsidRDefault="00D15A8C" w:rsidP="00D15A8C" w:rsidR="00D15A8C">
      <w:pPr>
        <w:ind w:firstLine="720"/>
        <w:jc w:val="both"/>
      </w:pPr>
    </w:p>
    <w:p w:rsidRDefault="00EE7BD4" w:rsidP="00EE7BD4" w:rsidR="00EE7BD4">
      <w:pPr>
        <w:jc w:val="both"/>
      </w:pPr>
      <w:r w:rsidRPr="00DE0C16">
        <w:t>ima ispravno stajati</w:t>
      </w:r>
    </w:p>
    <w:p w:rsidRDefault="00EE7BD4" w:rsidP="00D15A8C" w:rsidR="00EE7BD4">
      <w:pPr>
        <w:ind w:firstLine="720"/>
        <w:jc w:val="both"/>
      </w:pPr>
    </w:p>
    <w:p w:rsidRDefault="00EE7BD4" w:rsidP="00EE7BD4" w:rsidR="00EE7BD4">
      <w:pPr>
        <w:jc w:val="both"/>
      </w:pPr>
      <w:r>
        <w:t xml:space="preserve">„Nalaže se Adrianu Balanzin iz Čepljani, Boškarija 51 B, OIB: </w:t>
      </w:r>
      <w:r w:rsidRPr="00EE7BD4">
        <w:rPr>
          <w:b/>
        </w:rPr>
        <w:t>60953624698</w:t>
      </w:r>
      <w:r>
        <w:t>, osobi ovlaštenoj za zastupanje dužnika MASSIVUS d.o.o. Umag, Čepljani, Boškarija 51 B, OIB: 66714986360, da u roku od 8 (osam) dana od dana dostave ovog rješenja plati predujam za namirenje troškova stečajnog postupka u iznosu od</w:t>
      </w:r>
    </w:p>
    <w:p w:rsidRDefault="00EE7BD4" w:rsidP="00EE7BD4" w:rsidR="00EE7BD4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EE7BD4" w:rsidP="00EE7BD4" w:rsidR="00EE7BD4">
      <w:pPr>
        <w:jc w:val="both"/>
      </w:pPr>
      <w:r>
        <w:tab/>
        <w:t>na račun Trgovačkog suda u Pazinu broj HR43 2390001 1300029763, poziv na broj 020-133-2017, i izvornu potvrdu o uplati dostavi ovom sudu pozivom na gornji poslovni broj.ˮ</w:t>
      </w:r>
    </w:p>
    <w:p w:rsidRDefault="00EE7BD4" w:rsidP="00EE7BD4" w:rsidR="00EE7BD4">
      <w:pPr>
        <w:jc w:val="both"/>
      </w:pPr>
    </w:p>
    <w:p w:rsidRDefault="00D15A8C" w:rsidP="00D15A8C" w:rsidR="00D15A8C">
      <w:pPr>
        <w:ind w:firstLine="720"/>
        <w:jc w:val="both"/>
      </w:pPr>
      <w:r>
        <w:t>i umjesto</w:t>
      </w:r>
    </w:p>
    <w:p w:rsidRDefault="00D15A8C" w:rsidP="00D15A8C" w:rsidR="00D15A8C">
      <w:pPr>
        <w:ind w:firstLine="720"/>
        <w:jc w:val="both"/>
      </w:pPr>
    </w:p>
    <w:p w:rsidRDefault="00D15A8C" w:rsidP="00EE7BD4" w:rsidR="00D15A8C">
      <w:pPr>
        <w:jc w:val="both"/>
      </w:pPr>
      <w:r w:rsidRPr="00DE0C16">
        <w:t>„</w:t>
      </w:r>
      <w:r w:rsidR="00EE7BD4">
        <w:t>III.</w:t>
      </w:r>
      <w:r w:rsidR="00EE7BD4">
        <w:tab/>
        <w:t xml:space="preserve">Nalaže se Financijskoj agenciji da provede ovrhu pljenidbom i prijenosom sredstava obveznika plaćanja predujma na svim njegovim računima i oročenim novčanim sredstvima kod </w:t>
      </w:r>
      <w:r w:rsidR="00EE7BD4">
        <w:lastRenderedPageBreak/>
        <w:t>svih banaka kod kojih obveznik ima račune koji se vode pod njegovim osobnim identifikacijskim brojem (OIB: 32161456994).</w:t>
      </w:r>
      <w:r>
        <w:t>ˮ</w:t>
      </w:r>
    </w:p>
    <w:p w:rsidRDefault="00D15A8C" w:rsidP="00D15A8C" w:rsidR="00D15A8C" w:rsidRPr="00123711">
      <w:pPr>
        <w:jc w:val="both"/>
      </w:pPr>
    </w:p>
    <w:p w:rsidRDefault="00D15A8C" w:rsidP="00D15A8C" w:rsidR="00D15A8C">
      <w:pPr>
        <w:jc w:val="both"/>
      </w:pPr>
      <w:r w:rsidRPr="00DE0C16">
        <w:t>ima ispravno stajati</w:t>
      </w:r>
    </w:p>
    <w:p w:rsidRDefault="00D15A8C" w:rsidP="00D15A8C" w:rsidR="00D15A8C">
      <w:pPr>
        <w:jc w:val="both"/>
      </w:pPr>
    </w:p>
    <w:p w:rsidRDefault="00D15A8C" w:rsidP="00EE7BD4" w:rsidR="00D15A8C">
      <w:pPr>
        <w:jc w:val="both"/>
      </w:pPr>
      <w:r w:rsidRPr="00DE0C16">
        <w:t>„</w:t>
      </w:r>
      <w:r w:rsidR="00EE7BD4">
        <w:t>III.</w:t>
      </w:r>
      <w:r w:rsidR="00EE7BD4">
        <w:tab/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EE7BD4" w:rsidRPr="00EE7BD4">
        <w:rPr>
          <w:b/>
        </w:rPr>
        <w:t>60953624698</w:t>
      </w:r>
      <w:r w:rsidR="00EE7BD4">
        <w:t>).</w:t>
      </w:r>
      <w:r>
        <w:t>ˮ</w:t>
      </w:r>
    </w:p>
    <w:p w:rsidRDefault="00304ECA" w:rsidP="002E29B7" w:rsidR="00304ECA" w:rsidRPr="00F045DB">
      <w:pPr>
        <w:jc w:val="both"/>
      </w:pPr>
    </w:p>
    <w:p w:rsidRDefault="00A521A9" w:rsidP="008F2199" w:rsidR="00985B5D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EE7BD4" w:rsidP="008F2199" w:rsidR="00EE7BD4" w:rsidRPr="00DE0C16">
      <w:pPr>
        <w:ind w:firstLine="720"/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EE7BD4">
        <w:t>133/17-3</w:t>
      </w:r>
      <w:r w:rsidR="00487DDB" w:rsidRPr="003E141F">
        <w:t xml:space="preserve"> od </w:t>
      </w:r>
      <w:r w:rsidR="00EE7BD4">
        <w:t>13. ožujka 2017</w:t>
      </w:r>
      <w:r w:rsidR="00487DDB" w:rsidRPr="003E141F">
        <w:t>. godine</w:t>
      </w:r>
      <w:r w:rsidR="002C4EAC" w:rsidRPr="003E141F">
        <w:t xml:space="preserve"> </w:t>
      </w:r>
      <w:r w:rsidR="00985B5D">
        <w:t>u točci I.</w:t>
      </w:r>
      <w:r w:rsidR="00EE7BD4">
        <w:t xml:space="preserve"> i III.</w:t>
      </w:r>
      <w:r w:rsidR="00985B5D">
        <w:t xml:space="preserve"> izreke</w:t>
      </w:r>
      <w:r w:rsidR="00332C3F" w:rsidRPr="003E141F">
        <w:t xml:space="preserve">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EE7BD4">
        <w:t>4. srpnja</w:t>
      </w:r>
      <w:r w:rsidR="00985B5D">
        <w:t xml:space="preserve">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3E141F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E6648E">
        <w:rPr>
          <w:szCs w:val="24"/>
        </w:rPr>
        <w:t>, v.r.</w:t>
      </w: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E30CDC" w:rsidR="008B79AE">
      <w:pPr>
        <w:jc w:val="both"/>
      </w:pPr>
      <w:r>
        <w:t xml:space="preserve">- </w:t>
      </w:r>
      <w:r w:rsidR="002E29B7">
        <w:t>obveznik plaćanja predujma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8C" w:rsidR="00D15A8C">
      <w:r>
        <w:separator/>
      </w:r>
    </w:p>
  </w:endnote>
  <w:endnote w:id="0" w:type="continuationSeparator">
    <w:p w:rsidRDefault="00D15A8C" w:rsidR="00D1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8C" w:rsidR="00D15A8C">
      <w:r>
        <w:separator/>
      </w:r>
    </w:p>
  </w:footnote>
  <w:footnote w:id="0" w:type="continuationSeparator">
    <w:p w:rsidRDefault="00D15A8C" w:rsidR="00D15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A8C" w:rsidP="0087406C" w:rsidR="00D15A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A8C" w:rsidR="00D15A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A8C" w:rsidP="0087406C" w:rsidR="00D15A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A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A8C" w:rsidP="00D15A8C" w:rsidR="00D15A8C" w:rsidRPr="00615DFB">
    <w:pPr>
      <w:pStyle w:val="Zaglavlje"/>
      <w:jc w:val="right"/>
    </w:pPr>
    <w:r w:rsidRPr="00615DFB">
      <w:t xml:space="preserve">Poslovni broj </w:t>
    </w:r>
    <w:r>
      <w:t>1 St-133/17-14</w:t>
    </w:r>
  </w:p>
  <w:p w:rsidRDefault="00D15A8C" w:rsidR="00D15A8C">
    <w:pPr>
      <w:pStyle w:val="Zaglavlje"/>
    </w:pPr>
  </w:p>
  <w:p w:rsidRDefault="00D15A8C" w:rsidR="00D15A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A8C" w:rsidP="00815E55" w:rsidR="00D15A8C" w:rsidRPr="00615DFB">
    <w:pPr>
      <w:pStyle w:val="Zaglavlje"/>
      <w:jc w:val="right"/>
    </w:pPr>
    <w:r w:rsidRPr="00615DFB">
      <w:t xml:space="preserve">Poslovni broj </w:t>
    </w:r>
    <w:r>
      <w:t>1 St-133/17-14</w:t>
    </w:r>
  </w:p>
  <w:p w:rsidRDefault="00D15A8C" w:rsidR="00D15A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0F5A5F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06230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C165F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2199"/>
    <w:rsid w:val="008F39E2"/>
    <w:rsid w:val="008F6CD7"/>
    <w:rsid w:val="008F76AF"/>
    <w:rsid w:val="00926E40"/>
    <w:rsid w:val="009531F3"/>
    <w:rsid w:val="00960E22"/>
    <w:rsid w:val="00963453"/>
    <w:rsid w:val="00985B5D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72720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1A6E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047BA"/>
    <w:rsid w:val="00D118DC"/>
    <w:rsid w:val="00D15A8C"/>
    <w:rsid w:val="00D21DBC"/>
    <w:rsid w:val="00D22AB2"/>
    <w:rsid w:val="00D4565D"/>
    <w:rsid w:val="00D543BD"/>
    <w:rsid w:val="00D60BB0"/>
    <w:rsid w:val="00D6102D"/>
    <w:rsid w:val="00D61488"/>
    <w:rsid w:val="00D718BA"/>
    <w:rsid w:val="00D7544F"/>
    <w:rsid w:val="00D83B4C"/>
    <w:rsid w:val="00D849A0"/>
    <w:rsid w:val="00D95BDB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56B06"/>
    <w:rsid w:val="00E6648E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E7BD4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6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6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6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6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6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6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238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9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66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33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2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53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MASSIVUS d.o.o. UMAG</izvorni_sadrzaj>
    <derivirana_varijabla naziv="DomainObject.Predmet.ProtustrankaFormated_1">  MASSIVUS d.o.o. UMAG</derivirana_varijabla>
  </DomainObject.Predmet.ProtustrankaFormated>
  <DomainObject.Predmet.ProtustrankaFormatedOIB>
    <izvorni_sadrzaj>  MASSIVUS d.o.o. UMAG, OIB 66714986360</izvorni_sadrzaj>
    <derivirana_varijabla naziv="DomainObject.Predmet.ProtustrankaFormatedOIB_1">  MASSIVUS d.o.o. UMAG, OIB 66714986360</derivirana_varijabla>
  </DomainObject.Predmet.ProtustrankaFormatedOIB>
  <DomainObject.Predmet.ProtustrankaFormatedWithAdress>
    <izvorni_sadrzaj> MASSIVUS d.o.o. UMAG, Čepljani, Boškarija 51 B, 52470 Umag</izvorni_sadrzaj>
    <derivirana_varijabla naziv="DomainObject.Predmet.ProtustrankaFormatedWithAdress_1"> MASSIVUS d.o.o. UMAG, Čepljani, Boškarija 51 B, 52470 Umag</derivirana_varijabla>
  </DomainObject.Predmet.ProtustrankaFormatedWithAdress>
  <DomainObject.Predmet.ProtustrankaFormatedWithAdressOIB>
    <izvorni_sadrzaj> MASSIVUS d.o.o. UMAG, OIB 66714986360, Čepljani, Boškarija 51 B, 52470 Umag</izvorni_sadrzaj>
    <derivirana_varijabla naziv="DomainObject.Predmet.ProtustrankaFormatedWithAdressOIB_1"> MASSIVUS d.o.o. UMAG, OIB 66714986360, Čepljani, Boškarija 51 B, 52470 Umag</derivirana_varijabla>
  </DomainObject.Predmet.ProtustrankaFormatedWithAdressOIB>
  <DomainObject.Predmet.ProtustrankaWithAdress>
    <izvorni_sadrzaj>MASSIVUS d.o.o. UMAG Čepljani, Boškarija 51 B, 52470 Umag</izvorni_sadrzaj>
    <derivirana_varijabla naziv="DomainObject.Predmet.ProtustrankaWithAdress_1">MASSIVUS d.o.o. UMAG Čepljani, Boškarija 51 B, 52470 Umag</derivirana_varijabla>
  </DomainObject.Predmet.ProtustrankaWithAdress>
  <DomainObject.Predmet.ProtustrankaWithAdressOIB>
    <izvorni_sadrzaj>MASSIVUS d.o.o. UMAG, OIB 66714986360, Čepljani, Boškarija 51 B, 52470 Umag</izvorni_sadrzaj>
    <derivirana_varijabla naziv="DomainObject.Predmet.ProtustrankaWithAdressOIB_1">MASSIVUS d.o.o. UMAG, OIB 66714986360, Čepljani, Boškarija 51 B, 52470 Umag</derivirana_varijabla>
  </DomainObject.Predmet.ProtustrankaWithAdressOIB>
  <DomainObject.Predmet.ProtustrankaNazivFormated>
    <izvorni_sadrzaj>MASSIVUS d.o.o. UMAG</izvorni_sadrzaj>
    <derivirana_varijabla naziv="DomainObject.Predmet.ProtustrankaNazivFormated_1">MASSIVUS d.o.o. UMAG</derivirana_varijabla>
  </DomainObject.Predmet.ProtustrankaNazivFormated>
  <DomainObject.Predmet.ProtustrankaNazivFormatedOIB>
    <izvorni_sadrzaj>MASSIVUS d.o.o. UMAG, OIB 66714986360</izvorni_sadrzaj>
    <derivirana_varijabla naziv="DomainObject.Predmet.ProtustrankaNazivFormatedOIB_1">MASSIVUS d.o.o. UMAG, OIB 66714986360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26555.06</izvorni_sadrzaj>
    <derivirana_varijabla naziv="DomainObject.Predmet.TrenutnaVrijednost_1">26555.06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MASSIVUS d.o.o. UMAG</item>
    </izvorni_sadrzaj>
    <derivirana_varijabla naziv="DomainObject.Predmet.ProtuStrankaListFormated_1">
      <item>MASSIVUS d.o.o. UMAG</item>
    </derivirana_varijabla>
  </DomainObject.Predmet.ProtuStrankaListFormated>
  <DomainObject.Predmet.ProtuStrankaListFormatedOIB>
    <izvorni_sadrzaj>
      <item>MASSIVUS d.o.o. UMAG, OIB 66714986360</item>
    </izvorni_sadrzaj>
    <derivirana_varijabla naziv="DomainObject.Predmet.ProtuStrankaListFormatedOIB_1">
      <item>MASSIVUS d.o.o. UMAG, OIB 66714986360</item>
    </derivirana_varijabla>
  </DomainObject.Predmet.ProtuStrankaListFormatedOIB>
  <DomainObject.Predmet.ProtuStrankaListFormatedWithAdress>
    <izvorni_sadrzaj>
      <item>MASSIVUS d.o.o. UMAG, Čepljani, Boškarija 51 B, 52470 Umag</item>
    </izvorni_sadrzaj>
    <derivirana_varijabla naziv="DomainObject.Predmet.ProtuStrankaListFormatedWithAdress_1">
      <item>MASSIVUS d.o.o. UMAG, Čepljani, Boškarija 51 B, 52470 Umag</item>
    </derivirana_varijabla>
  </DomainObject.Predmet.ProtuStrankaListFormatedWithAdress>
  <DomainObject.Predmet.ProtuStrankaListFormatedWithAdressOIB>
    <izvorni_sadrzaj>
      <item>MASSIVUS d.o.o. UMAG, OIB 66714986360, Čepljani, Boškarija 51 B, 52470 Umag</item>
    </izvorni_sadrzaj>
    <derivirana_varijabla naziv="DomainObject.Predmet.ProtuStrankaListFormatedWithAdressOIB_1">
      <item>MASSIVUS d.o.o. UMAG, OIB 66714986360, Čepljani, Boškarija 51 B, 52470 Umag</item>
    </derivirana_varijabla>
  </DomainObject.Predmet.ProtuStrankaListFormatedWithAdressOIB>
  <DomainObject.Predmet.ProtuStrankaListNazivFormated>
    <izvorni_sadrzaj>
      <item>MASSIVUS d.o.o. UMAG</item>
    </izvorni_sadrzaj>
    <derivirana_varijabla naziv="DomainObject.Predmet.ProtuStrankaListNazivFormated_1">
      <item>MASSIVUS d.o.o. UMAG</item>
    </derivirana_varijabla>
  </DomainObject.Predmet.ProtuStrankaListNazivFormated>
  <DomainObject.Predmet.ProtuStrankaListNazivFormatedOIB>
    <izvorni_sadrzaj>
      <item>MASSIVUS d.o.o. UMAG, OIB 66714986360</item>
    </izvorni_sadrzaj>
    <derivirana_varijabla naziv="DomainObject.Predmet.ProtuStrankaListNazivFormatedOIB_1">
      <item>MASSIVUS d.o.o. UMAG, OIB 66714986360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MASSIVUS d.o.o. UMAG</izvorni_sadrzaj>
    <derivirana_varijabla naziv="DomainObject.Predmet.ProtustrankaIDrugi_1">MASSIVUS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MASSIVUS d.o.o. UMAG, OIB 66714986360, Čepljani, Boškarija 51 B, 52470 Umag</izvorni_sadrzaj>
    <derivirana_varijabla naziv="DomainObject.Predmet.ProtustrankaIDrugiAdressOIB_1">MASSIVUS d.o.o. UMAG, OIB 66714986360, Čepljani, Boškarija 51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2017.</izvorni_sadrzaj>
    <derivirana_varijabla naziv="DomainObject.Predmet.OdlukaRjesenje.DatumDonosenjaOdluke_1">12.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St-133/2017-10</izvorni_sadrzaj>
    <derivirana_varijabla naziv="DomainObject.Predmet.OdlukaRjesenje.Oznaka_1">St-133/2017-10</derivirana_varijabla>
  </DomainObject.Predmet.OdlukaRjesenje.Oznaka>
  <DomainObject.Predmet.SudioniciListNaziv>
    <izvorni_sadrzaj>
      <item>FINANCIJSKA AGENCIJA, RC RIJEKA, PODRUŽNICA PULA, PULA</item>
      <item>MASSIVUS d.o.o. UMAG</item>
    </izvorni_sadrzaj>
    <derivirana_varijabla naziv="DomainObject.Predmet.SudioniciListNaziv_1">
      <item>FINANCIJSKA AGENCIJA, RC RIJEKA, PODRUŽNICA PULA, PULA</item>
      <item>MASSIVUS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MASSIVUS d.o.o. UMAG, OIB 66714986360, Čepljani, Boškarija 51 B,52470 Umag</item>
    </izvorni_sadrzaj>
    <derivirana_varijabla naziv="DomainObject.Predmet.SudioniciListAdressOIB_1">
      <item>FINANCIJSKA AGENCIJA, RC RIJEKA, PODRUŽNICA PULA, PULA, OIB 85821130368, Giardini 5,52100 Pula</item>
      <item>MASSIVUS d.o.o. UMAG, OIB 66714986360, Čepljani, Boškarija 51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66714986360</item>
    </izvorni_sadrzaj>
    <derivirana_varijabla naziv="DomainObject.Predmet.SudioniciListNazivOIB_1">
      <item>, OIB 85821130368</item>
      <item>, OIB 66714986360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2462</properties:Characters>
  <properties:Lines>76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2017-07-03T12:46:00Z</dcterms:created>
  <dc:creator>smarinac</dc:creator>
  <cp:lastModifiedBy>Lorena Paris Aničić</cp:lastModifiedBy>
  <cp:lastPrinted>2017-07-03T13:01:00Z</cp:lastPrinted>
  <dcterms:modified xmlns:xsi="http://www.w3.org/2001/XMLSchema-instance" xsi:type="dcterms:W3CDTF">2017-07-06T08:54:00Z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