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0d46b" w14:paraId="dd0d46b" w:rsidRDefault="00D91298" w:rsidP="00D91298" w:rsidR="00D91298" w:rsidRPr="0032210A">
      <w:pPr>
        <w:ind w:firstLine="285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32210A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210A">
        <w:rPr>
          <w:color w:val="000000"/>
        </w:rPr>
        <w:tab/>
      </w:r>
      <w:r w:rsidRPr="0032210A">
        <w:rPr>
          <w:color w:val="000000"/>
        </w:rPr>
        <w:tab/>
      </w:r>
      <w:r w:rsidRPr="0032210A">
        <w:rPr>
          <w:color w:val="000000"/>
        </w:rPr>
        <w:tab/>
      </w:r>
      <w:r w:rsidRPr="0032210A">
        <w:rPr>
          <w:color w:val="000000"/>
        </w:rPr>
        <w:tab/>
      </w:r>
      <w:r w:rsidRPr="0032210A">
        <w:rPr>
          <w:color w:val="000000"/>
        </w:rPr>
        <w:tab/>
      </w:r>
      <w:r w:rsidRPr="0032210A">
        <w:rPr>
          <w:color w:val="000000"/>
        </w:rPr>
        <w:tab/>
        <w:t xml:space="preserve"> </w:t>
      </w:r>
    </w:p>
    <w:p w:rsidRDefault="00D91298" w:rsidP="00D91298" w:rsidR="00D91298" w:rsidRPr="0032210A">
      <w:pPr>
        <w:rPr>
          <w:b/>
        </w:rPr>
      </w:pPr>
      <w:r w:rsidRPr="0032210A">
        <w:rPr>
          <w:color w:val="000000"/>
        </w:rPr>
        <w:t xml:space="preserve">        </w:t>
      </w:r>
      <w:r w:rsidRPr="0032210A">
        <w:rPr>
          <w:b/>
        </w:rPr>
        <w:t>REPUBLIKA HRVATSKA</w:t>
      </w:r>
    </w:p>
    <w:p w:rsidRDefault="00D91298" w:rsidP="00D91298" w:rsidR="00D91298" w:rsidRPr="0032210A">
      <w:pPr>
        <w:rPr>
          <w:b/>
        </w:rPr>
      </w:pPr>
      <w:r w:rsidRPr="0032210A">
        <w:rPr>
          <w:b/>
        </w:rPr>
        <w:t xml:space="preserve">     TRGOVAČKI SUD U SPLITU</w:t>
      </w:r>
    </w:p>
    <w:p w:rsidRDefault="00D91298" w:rsidP="00D91298" w:rsidR="00D91298" w:rsidRPr="0032210A">
      <w:pPr>
        <w:rPr>
          <w:b/>
        </w:rPr>
      </w:pPr>
      <w:r w:rsidRPr="0032210A">
        <w:rPr>
          <w:b/>
        </w:rPr>
        <w:t xml:space="preserve">   STALNA SLUŽBA DUBROVNIK</w:t>
      </w:r>
    </w:p>
    <w:p w:rsidRDefault="00D91298" w:rsidP="00D91298" w:rsidR="00D91298" w:rsidRPr="0032210A">
      <w:pPr>
        <w:rPr>
          <w:b/>
        </w:rPr>
      </w:pPr>
      <w:r w:rsidRPr="0032210A">
        <w:t xml:space="preserve">     </w:t>
      </w:r>
      <w:r w:rsidRPr="0032210A">
        <w:rPr>
          <w:b/>
        </w:rPr>
        <w:t>Dr. A. Starčevića 23, Dubrovnik</w:t>
      </w:r>
    </w:p>
    <w:p w:rsidRDefault="00626E33" w:rsidP="00D91298" w:rsidR="00D91298" w:rsidRPr="0032210A">
      <w:pPr>
        <w:jc w:val="right"/>
        <w:rPr>
          <w:b/>
        </w:rPr>
      </w:pPr>
      <w:r>
        <w:rPr>
          <w:b/>
        </w:rPr>
        <w:t>Posl. br. 6</w:t>
      </w:r>
      <w:r w:rsidR="0077593D" w:rsidRPr="0032210A">
        <w:rPr>
          <w:b/>
        </w:rPr>
        <w:t>-St.</w:t>
      </w:r>
      <w:r w:rsidR="00C102B7">
        <w:rPr>
          <w:b/>
        </w:rPr>
        <w:t xml:space="preserve"> </w:t>
      </w:r>
      <w:r w:rsidR="00C53EE5">
        <w:rPr>
          <w:b/>
        </w:rPr>
        <w:t>2202</w:t>
      </w:r>
      <w:r w:rsidR="0077593D" w:rsidRPr="0032210A">
        <w:rPr>
          <w:b/>
        </w:rPr>
        <w:t>/</w:t>
      </w:r>
      <w:r w:rsidR="004C0B8D">
        <w:rPr>
          <w:b/>
        </w:rPr>
        <w:t>20</w:t>
      </w:r>
      <w:r w:rsidR="00D91298" w:rsidRPr="0032210A">
        <w:rPr>
          <w:b/>
        </w:rPr>
        <w:t>1</w:t>
      </w:r>
      <w:r w:rsidR="00C53EE5">
        <w:rPr>
          <w:b/>
        </w:rPr>
        <w:t>5</w:t>
      </w:r>
      <w:r w:rsidR="003310C2">
        <w:rPr>
          <w:b/>
        </w:rPr>
        <w:t>-</w:t>
      </w:r>
      <w:r w:rsidR="00C53EE5">
        <w:rPr>
          <w:b/>
        </w:rPr>
        <w:t>76</w:t>
      </w:r>
    </w:p>
    <w:p w:rsidRDefault="00D91298" w:rsidP="00D91298" w:rsidR="00D91298" w:rsidRPr="0032210A">
      <w:pPr>
        <w:jc w:val="right"/>
        <w:rPr>
          <w:b/>
        </w:rPr>
      </w:pPr>
    </w:p>
    <w:p w:rsidRDefault="0077593D" w:rsidP="00D91298" w:rsidR="0077593D" w:rsidRPr="0032210A">
      <w:pPr>
        <w:jc w:val="center"/>
        <w:rPr>
          <w:b/>
        </w:rPr>
      </w:pPr>
    </w:p>
    <w:p w:rsidRDefault="00D91298" w:rsidP="00D91298" w:rsidR="00D91298" w:rsidRPr="0032210A">
      <w:pPr>
        <w:jc w:val="center"/>
        <w:rPr>
          <w:b/>
        </w:rPr>
      </w:pPr>
      <w:r w:rsidRPr="0032210A">
        <w:rPr>
          <w:b/>
        </w:rPr>
        <w:t>R E P U B L I K A    H R V A T S K A</w:t>
      </w:r>
    </w:p>
    <w:p w:rsidRDefault="004C0B8D" w:rsidP="00D91298" w:rsidR="004C0B8D">
      <w:pPr>
        <w:jc w:val="center"/>
        <w:rPr>
          <w:b/>
        </w:rPr>
      </w:pPr>
    </w:p>
    <w:p w:rsidRDefault="004C0B8D" w:rsidP="00D91298" w:rsidR="00D91298" w:rsidRPr="0032210A">
      <w:pPr>
        <w:jc w:val="center"/>
        <w:rPr>
          <w:b/>
        </w:rPr>
      </w:pPr>
      <w:r>
        <w:rPr>
          <w:b/>
        </w:rPr>
        <w:t xml:space="preserve">R J E Š </w:t>
      </w:r>
      <w:r w:rsidR="00D91298" w:rsidRPr="0032210A">
        <w:rPr>
          <w:b/>
        </w:rPr>
        <w:t>E N J E</w:t>
      </w:r>
    </w:p>
    <w:p w:rsidRDefault="00D91298" w:rsidP="00D91298" w:rsidR="00D91298" w:rsidRPr="0032210A">
      <w:pPr>
        <w:jc w:val="center"/>
        <w:rPr>
          <w:b/>
        </w:rPr>
      </w:pPr>
    </w:p>
    <w:p w:rsidRDefault="00D91298" w:rsidP="00C102B7" w:rsidR="00C102B7" w:rsidRPr="00C102B7">
      <w:pPr>
        <w:jc w:val="both"/>
      </w:pPr>
      <w:r w:rsidRPr="0032210A">
        <w:tab/>
      </w:r>
      <w:r w:rsidR="00C102B7" w:rsidRPr="00C102B7">
        <w:t xml:space="preserve">Trgovački sud u Splitu, Stalna služba u Dubrovniku, u ime Republike Hrvatske, po stečajnom sucu tog suda Srđanu Gavraniću, kao sucu pojedincu, u stečajnom postupku nad dužnikom </w:t>
      </w:r>
      <w:r w:rsidR="00C53EE5" w:rsidRPr="00C53EE5">
        <w:t>KOCIJAN d.o.o. za ugostiteljstvo i usluge "u stečaju", Metković, Ivana Gundulića 19, MBS: 060322822, OIB: 27986398385</w:t>
      </w:r>
      <w:r w:rsidR="00C102B7" w:rsidRPr="00C102B7">
        <w:rPr>
          <w:lang w:val="en-AU"/>
        </w:rPr>
        <w:t>,</w:t>
      </w:r>
      <w:r w:rsidR="00C102B7" w:rsidRPr="00C102B7">
        <w:t xml:space="preserve"> izvan ročišta, dana 28. srpnja 2017. godine</w:t>
      </w:r>
    </w:p>
    <w:p w:rsidRDefault="00D91298" w:rsidP="00D91298" w:rsidR="00D91298" w:rsidRPr="0032210A">
      <w:pPr>
        <w:jc w:val="both"/>
      </w:pPr>
    </w:p>
    <w:p w:rsidRDefault="00D91298" w:rsidP="00D91298" w:rsidR="00D91298" w:rsidRPr="0032210A">
      <w:pPr>
        <w:jc w:val="center"/>
        <w:rPr>
          <w:b/>
        </w:rPr>
      </w:pPr>
      <w:r w:rsidRPr="0032210A">
        <w:rPr>
          <w:b/>
        </w:rPr>
        <w:t>r i j e š i o    j e</w:t>
      </w:r>
    </w:p>
    <w:p w:rsidRDefault="00D91298" w:rsidP="00D91298" w:rsidR="00D91298" w:rsidRPr="0032210A">
      <w:pPr>
        <w:jc w:val="center"/>
        <w:rPr>
          <w:b/>
        </w:rPr>
      </w:pPr>
    </w:p>
    <w:p w:rsidRDefault="00D91298" w:rsidP="00D91298" w:rsidR="00D91298" w:rsidRPr="0032210A">
      <w:pPr>
        <w:jc w:val="both"/>
      </w:pPr>
      <w:r w:rsidRPr="0032210A">
        <w:rPr>
          <w:b/>
        </w:rPr>
        <w:t xml:space="preserve">I. </w:t>
      </w:r>
      <w:r w:rsidRPr="0032210A">
        <w:rPr>
          <w:bCs/>
        </w:rPr>
        <w:tab/>
        <w:t xml:space="preserve">Razrješuje se </w:t>
      </w:r>
      <w:r w:rsidR="00C102B7" w:rsidRPr="00C102B7">
        <w:rPr>
          <w:bCs/>
        </w:rPr>
        <w:t>Ankica Čenić, Pupačićeva 1. Split, OIB: 67541309757</w:t>
      </w:r>
      <w:r w:rsidR="00C779C3">
        <w:rPr>
          <w:bCs/>
        </w:rPr>
        <w:t xml:space="preserve"> </w:t>
      </w:r>
      <w:r w:rsidRPr="0032210A">
        <w:rPr>
          <w:bCs/>
        </w:rPr>
        <w:t xml:space="preserve">dužnosti </w:t>
      </w:r>
      <w:r w:rsidR="007F5968">
        <w:rPr>
          <w:bCs/>
        </w:rPr>
        <w:t xml:space="preserve">stečajnog </w:t>
      </w:r>
      <w:r w:rsidR="00BA1048">
        <w:rPr>
          <w:bCs/>
        </w:rPr>
        <w:t xml:space="preserve">upravitelja </w:t>
      </w:r>
      <w:r w:rsidRPr="0032210A">
        <w:rPr>
          <w:bCs/>
        </w:rPr>
        <w:t>d</w:t>
      </w:r>
      <w:r w:rsidR="00BA1048">
        <w:rPr>
          <w:bCs/>
        </w:rPr>
        <w:t>užnika</w:t>
      </w:r>
      <w:r w:rsidR="00CC74AD" w:rsidRPr="0032210A">
        <w:t xml:space="preserve"> </w:t>
      </w:r>
      <w:r w:rsidR="00C53EE5" w:rsidRPr="00C53EE5">
        <w:t>KOCIJAN d.o.o. za ugostiteljstvo i usluge "u stečaju", Metković, Ivana Gundulića 19, MBS: 060322822, OIB: 27986398385</w:t>
      </w:r>
      <w:r w:rsidRPr="0032210A">
        <w:t>.</w:t>
      </w:r>
    </w:p>
    <w:p w:rsidRDefault="00D91298" w:rsidP="00D91298" w:rsidR="00D91298" w:rsidRPr="0032210A">
      <w:pPr>
        <w:jc w:val="both"/>
        <w:rPr>
          <w:bCs/>
        </w:rPr>
      </w:pPr>
    </w:p>
    <w:p w:rsidRDefault="00D91298" w:rsidP="00D91298" w:rsidR="00D91298" w:rsidRPr="0032210A">
      <w:pPr>
        <w:jc w:val="both"/>
      </w:pPr>
      <w:r w:rsidRPr="0032210A">
        <w:rPr>
          <w:b/>
        </w:rPr>
        <w:t>II.</w:t>
      </w:r>
      <w:r w:rsidRPr="0032210A">
        <w:rPr>
          <w:bCs/>
        </w:rPr>
        <w:tab/>
      </w:r>
      <w:r w:rsidR="007F5968">
        <w:rPr>
          <w:bCs/>
        </w:rPr>
        <w:t>Stečajnim up</w:t>
      </w:r>
      <w:r w:rsidRPr="0032210A">
        <w:rPr>
          <w:bCs/>
        </w:rPr>
        <w:t>raviteljem</w:t>
      </w:r>
      <w:r w:rsidR="00BA1048">
        <w:rPr>
          <w:bCs/>
        </w:rPr>
        <w:t xml:space="preserve"> </w:t>
      </w:r>
      <w:r w:rsidRPr="0032210A">
        <w:rPr>
          <w:bCs/>
        </w:rPr>
        <w:t>dužnik</w:t>
      </w:r>
      <w:r w:rsidR="0077593D" w:rsidRPr="0032210A">
        <w:rPr>
          <w:bCs/>
        </w:rPr>
        <w:t>a</w:t>
      </w:r>
      <w:r w:rsidRPr="0032210A">
        <w:rPr>
          <w:bCs/>
        </w:rPr>
        <w:t xml:space="preserve"> </w:t>
      </w:r>
      <w:r w:rsidR="00C53EE5" w:rsidRPr="00C53EE5">
        <w:t>KOCIJAN d.o.o. za ugostiteljstvo i usluge "u stečaju", Metković, Ivana Gundulića 19, MBS: 060322822, OIB: 27986398385</w:t>
      </w:r>
      <w:r w:rsidR="00990C80" w:rsidRPr="00990C80">
        <w:t>,</w:t>
      </w:r>
      <w:r w:rsidR="00323274">
        <w:t xml:space="preserve"> imenuje se </w:t>
      </w:r>
      <w:r w:rsidR="00DD28B9" w:rsidRPr="00DD28B9">
        <w:rPr>
          <w:bCs/>
        </w:rPr>
        <w:t>ZDRAVKO TEŠIĆ, Ogulin, Bukovnik 36,  OIB: 70123627818</w:t>
      </w:r>
      <w:r w:rsidR="003477C9">
        <w:t>.</w:t>
      </w:r>
    </w:p>
    <w:p w:rsidRDefault="003C0935" w:rsidP="00D91298" w:rsidR="003C0935" w:rsidRPr="0032210A">
      <w:pPr>
        <w:jc w:val="both"/>
        <w:rPr>
          <w:bCs/>
        </w:rPr>
      </w:pPr>
    </w:p>
    <w:p w:rsidRDefault="00D91298" w:rsidP="00D91298" w:rsidR="00D91298" w:rsidRPr="0032210A">
      <w:pPr>
        <w:jc w:val="both"/>
        <w:rPr>
          <w:bCs/>
        </w:rPr>
      </w:pPr>
      <w:r w:rsidRPr="0032210A">
        <w:rPr>
          <w:b/>
          <w:bCs/>
        </w:rPr>
        <w:t>III.</w:t>
      </w:r>
      <w:r w:rsidRPr="0032210A">
        <w:rPr>
          <w:b/>
          <w:bCs/>
        </w:rPr>
        <w:tab/>
      </w:r>
      <w:r w:rsidRPr="0032210A">
        <w:rPr>
          <w:bCs/>
        </w:rPr>
        <w:t xml:space="preserve">Dosadašnji stečajni upravitelj </w:t>
      </w:r>
      <w:r w:rsidR="00C102B7">
        <w:rPr>
          <w:bCs/>
        </w:rPr>
        <w:t>Ankica Čenić</w:t>
      </w:r>
      <w:r w:rsidR="00C779C3" w:rsidRPr="00C779C3">
        <w:rPr>
          <w:bCs/>
        </w:rPr>
        <w:t xml:space="preserve">, </w:t>
      </w:r>
      <w:r w:rsidRPr="0032210A">
        <w:rPr>
          <w:bCs/>
        </w:rPr>
        <w:t>dužan je u roku od tri dana predati svoju dužnost novom stečajnom upravitelju</w:t>
      </w:r>
      <w:r w:rsidR="00D1297D">
        <w:rPr>
          <w:bCs/>
        </w:rPr>
        <w:t>, a novi stečajni upravitelj dužan je dostaviti izvješće o primopredaji</w:t>
      </w:r>
      <w:r w:rsidRPr="0032210A">
        <w:rPr>
          <w:bCs/>
        </w:rPr>
        <w:t>.</w:t>
      </w:r>
    </w:p>
    <w:p w:rsidRDefault="00D91298" w:rsidP="00D91298" w:rsidR="00D91298" w:rsidRPr="0032210A">
      <w:pPr>
        <w:jc w:val="both"/>
      </w:pPr>
    </w:p>
    <w:p w:rsidRDefault="00D91298" w:rsidP="0032210A" w:rsidR="00D91298" w:rsidRPr="0032210A">
      <w:pPr>
        <w:jc w:val="right"/>
      </w:pPr>
    </w:p>
    <w:p w:rsidRDefault="00D91298" w:rsidP="00D91298" w:rsidR="00D91298" w:rsidRPr="0032210A">
      <w:pPr>
        <w:jc w:val="center"/>
        <w:rPr>
          <w:b/>
        </w:rPr>
      </w:pPr>
      <w:r w:rsidRPr="0032210A">
        <w:rPr>
          <w:b/>
        </w:rPr>
        <w:t>Obrazloženje</w:t>
      </w:r>
    </w:p>
    <w:p w:rsidRDefault="00D91298" w:rsidP="00D91298" w:rsidR="00D91298" w:rsidRPr="0032210A">
      <w:pPr>
        <w:jc w:val="both"/>
      </w:pPr>
    </w:p>
    <w:p w:rsidRDefault="00D91298" w:rsidP="00D91298" w:rsidR="00D91298" w:rsidRPr="0032210A">
      <w:pPr>
        <w:jc w:val="both"/>
      </w:pPr>
    </w:p>
    <w:p w:rsidRDefault="00D91298" w:rsidP="00D91298" w:rsidR="003D1ACE" w:rsidRPr="0032210A">
      <w:pPr>
        <w:ind w:firstLine="708"/>
        <w:jc w:val="both"/>
        <w:rPr>
          <w:bCs/>
        </w:rPr>
      </w:pPr>
      <w:r w:rsidRPr="0032210A">
        <w:t>Rješenjem ovog suda posl.br. St.</w:t>
      </w:r>
      <w:r w:rsidR="00DD28B9">
        <w:t>2202</w:t>
      </w:r>
      <w:r w:rsidRPr="0032210A">
        <w:t>/201</w:t>
      </w:r>
      <w:r w:rsidR="00DD28B9">
        <w:t>5</w:t>
      </w:r>
      <w:r w:rsidR="00626E33">
        <w:t>-</w:t>
      </w:r>
      <w:r w:rsidR="00DD28B9">
        <w:t>6</w:t>
      </w:r>
      <w:r w:rsidR="00C102B7">
        <w:t xml:space="preserve">3 od </w:t>
      </w:r>
      <w:r w:rsidR="00DD28B9">
        <w:t>22</w:t>
      </w:r>
      <w:r w:rsidR="009852CE" w:rsidRPr="009852CE">
        <w:t xml:space="preserve">. </w:t>
      </w:r>
      <w:r w:rsidR="00DD28B9">
        <w:t>prosinca</w:t>
      </w:r>
      <w:r w:rsidR="009852CE" w:rsidRPr="009852CE">
        <w:t xml:space="preserve"> 201</w:t>
      </w:r>
      <w:r w:rsidR="00DD28B9">
        <w:t>6</w:t>
      </w:r>
      <w:r w:rsidR="009852CE" w:rsidRPr="009852CE">
        <w:t xml:space="preserve">. godine </w:t>
      </w:r>
      <w:r w:rsidRPr="0032210A">
        <w:t>metodom slučajnog odabira za stečajnog upravitelja imenovan</w:t>
      </w:r>
      <w:r w:rsidR="00C102B7">
        <w:t>a</w:t>
      </w:r>
      <w:r w:rsidRPr="0032210A">
        <w:t xml:space="preserve"> je </w:t>
      </w:r>
      <w:r w:rsidR="00C102B7">
        <w:t>Ankica Čenić</w:t>
      </w:r>
      <w:r w:rsidR="003D1ACE" w:rsidRPr="0032210A">
        <w:rPr>
          <w:bCs/>
        </w:rPr>
        <w:t>.</w:t>
      </w:r>
    </w:p>
    <w:p w:rsidRDefault="003D1ACE" w:rsidP="00D91298" w:rsidR="00D91298" w:rsidRPr="0032210A">
      <w:pPr>
        <w:ind w:firstLine="708"/>
        <w:jc w:val="both"/>
      </w:pPr>
      <w:r w:rsidRPr="0032210A">
        <w:t xml:space="preserve"> </w:t>
      </w:r>
    </w:p>
    <w:p w:rsidRDefault="00D91298" w:rsidP="00D91298" w:rsidR="00D91298" w:rsidRPr="0032210A">
      <w:pPr>
        <w:ind w:firstLine="708"/>
        <w:jc w:val="both"/>
      </w:pPr>
      <w:r w:rsidRPr="0032210A">
        <w:t xml:space="preserve">Ministarstvo pravosuđa Republike Hrvatske je </w:t>
      </w:r>
      <w:r w:rsidR="003D1ACE" w:rsidRPr="0032210A">
        <w:t>Rješenjem K</w:t>
      </w:r>
      <w:r w:rsidRPr="0032210A">
        <w:t>las</w:t>
      </w:r>
      <w:r w:rsidR="003D1ACE" w:rsidRPr="0032210A">
        <w:t>a</w:t>
      </w:r>
      <w:r w:rsidRPr="0032210A">
        <w:t xml:space="preserve">: </w:t>
      </w:r>
      <w:r w:rsidR="003D1ACE" w:rsidRPr="0032210A">
        <w:t>UP/I-133-04/15-01/</w:t>
      </w:r>
      <w:r w:rsidR="009852CE">
        <w:t>3</w:t>
      </w:r>
      <w:r w:rsidR="00F77F17">
        <w:t>68</w:t>
      </w:r>
      <w:r w:rsidRPr="0032210A">
        <w:t xml:space="preserve"> Urbroj: 514-03-02-02-</w:t>
      </w:r>
      <w:r w:rsidR="002822E2">
        <w:t>01</w:t>
      </w:r>
      <w:r w:rsidRPr="0032210A">
        <w:t>-</w:t>
      </w:r>
      <w:r w:rsidR="003D1ACE" w:rsidRPr="0032210A">
        <w:t>1</w:t>
      </w:r>
      <w:r w:rsidR="002822E2">
        <w:t>7-1</w:t>
      </w:r>
      <w:r w:rsidR="00F77F17">
        <w:t>7</w:t>
      </w:r>
      <w:r w:rsidRPr="0032210A">
        <w:t xml:space="preserve"> od </w:t>
      </w:r>
      <w:r w:rsidR="002822E2">
        <w:t>12</w:t>
      </w:r>
      <w:r w:rsidRPr="0032210A">
        <w:t xml:space="preserve">. </w:t>
      </w:r>
      <w:r w:rsidR="00F77F17">
        <w:t>srpnja</w:t>
      </w:r>
      <w:r w:rsidRPr="0032210A">
        <w:t xml:space="preserve"> 201</w:t>
      </w:r>
      <w:r w:rsidR="002822E2">
        <w:t>7</w:t>
      </w:r>
      <w:r w:rsidRPr="0032210A">
        <w:t xml:space="preserve">. godine </w:t>
      </w:r>
      <w:r w:rsidR="003D1ACE" w:rsidRPr="0032210A">
        <w:t>stečajn</w:t>
      </w:r>
      <w:r w:rsidR="00F77F17">
        <w:t>a</w:t>
      </w:r>
      <w:r w:rsidR="003D1ACE" w:rsidRPr="0032210A">
        <w:t xml:space="preserve"> upravitelj</w:t>
      </w:r>
      <w:r w:rsidR="00F77F17">
        <w:t>ica</w:t>
      </w:r>
      <w:r w:rsidR="002822E2">
        <w:t>a</w:t>
      </w:r>
      <w:r w:rsidR="003D1ACE" w:rsidRPr="0032210A">
        <w:t xml:space="preserve"> </w:t>
      </w:r>
      <w:r w:rsidR="00F77F17">
        <w:t>Ankic Čenić</w:t>
      </w:r>
      <w:r w:rsidR="003D1ACE" w:rsidRPr="0032210A">
        <w:t xml:space="preserve"> izbrisa</w:t>
      </w:r>
      <w:r w:rsidR="00F77F17">
        <w:t>na</w:t>
      </w:r>
      <w:r w:rsidR="003D1ACE" w:rsidRPr="0032210A">
        <w:t xml:space="preserve"> </w:t>
      </w:r>
      <w:r w:rsidR="002822E2">
        <w:t xml:space="preserve">je </w:t>
      </w:r>
      <w:r w:rsidR="003D1ACE" w:rsidRPr="0032210A">
        <w:t>sa liste A stečajnih upravitelja za područje nadležnosti Trgovačkog suda u Splitu.</w:t>
      </w:r>
      <w:r w:rsidRPr="0032210A">
        <w:t xml:space="preserve"> </w:t>
      </w:r>
    </w:p>
    <w:p w:rsidRDefault="00D91298" w:rsidP="00D91298" w:rsidR="00D91298" w:rsidRPr="0032210A">
      <w:pPr>
        <w:ind w:firstLine="708"/>
        <w:jc w:val="both"/>
      </w:pPr>
    </w:p>
    <w:p w:rsidRDefault="00D91298" w:rsidP="00D91298" w:rsidR="00D91298" w:rsidRPr="0032210A">
      <w:pPr>
        <w:ind w:firstLine="708"/>
        <w:jc w:val="both"/>
      </w:pPr>
      <w:r w:rsidRPr="0032210A">
        <w:t>Zbog toga je odlučeno kao u točki I. izreke.</w:t>
      </w:r>
    </w:p>
    <w:p w:rsidRDefault="00D91298" w:rsidP="00D91298" w:rsidR="00D91298" w:rsidRPr="0032210A">
      <w:pPr>
        <w:ind w:firstLine="708"/>
        <w:jc w:val="both"/>
      </w:pPr>
    </w:p>
    <w:p w:rsidRDefault="00D91298" w:rsidP="00D91298" w:rsidR="00D91298" w:rsidRPr="0032210A">
      <w:pPr>
        <w:ind w:firstLine="708"/>
        <w:jc w:val="both"/>
      </w:pPr>
      <w:r w:rsidRPr="0032210A">
        <w:lastRenderedPageBreak/>
        <w:t>Izbor novog stečajnog upravitelja izvršen je primjenom odredbe čl. 84. SZ. Metodom slučajnog odabira z</w:t>
      </w:r>
      <w:r w:rsidR="003D1ACE" w:rsidRPr="0032210A">
        <w:t>a stečajnog upravitelja izabran</w:t>
      </w:r>
      <w:r w:rsidRPr="0032210A">
        <w:t xml:space="preserve"> je </w:t>
      </w:r>
      <w:r w:rsidR="00DD28B9" w:rsidRPr="00DD28B9">
        <w:rPr>
          <w:bCs/>
        </w:rPr>
        <w:t>Z</w:t>
      </w:r>
      <w:r w:rsidR="00DD28B9">
        <w:rPr>
          <w:bCs/>
        </w:rPr>
        <w:t xml:space="preserve">dravko </w:t>
      </w:r>
      <w:r w:rsidR="00DD28B9" w:rsidRPr="00DD28B9">
        <w:rPr>
          <w:bCs/>
        </w:rPr>
        <w:t>T</w:t>
      </w:r>
      <w:r w:rsidR="00DD28B9">
        <w:rPr>
          <w:bCs/>
        </w:rPr>
        <w:t>ešić iz</w:t>
      </w:r>
      <w:r w:rsidR="00DD28B9" w:rsidRPr="00DD28B9">
        <w:rPr>
          <w:bCs/>
        </w:rPr>
        <w:t xml:space="preserve"> Oguli</w:t>
      </w:r>
      <w:r w:rsidR="00DD28B9">
        <w:rPr>
          <w:bCs/>
        </w:rPr>
        <w:t>na</w:t>
      </w:r>
      <w:r w:rsidR="000C7F28" w:rsidRPr="000C7F28">
        <w:t xml:space="preserve">, </w:t>
      </w:r>
      <w:r w:rsidRPr="0032210A">
        <w:rPr>
          <w:bCs/>
        </w:rPr>
        <w:t xml:space="preserve">pa je </w:t>
      </w:r>
      <w:r w:rsidRPr="0032210A">
        <w:t>sud ovim rješenjem imenovao istog stečajnog upravitelja.</w:t>
      </w:r>
    </w:p>
    <w:p w:rsidRDefault="00D91298" w:rsidP="00D91298" w:rsidR="00D91298" w:rsidRPr="0032210A">
      <w:pPr>
        <w:ind w:firstLine="708"/>
        <w:jc w:val="both"/>
      </w:pPr>
    </w:p>
    <w:p w:rsidRDefault="00D91298" w:rsidP="00D91298" w:rsidR="00D91298" w:rsidRPr="0032210A">
      <w:pPr>
        <w:ind w:firstLine="708"/>
        <w:jc w:val="both"/>
      </w:pPr>
      <w:r w:rsidRPr="0032210A">
        <w:t>Prema čl. 87. st. 7. SZ prijašnji stečajni upravitelj dužan je predati svoje dužnosti ranijem stečajnom upravitelju u roku od tri dana.</w:t>
      </w:r>
    </w:p>
    <w:p w:rsidRDefault="00D91298" w:rsidP="00D91298" w:rsidR="00D91298" w:rsidRPr="0032210A">
      <w:pPr>
        <w:ind w:firstLine="708"/>
        <w:jc w:val="both"/>
      </w:pPr>
    </w:p>
    <w:p w:rsidRDefault="00D91298" w:rsidP="00D91298" w:rsidR="00D91298" w:rsidRPr="0032210A">
      <w:pPr>
        <w:ind w:firstLine="709"/>
        <w:jc w:val="both"/>
      </w:pPr>
      <w:r w:rsidRPr="0032210A">
        <w:t>Zbog navedenog, na temelju spomenutih propisa, odlučeno je kao u izreci.</w:t>
      </w:r>
    </w:p>
    <w:p w:rsidRDefault="00D91298" w:rsidP="00D91298" w:rsidR="00D91298" w:rsidRPr="0032210A">
      <w:pPr>
        <w:ind w:firstLine="709"/>
        <w:jc w:val="both"/>
      </w:pPr>
    </w:p>
    <w:p w:rsidRDefault="00D91298" w:rsidP="00D91298" w:rsidR="00CC74AD" w:rsidRPr="0032210A">
      <w:pPr>
        <w:pStyle w:val="Naslov2"/>
        <w:rPr>
          <w:szCs w:val="24"/>
        </w:rPr>
      </w:pPr>
      <w:r w:rsidRPr="0032210A">
        <w:rPr>
          <w:szCs w:val="24"/>
        </w:rPr>
        <w:t xml:space="preserve">U Dubrovniku, </w:t>
      </w:r>
      <w:r w:rsidR="0032210A" w:rsidRPr="0032210A">
        <w:rPr>
          <w:szCs w:val="24"/>
        </w:rPr>
        <w:t>2</w:t>
      </w:r>
      <w:r w:rsidR="00BD3217">
        <w:rPr>
          <w:szCs w:val="24"/>
        </w:rPr>
        <w:t>8</w:t>
      </w:r>
      <w:r w:rsidR="00CC74AD" w:rsidRPr="0032210A">
        <w:rPr>
          <w:szCs w:val="24"/>
        </w:rPr>
        <w:t xml:space="preserve">. </w:t>
      </w:r>
      <w:r w:rsidR="00BD3217">
        <w:rPr>
          <w:szCs w:val="24"/>
        </w:rPr>
        <w:t>srpnja</w:t>
      </w:r>
      <w:r w:rsidR="00CC74AD" w:rsidRPr="0032210A">
        <w:rPr>
          <w:szCs w:val="24"/>
        </w:rPr>
        <w:t xml:space="preserve"> 2017.g.</w:t>
      </w:r>
    </w:p>
    <w:p w:rsidRDefault="00D91298" w:rsidP="00D91298" w:rsidR="00D91298" w:rsidRPr="0032210A">
      <w:pPr>
        <w:jc w:val="center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="009F0A58">
        <w:rPr>
          <w:b/>
        </w:rPr>
        <w:tab/>
      </w:r>
      <w:r w:rsidR="009F0A58">
        <w:rPr>
          <w:b/>
        </w:rPr>
        <w:tab/>
      </w:r>
      <w:r w:rsidRPr="0032210A">
        <w:rPr>
          <w:b/>
        </w:rPr>
        <w:t>Stečajni sudac:</w:t>
      </w: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="009F0A58">
        <w:rPr>
          <w:b/>
        </w:rPr>
        <w:tab/>
      </w:r>
      <w:r w:rsidR="009F0A58">
        <w:rPr>
          <w:b/>
        </w:rPr>
        <w:tab/>
      </w:r>
      <w:r w:rsidR="00626E33">
        <w:rPr>
          <w:b/>
        </w:rPr>
        <w:t>Srđan Gavranić</w:t>
      </w: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pStyle w:val="Tijeloteksta"/>
        <w:rPr>
          <w:b/>
          <w:szCs w:val="24"/>
        </w:rPr>
      </w:pPr>
      <w:r w:rsidRPr="0032210A">
        <w:rPr>
          <w:b/>
          <w:szCs w:val="24"/>
        </w:rPr>
        <w:t>UPUTA O PRAVNOM LIJEKU</w:t>
      </w:r>
    </w:p>
    <w:p w:rsidRDefault="00D91298" w:rsidP="00D91298" w:rsidR="00D91298" w:rsidRPr="0032210A">
      <w:pPr>
        <w:jc w:val="both"/>
      </w:pPr>
      <w:r w:rsidRPr="0032210A">
        <w:t>Protiv ovog rješenja dopušteno je stečajnom upravitelju izjaviti žalbu (čl. 91. st. 5. SZ).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</w:t>
      </w:r>
      <w:r w:rsidR="00135DAD">
        <w:t>9</w:t>
      </w:r>
      <w:r w:rsidRPr="0032210A">
        <w:t xml:space="preserve">. st. </w:t>
      </w:r>
      <w:r w:rsidR="00135DAD">
        <w:t>3. S</w:t>
      </w:r>
      <w:r w:rsidRPr="0032210A">
        <w:t>Z).</w:t>
      </w: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  <w:r w:rsidRPr="0032210A">
        <w:rPr>
          <w:b/>
        </w:rPr>
        <w:t>DN-a</w:t>
      </w:r>
      <w:r w:rsidR="00BD3217">
        <w:rPr>
          <w:b/>
        </w:rPr>
        <w:t xml:space="preserve"> </w:t>
      </w:r>
      <w:r w:rsidR="00BD3217">
        <w:t>(28.07.2017.g.)</w:t>
      </w:r>
      <w:r w:rsidRPr="0032210A">
        <w:rPr>
          <w:b/>
        </w:rPr>
        <w:t>:</w:t>
      </w:r>
    </w:p>
    <w:p w:rsidRDefault="0032210A" w:rsidP="00D91298" w:rsidR="00D91298" w:rsidRPr="0032210A">
      <w:pPr>
        <w:numPr>
          <w:ilvl w:val="0"/>
          <w:numId w:val="1"/>
        </w:numPr>
        <w:jc w:val="both"/>
      </w:pPr>
      <w:r>
        <w:t>raniji stečajni upravitelj</w:t>
      </w:r>
      <w:r w:rsidR="000D7E37">
        <w:t xml:space="preserve"> Ankica Čenić,</w:t>
      </w:r>
    </w:p>
    <w:p w:rsidRDefault="00D91298" w:rsidP="00D91298" w:rsidR="00D91298" w:rsidRPr="0032210A">
      <w:pPr>
        <w:numPr>
          <w:ilvl w:val="0"/>
          <w:numId w:val="1"/>
        </w:numPr>
        <w:jc w:val="both"/>
      </w:pPr>
      <w:r w:rsidRPr="0032210A">
        <w:t>novi stečajni upr</w:t>
      </w:r>
      <w:r w:rsidR="0032210A">
        <w:t>avitelj</w:t>
      </w:r>
      <w:r w:rsidR="000D7E37">
        <w:t>,</w:t>
      </w:r>
    </w:p>
    <w:p w:rsidRDefault="00D91298" w:rsidP="00D91298" w:rsidR="00D91298" w:rsidRPr="0032210A">
      <w:pPr>
        <w:numPr>
          <w:ilvl w:val="0"/>
          <w:numId w:val="1"/>
        </w:numPr>
        <w:jc w:val="both"/>
      </w:pPr>
      <w:r w:rsidRPr="0032210A">
        <w:t>sudsk</w:t>
      </w:r>
      <w:r w:rsidR="0032210A">
        <w:t>i registar, prije pravomoćnosti</w:t>
      </w:r>
      <w:r w:rsidR="000D7E37">
        <w:t>, ovdje,</w:t>
      </w:r>
    </w:p>
    <w:p w:rsidRDefault="0032210A" w:rsidP="00D91298" w:rsidR="00D91298" w:rsidRPr="0032210A">
      <w:pPr>
        <w:numPr>
          <w:ilvl w:val="0"/>
          <w:numId w:val="1"/>
        </w:numPr>
        <w:jc w:val="both"/>
      </w:pPr>
      <w:r>
        <w:t>e-oglasna ploča suda</w:t>
      </w:r>
    </w:p>
    <w:p w:rsidRDefault="00D91298" w:rsidP="00D91298" w:rsidR="00D91298" w:rsidRPr="0032210A">
      <w:pPr>
        <w:numPr>
          <w:ilvl w:val="0"/>
          <w:numId w:val="1"/>
        </w:numPr>
        <w:jc w:val="both"/>
      </w:pPr>
      <w:r w:rsidRPr="0032210A">
        <w:t>Ministarstvo pravosuđa RH</w:t>
      </w:r>
      <w:r w:rsidR="000D7E37">
        <w:t xml:space="preserve"> </w:t>
      </w:r>
      <w:r w:rsidR="0032210A">
        <w:t>- nakon pravomoćnosti</w:t>
      </w:r>
      <w:r w:rsidR="000D7E37">
        <w:t>.</w:t>
      </w:r>
    </w:p>
    <w:p w:rsidRDefault="00D91298" w:rsidP="00D91298" w:rsidR="00D91298" w:rsidRPr="0032210A">
      <w:pPr>
        <w:jc w:val="both"/>
      </w:pPr>
      <w:r w:rsidRPr="0032210A">
        <w:t xml:space="preserve"> </w:t>
      </w:r>
    </w:p>
    <w:p w:rsidRDefault="00D2250D" w:rsidR="00D2250D" w:rsidRPr="0032210A"/>
    <w:sectPr w:rsidSect="0077593D" w:rsidR="00D2250D" w:rsidRPr="0032210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593D" w:rsidP="0077593D" w:rsidR="0077593D">
      <w:r>
        <w:separator/>
      </w:r>
    </w:p>
  </w:endnote>
  <w:endnote w:id="0" w:type="continuationSeparator">
    <w:p w:rsidRDefault="0077593D" w:rsidP="0077593D" w:rsidR="007759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593D" w:rsidP="0077593D" w:rsidR="0077593D">
      <w:r>
        <w:separator/>
      </w:r>
    </w:p>
  </w:footnote>
  <w:footnote w:id="0" w:type="continuationSeparator">
    <w:p w:rsidRDefault="0077593D" w:rsidP="0077593D" w:rsidR="007759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7222773"/>
      <w:docPartObj>
        <w:docPartGallery w:val="Page Numbers (Top of Page)"/>
        <w:docPartUnique/>
      </w:docPartObj>
    </w:sdtPr>
    <w:sdtEndPr/>
    <w:sdtContent>
      <w:p w:rsidRDefault="0077593D" w:rsidP="00F77F17" w:rsidR="00F77F17" w:rsidRPr="00F77F17">
        <w:pPr>
          <w:pStyle w:val="Zaglavlje"/>
          <w:ind w:firstLine="4248"/>
          <w:jc w:val="center"/>
          <w:rPr>
            <w:b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180C">
          <w:rPr>
            <w:noProof/>
          </w:rPr>
          <w:t>2</w:t>
        </w:r>
        <w:r>
          <w:fldChar w:fldCharType="end"/>
        </w:r>
        <w:r w:rsidR="0032210A">
          <w:t xml:space="preserve"> </w:t>
        </w:r>
        <w:r w:rsidR="0032210A">
          <w:tab/>
        </w:r>
        <w:r w:rsidR="0032210A">
          <w:tab/>
        </w:r>
        <w:r w:rsidR="00F77F17" w:rsidRPr="00F77F17">
          <w:rPr>
            <w:b/>
          </w:rPr>
          <w:t xml:space="preserve">Posl. br. 6-St. </w:t>
        </w:r>
        <w:r w:rsidR="00C53EE5">
          <w:rPr>
            <w:b/>
          </w:rPr>
          <w:t>2202</w:t>
        </w:r>
        <w:r w:rsidR="00F77F17" w:rsidRPr="00F77F17">
          <w:rPr>
            <w:b/>
          </w:rPr>
          <w:t>/201</w:t>
        </w:r>
        <w:r w:rsidR="00C53EE5">
          <w:rPr>
            <w:b/>
          </w:rPr>
          <w:t>5</w:t>
        </w:r>
        <w:r w:rsidR="00F77F17" w:rsidRPr="00F77F17">
          <w:rPr>
            <w:b/>
          </w:rPr>
          <w:t>-</w:t>
        </w:r>
        <w:r w:rsidR="00C53EE5">
          <w:rPr>
            <w:b/>
          </w:rPr>
          <w:t>76</w:t>
        </w:r>
      </w:p>
      <w:p w:rsidRDefault="0041180C" w:rsidP="00C779C3" w:rsidR="0077593D" w:rsidRPr="00C779C3">
        <w:pPr>
          <w:pStyle w:val="Zaglavlje"/>
          <w:ind w:firstLine="4248"/>
          <w:jc w:val="center"/>
          <w:rPr>
            <w:b/>
          </w:rPr>
        </w:pPr>
      </w:p>
    </w:sdtContent>
  </w:sdt>
  <w:p w:rsidRDefault="0077593D" w:rsidR="00775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1298"/>
    <w:rsid w:val="000C7F28"/>
    <w:rsid w:val="000D7E37"/>
    <w:rsid w:val="00135DAD"/>
    <w:rsid w:val="00266464"/>
    <w:rsid w:val="002822E2"/>
    <w:rsid w:val="00292504"/>
    <w:rsid w:val="003201FE"/>
    <w:rsid w:val="0032210A"/>
    <w:rsid w:val="00323274"/>
    <w:rsid w:val="003310C2"/>
    <w:rsid w:val="00346F3C"/>
    <w:rsid w:val="003477C9"/>
    <w:rsid w:val="003C0935"/>
    <w:rsid w:val="003D1ACE"/>
    <w:rsid w:val="0041180C"/>
    <w:rsid w:val="004C0B8D"/>
    <w:rsid w:val="00626E33"/>
    <w:rsid w:val="0077593D"/>
    <w:rsid w:val="007F5968"/>
    <w:rsid w:val="008A3D60"/>
    <w:rsid w:val="008F6B05"/>
    <w:rsid w:val="009852CE"/>
    <w:rsid w:val="00990C80"/>
    <w:rsid w:val="009F0A58"/>
    <w:rsid w:val="00B555F7"/>
    <w:rsid w:val="00BA1048"/>
    <w:rsid w:val="00BD3217"/>
    <w:rsid w:val="00BE0412"/>
    <w:rsid w:val="00C102B7"/>
    <w:rsid w:val="00C53EE5"/>
    <w:rsid w:val="00C779C3"/>
    <w:rsid w:val="00CC74AD"/>
    <w:rsid w:val="00D05D1A"/>
    <w:rsid w:val="00D1297D"/>
    <w:rsid w:val="00D2250D"/>
    <w:rsid w:val="00D91298"/>
    <w:rsid w:val="00DD28B9"/>
    <w:rsid w:val="00DF5DD6"/>
    <w:rsid w:val="00E141FA"/>
    <w:rsid w:val="00E540CE"/>
    <w:rsid w:val="00E5732C"/>
    <w:rsid w:val="00E61E51"/>
    <w:rsid w:val="00F379BF"/>
    <w:rsid w:val="00F77F17"/>
    <w:rsid w:val="00F90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29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91298"/>
    <w:pPr>
      <w:keepNext/>
      <w:overflowPunct w:val="false"/>
      <w:autoSpaceDE w:val="false"/>
      <w:autoSpaceDN w:val="false"/>
      <w:adjustRightInd w:val="false"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D9129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D91298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D9129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2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29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593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7593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9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593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18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80C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80C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80C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80C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29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91298"/>
    <w:pPr>
      <w:keepNext/>
      <w:overflowPunct w:val="0"/>
      <w:autoSpaceDE w:val="0"/>
      <w:autoSpaceDN w:val="0"/>
      <w:adjustRightInd w:val="0"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D9129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D91298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D9129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2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29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593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7593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9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593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18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80C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80C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80C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80C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7922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2017.</izvorni_sadrzaj>
    <derivirana_varijabla naziv="DomainObject.DatumDonosenjaOdluke_1">28.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2202</izvorni_sadrzaj>
    <derivirana_varijabla naziv="DomainObject.Predmet.Broj_1">2202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St-2202/2015</izvorni_sadrzaj>
    <derivirana_varijabla naziv="DomainObject.Predmet.OznakaBroj_1">St-2202/2015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KOCIJAN d.o.o. za ugostiteljstvo i usluge</izvorni_sadrzaj>
    <derivirana_varijabla naziv="DomainObject.Predmet.ProtustrankaFormated_1">  KOCIJAN d.o.o. za ugostiteljstvo i usluge</derivirana_varijabla>
  </DomainObject.Predmet.ProtustrankaFormated>
  <DomainObject.Predmet.ProtustrankaFormatedOIB>
    <izvorni_sadrzaj>  KOCIJAN d.o.o. za ugostiteljstvo i usluge, OIB 27986398385</izvorni_sadrzaj>
    <derivirana_varijabla naziv="DomainObject.Predmet.ProtustrankaFormatedOIB_1">  KOCIJAN d.o.o. za ugostiteljstvo i usluge, OIB 27986398385</derivirana_varijabla>
  </DomainObject.Predmet.ProtustrankaFormatedOIB>
  <DomainObject.Predmet.ProtustrankaFormatedWithAdress>
    <izvorni_sadrzaj> KOCIJAN d.o.o. za ugostiteljstvo i usluge, Ivana Gundulića 19, 20350 Metković</izvorni_sadrzaj>
    <derivirana_varijabla naziv="DomainObject.Predmet.ProtustrankaFormatedWithAdress_1"> KOCIJAN d.o.o. za ugostiteljstvo i usluge, Ivana Gundulića 19, 20350 Metković</derivirana_varijabla>
  </DomainObject.Predmet.ProtustrankaFormatedWithAdress>
  <DomainObject.Predmet.ProtustrankaFormatedWithAdressOIB>
    <izvorni_sadrzaj> KOCIJAN d.o.o. za ugostiteljstvo i usluge, OIB 27986398385, Ivana Gundulića 19, 20350 Metković</izvorni_sadrzaj>
    <derivirana_varijabla naziv="DomainObject.Predmet.ProtustrankaFormatedWithAdressOIB_1"> KOCIJAN d.o.o. za ugostiteljstvo i usluge, OIB 27986398385, Ivana Gundulića 19, 20350 Metković</derivirana_varijabla>
  </DomainObject.Predmet.ProtustrankaFormatedWithAdressOIB>
  <DomainObject.Predmet.ProtustrankaWithAdress>
    <izvorni_sadrzaj>KOCIJAN d.o.o. za ugostiteljstvo i usluge Ivana Gundulića 19, 20350 Metković</izvorni_sadrzaj>
    <derivirana_varijabla naziv="DomainObject.Predmet.ProtustrankaWithAdress_1">KOCIJAN d.o.o. za ugostiteljstvo i usluge Ivana Gundulića 19, 20350 Metković</derivirana_varijabla>
  </DomainObject.Predmet.ProtustrankaWithAdress>
  <DomainObject.Predmet.ProtustrankaWithAdressOIB>
    <izvorni_sadrzaj>KOCIJAN d.o.o. za ugostiteljstvo i usluge, OIB 27986398385, Ivana Gundulića 19, 20350 Metković</izvorni_sadrzaj>
    <derivirana_varijabla naziv="DomainObject.Predmet.ProtustrankaWithAdressOIB_1">KOCIJAN d.o.o. za ugostiteljstvo i usluge, OIB 27986398385, Ivana Gundulića 19, 20350 Metković</derivirana_varijabla>
  </DomainObject.Predmet.ProtustrankaWithAdressOIB>
  <DomainObject.Predmet.ProtustrankaNazivFormated>
    <izvorni_sadrzaj>KOCIJAN d.o.o. za ugostiteljstvo i usluge</izvorni_sadrzaj>
    <derivirana_varijabla naziv="DomainObject.Predmet.ProtustrankaNazivFormated_1">KOCIJAN d.o.o. za ugostiteljstvo i usluge</derivirana_varijabla>
  </DomainObject.Predmet.ProtustrankaNazivFormated>
  <DomainObject.Predmet.ProtustrankaNazivFormatedOIB>
    <izvorni_sadrzaj>KOCIJAN d.o.o. za ugostiteljstvo i usluge, OIB 27986398385</izvorni_sadrzaj>
    <derivirana_varijabla naziv="DomainObject.Predmet.ProtustrankaNazivFormatedOIB_1">KOCIJAN d.o.o. za ugostiteljstvo i usluge, OIB 27986398385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190667.46</izvorni_sadrzaj>
    <derivirana_varijabla naziv="DomainObject.Predmet.TrenutnaVrijednost_1">190667.46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KOCIJAN d.o.o. za ugostiteljstvo i usluge</item>
    </izvorni_sadrzaj>
    <derivirana_varijabla naziv="DomainObject.Predmet.ProtuStrankaListFormated_1">
      <item>KOCIJAN d.o.o. za ugostiteljstvo i usluge</item>
    </derivirana_varijabla>
  </DomainObject.Predmet.ProtuStrankaListFormated>
  <DomainObject.Predmet.ProtuStrankaListFormatedOIB>
    <izvorni_sadrzaj>
      <item>KOCIJAN d.o.o. za ugostiteljstvo i usluge, OIB 27986398385</item>
    </izvorni_sadrzaj>
    <derivirana_varijabla naziv="DomainObject.Predmet.ProtuStrankaListFormatedOIB_1">
      <item>KOCIJAN d.o.o. za ugostiteljstvo i usluge, OIB 27986398385</item>
    </derivirana_varijabla>
  </DomainObject.Predmet.ProtuStrankaListFormatedOIB>
  <DomainObject.Predmet.ProtuStrankaListFormatedWithAdress>
    <izvorni_sadrzaj>
      <item>KOCIJAN d.o.o. za ugostiteljstvo i usluge, Ivana Gundulića 19, 20350 Metković</item>
    </izvorni_sadrzaj>
    <derivirana_varijabla naziv="DomainObject.Predmet.ProtuStrankaListFormatedWithAdress_1">
      <item>KOCIJAN d.o.o. za ugostiteljstvo i usluge, Ivana Gundulića 19, 20350 Metković</item>
    </derivirana_varijabla>
  </DomainObject.Predmet.ProtuStrankaListFormatedWithAdress>
  <DomainObject.Predmet.ProtuStrankaListFormatedWithAdressOIB>
    <izvorni_sadrzaj>
      <item>KOCIJAN d.o.o. za ugostiteljstvo i usluge, OIB 27986398385, Ivana Gundulića 19, 20350 Metković</item>
    </izvorni_sadrzaj>
    <derivirana_varijabla naziv="DomainObject.Predmet.ProtuStrankaListFormatedWithAdressOIB_1">
      <item>KOCIJAN d.o.o. za ugostiteljstvo i usluge, OIB 27986398385, Ivana Gundulića 19, 20350 Metković</item>
    </derivirana_varijabla>
  </DomainObject.Predmet.ProtuStrankaListFormatedWithAdressOIB>
  <DomainObject.Predmet.ProtuStrankaListNazivFormated>
    <izvorni_sadrzaj>
      <item>KOCIJAN d.o.o. za ugostiteljstvo i usluge</item>
    </izvorni_sadrzaj>
    <derivirana_varijabla naziv="DomainObject.Predmet.ProtuStrankaListNazivFormated_1">
      <item>KOCIJAN d.o.o. za ugostiteljstvo i usluge</item>
    </derivirana_varijabla>
  </DomainObject.Predmet.ProtuStrankaListNazivFormated>
  <DomainObject.Predmet.ProtuStrankaListNazivFormatedOIB>
    <izvorni_sadrzaj>
      <item>KOCIJAN d.o.o. za ugostiteljstvo i usluge, OIB 27986398385</item>
    </izvorni_sadrzaj>
    <derivirana_varijabla naziv="DomainObject.Predmet.ProtuStrankaListNazivFormatedOIB_1">
      <item>KOCIJAN d.o.o. za ugostiteljstvo i usluge, OIB 27986398385</item>
    </derivirana_varijabla>
  </DomainObject.Predmet.ProtuStrankaListNazivFormatedOIB>
  <DomainObject.Predmet.OstaliListFormated>
    <izvorni_sadrzaj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</izvorni_sadrzaj>
    <derivirana_varijabla naziv="DomainObject.Predmet.OstaliListFormated_1"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</derivirana_varijabla>
  </DomainObject.Predmet.OstaliListFormated>
  <DomainObject.Predmet.OstaliListFormatedOIB>
    <izvorni_sadrzaj>
      <item>Javorka Kocijan, OIB 41634222046</item>
      <item>Lukica Kadijević, OIB 16207300236</item>
      <item>MAKROMIKRO GRUPA društvo s ograničenom odgovornošću za proizvodnju i trgovinu, OIB 50467974870</item>
      <item>Zdravko Bulum, OIB 50777061064</item>
      <item>Hrvatski Telekom d.d., OIB 81793146560</item>
      <item>HEP-Operator distribucijskog sustava d.o.o. za distribuciju i opskrbu električne energije, OIB 46830600751</item>
      <item>GRUPA NIDA d.o.o. za proizvodnju i trgovinu, OIB 04608159082</item>
      <item>Anita Bebić, OIB 62396666305</item>
      <item>Ante Šimović, OIB 34835637682</item>
      <item>Jelena Ujdur, OIB 41299830319</item>
      <item>Jure Jakić, OIB 87435252004</item>
      <item>Tomislava Batinović, OIB 20549276029</item>
      <item>Plana Vrnoga, OIB 19062107125</item>
      <item>Pavela Medak, OIB 13659959192</item>
      <item>Miroslav Kocijan, OIB 49368664066</item>
      <item>Javorka Kocijan, OIB 41634222046</item>
      <item>Ivana Šiljeg, OIB 37671009790</item>
      <item>Mila Brnas, OIB 78645164342</item>
      <item>Kristina Dujmović, OIB 40841838290</item>
      <item>Mišela Jurković, OIB 38284046182</item>
    </izvorni_sadrzaj>
    <derivirana_varijabla naziv="DomainObject.Predmet.OstaliListFormatedOIB_1">
      <item>Javorka Kocijan, OIB 41634222046</item>
      <item>Lukica Kadijević, OIB 16207300236</item>
      <item>MAKROMIKRO GRUPA društvo s ograničenom odgovornošću za proizvodnju i trgovinu, OIB 50467974870</item>
      <item>Zdravko Bulum, OIB 50777061064</item>
      <item>Hrvatski Telekom d.d., OIB 81793146560</item>
      <item>HEP-Operator distribucijskog sustava d.o.o. za distribuciju i opskrbu električne energije, OIB 46830600751</item>
      <item>GRUPA NIDA d.o.o. za proizvodnju i trgovinu, OIB 04608159082</item>
      <item>Anita Bebić, OIB 62396666305</item>
      <item>Ante Šimović, OIB 34835637682</item>
      <item>Jelena Ujdur, OIB 41299830319</item>
      <item>Jure Jakić, OIB 87435252004</item>
      <item>Tomislava Batinović, OIB 20549276029</item>
      <item>Plana Vrnoga, OIB 19062107125</item>
      <item>Pavela Medak, OIB 13659959192</item>
      <item>Miroslav Kocijan, OIB 49368664066</item>
      <item>Javorka Kocijan, OIB 41634222046</item>
      <item>Ivana Šiljeg, OIB 37671009790</item>
      <item>Mila Brnas, OIB 78645164342</item>
      <item>Kristina Dujmović, OIB 40841838290</item>
      <item>Mišela Jurković, OIB 38284046182</item>
    </derivirana_varijabla>
  </DomainObject.Predmet.OstaliListFormatedOIB>
  <DomainObject.Predmet.OstaliListFormatedWithAdress>
    <izvorni_sadrzaj>
      <item>Javorka Kocijan, Andrije Kačića Miošića 5, 20350 Metković</item>
      <item>Lukica Kadijević, Ivana Gundulića 19, 20350 Metković</item>
      <item>MAKROMIKRO GRUPA društvo s ograničenom odgovornošću za proizvodnju i trgovinu, Bani 73 b, 10000 Zagreb</item>
      <item>Zdravko Bulum, Jeovci 332, 20350 Metković</item>
      <item>Hrvatski Telekom d.d., Roberta Frangeša Mihanovića 9, 10000 Zagreb</item>
      <item>HEP-Operator distribucijskog sustava d.o.o. za distribuciju i opskrbu električne energije, Ulica grada Vukovara 37, 10000 Zagreb</item>
      <item>GRUPA NIDA d.o.o. za proizvodnju i trgovinu, Kneza Branimira 1, 20350 Metković</item>
      <item>Anita Bebić, Ćelići 12, 20341 Podrujnica</item>
      <item>Ante Šimović, Mlinska 22, 20350 Metković</item>
      <item>Jelena Ujdur, Obala Ante Starčevića 44, 20341 Krvavac</item>
      <item>Jure Jakić, Orašina 141, 20350 Metković</item>
      <item>Tomislava Batinović, Bana Josipa Jelačića 8, 20341 Krvavac</item>
      <item>Plana Vrnoga, Splitska 19, 20350 Metković</item>
      <item>Pavela Medak, Kneza Domagoja 2, 20350 Metković</item>
      <item>Miroslav Kocijan, Andrije Kačića Miošića 5, 20350 Metković</item>
      <item>Javorka Kocijan, Andrije Kačića Miošića 5, 20350 Metković</item>
      <item>Ivana Šiljeg, Ulica Ante Taslaka 4, 20352 Vid</item>
      <item>Mila Brnas, Vid 19, 20352 Vid</item>
      <item>Kristina Dujmović, Andrije Hebranga 32, 20350 Metković</item>
      <item>Mišela Jurković, Plinjanska 35, 20340 Ploče</item>
    </izvorni_sadrzaj>
    <derivirana_varijabla naziv="DomainObject.Predmet.OstaliListFormatedWithAdress_1">
      <item>Javorka Kocijan, Andrije Kačića Miošića 5, 20350 Metković</item>
      <item>Lukica Kadijević, Ivana Gundulića 19, 20350 Metković</item>
      <item>MAKROMIKRO GRUPA društvo s ograničenom odgovornošću za proizvodnju i trgovinu, Bani 73 b, 10000 Zagreb</item>
      <item>Zdravko Bulum, Jeovci 332, 20350 Metković</item>
      <item>Hrvatski Telekom d.d., Roberta Frangeša Mihanovića 9, 10000 Zagreb</item>
      <item>HEP-Operator distribucijskog sustava d.o.o. za distribuciju i opskrbu električne energije, Ulica grada Vukovara 37, 10000 Zagreb</item>
      <item>GRUPA NIDA d.o.o. za proizvodnju i trgovinu, Kneza Branimira 1, 20350 Metković</item>
      <item>Anita Bebić, Ćelići 12, 20341 Podrujnica</item>
      <item>Ante Šimović, Mlinska 22, 20350 Metković</item>
      <item>Jelena Ujdur, Obala Ante Starčevića 44, 20341 Krvavac</item>
      <item>Jure Jakić, Orašina 141, 20350 Metković</item>
      <item>Tomislava Batinović, Bana Josipa Jelačića 8, 20341 Krvavac</item>
      <item>Plana Vrnoga, Splitska 19, 20350 Metković</item>
      <item>Pavela Medak, Kneza Domagoja 2, 20350 Metković</item>
      <item>Miroslav Kocijan, Andrije Kačića Miošića 5, 20350 Metković</item>
      <item>Javorka Kocijan, Andrije Kačića Miošića 5, 20350 Metković</item>
      <item>Ivana Šiljeg, Ulica Ante Taslaka 4, 20352 Vid</item>
      <item>Mila Brnas, Vid 19, 20352 Vid</item>
      <item>Kristina Dujmović, Andrije Hebranga 32, 20350 Metković</item>
      <item>Mišela Jurković, Plinjanska 35, 20340 Ploče</item>
    </derivirana_varijabla>
  </DomainObject.Predmet.OstaliListFormatedWithAdress>
  <DomainObject.Predmet.OstaliListFormatedWithAdressOIB>
    <izvorni_sadrzaj>
      <item>Javorka Kocijan, OIB 41634222046, Andrije Kačića Miošića 5, 20350 Metković</item>
      <item>Lukica Kadijević, OIB 16207300236, Ivana Gundulića 19, 20350 Metković</item>
      <item>MAKROMIKRO GRUPA društvo s ograničenom odgovornošću za proizvodnju i trgovinu, OIB 50467974870, Bani 73 b, 10000 Zagreb</item>
      <item>Zdravko Bulum, OIB 50777061064, Jeovci 332, 20350 Metković</item>
      <item>Hrvatski Telekom d.d., OIB 81793146560, Roberta Frangeša Mihanovića 9, 10000 Zagreb</item>
      <item>HEP-Operator distribucijskog sustava d.o.o. za distribuciju i opskrbu električne energije, OIB 46830600751, Ulica grada Vukovara 37, 10000 Zagreb</item>
      <item>GRUPA NIDA d.o.o. za proizvodnju i trgovinu, OIB 04608159082, Kneza Branimira 1, 20350 Metković</item>
      <item>Anita Bebić, OIB 62396666305, Ćelići 12, 20341 Podrujnica</item>
      <item>Ante Šimović, OIB 34835637682, Mlinska 22, 20350 Metković</item>
      <item>Jelena Ujdur, OIB 41299830319, Obala Ante Starčevića 44, 20341 Krvavac</item>
      <item>Jure Jakić, OIB 87435252004, Orašina 141, 20350 Metković</item>
      <item>Tomislava Batinović, OIB 20549276029, Bana Josipa Jelačića 8, 20341 Krvavac</item>
      <item>Plana Vrnoga, OIB 19062107125, Splitska 19, 20350 Metković</item>
      <item>Pavela Medak, OIB 13659959192, Kneza Domagoja 2, 20350 Metković</item>
      <item>Miroslav Kocijan, OIB 49368664066, Andrije Kačića Miošića 5, 20350 Metković</item>
      <item>Javorka Kocijan, OIB 41634222046, Andrije Kačića Miošića 5, 20350 Metković</item>
      <item>Ivana Šiljeg, OIB 37671009790, Ulica Ante Taslaka 4, 20352 Vid</item>
      <item>Mila Brnas, OIB 78645164342, Vid 19, 20352 Vid</item>
      <item>Kristina Dujmović, OIB 40841838290, Andrije Hebranga 32, 20350 Metković</item>
      <item>Mišela Jurković, OIB 38284046182, Plinjanska 35, 20340 Ploče</item>
    </izvorni_sadrzaj>
    <derivirana_varijabla naziv="DomainObject.Predmet.OstaliListFormatedWithAdressOIB_1">
      <item>Javorka Kocijan, OIB 41634222046, Andrije Kačića Miošića 5, 20350 Metković</item>
      <item>Lukica Kadijević, OIB 16207300236, Ivana Gundulića 19, 20350 Metković</item>
      <item>MAKROMIKRO GRUPA društvo s ograničenom odgovornošću za proizvodnju i trgovinu, OIB 50467974870, Bani 73 b, 10000 Zagreb</item>
      <item>Zdravko Bulum, OIB 50777061064, Jeovci 332, 20350 Metković</item>
      <item>Hrvatski Telekom d.d., OIB 81793146560, Roberta Frangeša Mihanovića 9, 10000 Zagreb</item>
      <item>HEP-Operator distribucijskog sustava d.o.o. za distribuciju i opskrbu električne energije, OIB 46830600751, Ulica grada Vukovara 37, 10000 Zagreb</item>
      <item>GRUPA NIDA d.o.o. za proizvodnju i trgovinu, OIB 04608159082, Kneza Branimira 1, 20350 Metković</item>
      <item>Anita Bebić, OIB 62396666305, Ćelići 12, 20341 Podrujnica</item>
      <item>Ante Šimović, OIB 34835637682, Mlinska 22, 20350 Metković</item>
      <item>Jelena Ujdur, OIB 41299830319, Obala Ante Starčevića 44, 20341 Krvavac</item>
      <item>Jure Jakić, OIB 87435252004, Orašina 141, 20350 Metković</item>
      <item>Tomislava Batinović, OIB 20549276029, Bana Josipa Jelačića 8, 20341 Krvavac</item>
      <item>Plana Vrnoga, OIB 19062107125, Splitska 19, 20350 Metković</item>
      <item>Pavela Medak, OIB 13659959192, Kneza Domagoja 2, 20350 Metković</item>
      <item>Miroslav Kocijan, OIB 49368664066, Andrije Kačića Miošića 5, 20350 Metković</item>
      <item>Javorka Kocijan, OIB 41634222046, Andrije Kačića Miošića 5, 20350 Metković</item>
      <item>Ivana Šiljeg, OIB 37671009790, Ulica Ante Taslaka 4, 20352 Vid</item>
      <item>Mila Brnas, OIB 78645164342, Vid 19, 20352 Vid</item>
      <item>Kristina Dujmović, OIB 40841838290, Andrije Hebranga 32, 20350 Metković</item>
      <item>Mišela Jurković, OIB 38284046182, Plinjanska 35, 20340 Ploče</item>
    </derivirana_varijabla>
  </DomainObject.Predmet.OstaliListFormatedWithAdressOIB>
  <DomainObject.Predmet.OstaliListNazivFormated>
    <izvorni_sadrzaj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</izvorni_sadrzaj>
    <derivirana_varijabla naziv="DomainObject.Predmet.OstaliListNazivFormated_1"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</derivirana_varijabla>
  </DomainObject.Predmet.OstaliListNazivFormated>
  <DomainObject.Predmet.OstaliListNazivFormatedOIB>
    <izvorni_sadrzaj>
      <item>Javorka Kocijan, OIB 41634222046</item>
      <item>Lukica Kadijević, OIB 16207300236</item>
      <item>MAKROMIKRO GRUPA društvo s ograničenom odgovornošću za proizvodnju i trgovinu, OIB 50467974870</item>
      <item>Zdravko Bulum, OIB 50777061064</item>
      <item>Hrvatski Telekom d.d., OIB 81793146560</item>
      <item>HEP-Operator distribucijskog sustava d.o.o. za distribuciju i opskrbu električne energije, OIB 46830600751</item>
      <item>GRUPA NIDA d.o.o. za proizvodnju i trgovinu, OIB 04608159082</item>
      <item>Anita Bebić, OIB 62396666305</item>
      <item>Ante Šimović, OIB 34835637682</item>
      <item>Jelena Ujdur, OIB 41299830319</item>
      <item>Jure Jakić, OIB 87435252004</item>
      <item>Tomislava Batinović, OIB 20549276029</item>
      <item>Plana Vrnoga, OIB 19062107125</item>
      <item>Pavela Medak, OIB 13659959192</item>
      <item>Miroslav Kocijan, OIB 49368664066</item>
      <item>Javorka Kocijan, OIB 41634222046</item>
      <item>Ivana Šiljeg, OIB 37671009790</item>
      <item>Mila Brnas, OIB 78645164342</item>
      <item>Kristina Dujmović, OIB 40841838290</item>
      <item>Mišela Jurković, OIB 38284046182</item>
    </izvorni_sadrzaj>
    <derivirana_varijabla naziv="DomainObject.Predmet.OstaliListNazivFormatedOIB_1">
      <item>Javorka Kocijan, OIB 41634222046</item>
      <item>Lukica Kadijević, OIB 16207300236</item>
      <item>MAKROMIKRO GRUPA društvo s ograničenom odgovornošću za proizvodnju i trgovinu, OIB 50467974870</item>
      <item>Zdravko Bulum, OIB 50777061064</item>
      <item>Hrvatski Telekom d.d., OIB 81793146560</item>
      <item>HEP-Operator distribucijskog sustava d.o.o. za distribuciju i opskrbu električne energije, OIB 46830600751</item>
      <item>GRUPA NIDA d.o.o. za proizvodnju i trgovinu, OIB 04608159082</item>
      <item>Anita Bebić, OIB 62396666305</item>
      <item>Ante Šimović, OIB 34835637682</item>
      <item>Jelena Ujdur, OIB 41299830319</item>
      <item>Jure Jakić, OIB 87435252004</item>
      <item>Tomislava Batinović, OIB 20549276029</item>
      <item>Plana Vrnoga, OIB 19062107125</item>
      <item>Pavela Medak, OIB 13659959192</item>
      <item>Miroslav Kocijan, OIB 49368664066</item>
      <item>Javorka Kocijan, OIB 41634222046</item>
      <item>Ivana Šiljeg, OIB 37671009790</item>
      <item>Mila Brnas, OIB 78645164342</item>
      <item>Kristina Dujmović, OIB 40841838290</item>
      <item>Mišela Jurković, OIB 38284046182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2017.</izvorni_sadrzaj>
    <derivirana_varijabla naziv="DomainObject.Datum_1">28.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KOCIJAN d.o.o. za ugostiteljstvo i usluge</izvorni_sadrzaj>
    <derivirana_varijabla naziv="DomainObject.Predmet.ProtustrankaIDrugi_1">KOCIJAN d.o.o. za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KOCIJAN d.o.o. za ugostiteljstvo i usluge, OIB 27986398385, Ivana Gundulića 19, 20350 Metković</izvorni_sadrzaj>
    <derivirana_varijabla naziv="DomainObject.Predmet.ProtustrankaIDrugiAdressOIB_1">KOCIJAN d.o.o. za ugostiteljstvo i usluge, OIB 27986398385, Ivana Gundulića 19,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KOCIJAN d.o.o. za ugostiteljstvo i usluge</item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</izvorni_sadrzaj>
    <derivirana_varijabla naziv="DomainObject.Predmet.SudioniciListNaziv_1">
      <item>FINA, RC Split, Podružnica Dubrovnik</item>
      <item>KOCIJAN d.o.o. za ugostiteljstvo i usluge</item>
      <item>Javorka Kocijan</item>
      <item>Lukica Kadijević</item>
      <item>MAKROMIKRO GRUPA društvo s ograničenom odgovornošću za proizvodnju i trgovinu</item>
      <item>Zdravko Bulum</item>
      <item>Hrvatski Telekom d.d.</item>
      <item>HEP-Operator distribucijskog sustava d.o.o. za distribuciju i opskrbu električne energije</item>
      <item>GRUPA NIDA d.o.o. za proizvodnju i trgovinu</item>
      <item>Anita Bebić</item>
      <item>Ante Šimović</item>
      <item>Jelena Ujdur</item>
      <item>Jure Jakić</item>
      <item>Tomislava Batinović</item>
      <item>Plana Vrnoga</item>
      <item>Pavela Medak</item>
      <item>Miroslav Kocijan</item>
      <item>Javorka Kocijan</item>
      <item>Ivana Šiljeg</item>
      <item>Mila Brnas</item>
      <item>Kristina Dujmović</item>
      <item>Mišela Jurković</item>
    </derivirana_varijabla>
  </DomainObject.Predmet.SudioniciListNaziv>
  <DomainObject.Predmet.SudioniciListAdressOIB>
    <izvorni_sadrzaj>
      <item>FINA, RC Split, Podružnica Dubrovnik, OIB 85821130368, Vukovarska 2,20000 Dubrovnik</item>
      <item>KOCIJAN d.o.o. za ugostiteljstvo i usluge, OIB 27986398385, Ivana Gundulića 19,20350 Metković</item>
      <item>Javorka Kocijan, OIB 41634222046, Andrije Kačića Miošića 5,20350 Metković</item>
      <item>Lukica Kadijević, OIB 16207300236, Ivana Gundulića 19,20350 Metković</item>
      <item>MAKROMIKRO GRUPA društvo s ograničenom odgovornošću za proizvodnju i trgovinu, OIB 50467974870, Bani 73 b,10000 Zagreb</item>
      <item>Zdravko Bulum, OIB 50777061064, Jeovci 332,20350 Metković</item>
      <item>Hrvatski Telekom d.d., OIB 81793146560, Roberta Frangeša Mihanovića 9,10000 Zagreb</item>
      <item>HEP-Operator distribucijskog sustava d.o.o. za distribuciju i opskrbu električne energije, OIB 46830600751, Ulica grada Vukovara 37,10000 Zagreb</item>
      <item>GRUPA NIDA d.o.o. za proizvodnju i trgovinu, OIB 04608159082, Kneza Branimira 1,20350 Metković</item>
      <item>Anita Bebić, OIB 62396666305, Ćelići 12,20341 Podrujnica</item>
      <item>Ante Šimović, OIB 34835637682, Mlinska 22,20350 Metković</item>
      <item>Jelena Ujdur, OIB 41299830319, Obala Ante Starčevića 44,20341 Krvavac</item>
      <item>Jure Jakić, OIB 87435252004, Orašina 141,20350 Metković</item>
      <item>Tomislava Batinović, OIB 20549276029, Bana Josipa Jelačića 8,20341 Krvavac</item>
      <item>Plana Vrnoga, OIB 19062107125, Splitska 19,20350 Metković</item>
      <item>Pavela Medak, OIB 13659959192, Kneza Domagoja 2,20350 Metković</item>
      <item>Miroslav Kocijan, OIB 49368664066, Andrije Kačića Miošića 5,20350 Metković</item>
      <item>Javorka Kocijan, OIB 41634222046, Andrije Kačića Miošića 5,20350 Metković</item>
      <item>Ivana Šiljeg, OIB 37671009790, Ulica Ante Taslaka 4,20352 Vid</item>
      <item>Mila Brnas, OIB 78645164342, Vid 19,20352 Vid</item>
      <item>Kristina Dujmović, OIB 40841838290, Andrije Hebranga 32,20350 Metković</item>
      <item>Mišela Jurković, OIB 38284046182, Plinjanska 35,20340 Ploče</item>
    </izvorni_sadrzaj>
    <derivirana_varijabla naziv="DomainObject.Predmet.SudioniciListAdressOIB_1">
      <item>FINA, RC Split, Podružnica Dubrovnik, OIB 85821130368, Vukovarska 2,20000 Dubrovnik</item>
      <item>KOCIJAN d.o.o. za ugostiteljstvo i usluge, OIB 27986398385, Ivana Gundulića 19,20350 Metković</item>
      <item>Javorka Kocijan, OIB 41634222046, Andrije Kačića Miošića 5,20350 Metković</item>
      <item>Lukica Kadijević, OIB 16207300236, Ivana Gundulića 19,20350 Metković</item>
      <item>MAKROMIKRO GRUPA društvo s ograničenom odgovornošću za proizvodnju i trgovinu, OIB 50467974870, Bani 73 b,10000 Zagreb</item>
      <item>Zdravko Bulum, OIB 50777061064, Jeovci 332,20350 Metković</item>
      <item>Hrvatski Telekom d.d., OIB 81793146560, Roberta Frangeša Mihanovića 9,10000 Zagreb</item>
      <item>HEP-Operator distribucijskog sustava d.o.o. za distribuciju i opskrbu električne energije, OIB 46830600751, Ulica grada Vukovara 37,10000 Zagreb</item>
      <item>GRUPA NIDA d.o.o. za proizvodnju i trgovinu, OIB 04608159082, Kneza Branimira 1,20350 Metković</item>
      <item>Anita Bebić, OIB 62396666305, Ćelići 12,20341 Podrujnica</item>
      <item>Ante Šimović, OIB 34835637682, Mlinska 22,20350 Metković</item>
      <item>Jelena Ujdur, OIB 41299830319, Obala Ante Starčevića 44,20341 Krvavac</item>
      <item>Jure Jakić, OIB 87435252004, Orašina 141,20350 Metković</item>
      <item>Tomislava Batinović, OIB 20549276029, Bana Josipa Jelačića 8,20341 Krvavac</item>
      <item>Plana Vrnoga, OIB 19062107125, Splitska 19,20350 Metković</item>
      <item>Pavela Medak, OIB 13659959192, Kneza Domagoja 2,20350 Metković</item>
      <item>Miroslav Kocijan, OIB 49368664066, Andrije Kačića Miošića 5,20350 Metković</item>
      <item>Javorka Kocijan, OIB 41634222046, Andrije Kačića Miošića 5,20350 Metković</item>
      <item>Ivana Šiljeg, OIB 37671009790, Ulica Ante Taslaka 4,20352 Vid</item>
      <item>Mila Brnas, OIB 78645164342, Vid 19,20352 Vid</item>
      <item>Kristina Dujmović, OIB 40841838290, Andrije Hebranga 32,20350 Metković</item>
      <item>Mišela Jurković, OIB 38284046182, Plinjanska 35,20340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27986398385</item>
      <item>, OIB 41634222046</item>
      <item>, OIB 16207300236</item>
      <item>, OIB 50467974870</item>
      <item>, OIB 50777061064</item>
      <item>, OIB 81793146560</item>
      <item>, OIB 46830600751</item>
      <item>, OIB 04608159082</item>
      <item>, OIB 62396666305</item>
      <item>, OIB 34835637682</item>
      <item>, OIB 41299830319</item>
      <item>, OIB 87435252004</item>
      <item>, OIB 20549276029</item>
      <item>, OIB 19062107125</item>
      <item>, OIB 13659959192</item>
      <item>, OIB 49368664066</item>
      <item>, OIB 41634222046</item>
      <item>, OIB 37671009790</item>
      <item>, OIB 78645164342</item>
      <item>, OIB 40841838290</item>
      <item>, OIB 38284046182</item>
    </izvorni_sadrzaj>
    <derivirana_varijabla naziv="DomainObject.Predmet.SudioniciListNazivOIB_1">
      <item>, OIB 85821130368</item>
      <item>, OIB 27986398385</item>
      <item>, OIB 41634222046</item>
      <item>, OIB 16207300236</item>
      <item>, OIB 50467974870</item>
      <item>, OIB 50777061064</item>
      <item>, OIB 81793146560</item>
      <item>, OIB 46830600751</item>
      <item>, OIB 04608159082</item>
      <item>, OIB 62396666305</item>
      <item>, OIB 34835637682</item>
      <item>, OIB 41299830319</item>
      <item>, OIB 87435252004</item>
      <item>, OIB 20549276029</item>
      <item>, OIB 19062107125</item>
      <item>, OIB 13659959192</item>
      <item>, OIB 49368664066</item>
      <item>, OIB 41634222046</item>
      <item>, OIB 37671009790</item>
      <item>, OIB 78645164342</item>
      <item>, OIB 40841838290</item>
      <item>, OIB 38284046182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434</properties:Words>
  <properties:Characters>2425</properties:Characters>
  <properties:Lines>77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2017-07-28T13:45:00Z</dcterms:created>
  <dc:creator>Diana Butigan Granić</dc:creator>
  <cp:lastModifiedBy>Srđan Gavranić</cp:lastModifiedBy>
  <cp:lastPrinted>2017-07-28T13:45:00Z</cp:lastPrinted>
  <dcterms:modified xmlns:xsi="http://www.w3.org/2001/XMLSchema-instance" xsi:type="dcterms:W3CDTF">2017-07-28T13:48:00Z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