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cd1c" w14:paraId="9e6cd1c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252FE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CD048E">
        <w:rPr>
          <w:rFonts w:hAnsi="Times New Roman" w:ascii="Times New Roman"/>
        </w:rPr>
        <w:t>6389</w:t>
      </w:r>
      <w:r w:rsidR="0004727E">
        <w:rPr>
          <w:rFonts w:hAnsi="Times New Roman" w:ascii="Times New Roman"/>
        </w:rPr>
        <w:t>/16</w:t>
      </w:r>
    </w:p>
    <w:p w:rsidRDefault="008E01F7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252FE1" w:rsidP="00B81090" w:rsidR="00E34139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E34139"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52FE1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C7E7F" w:rsidP="009A259C" w:rsidR="00CB7817">
      <w:pPr>
        <w:ind w:firstLine="720"/>
        <w:jc w:val="both"/>
        <w:rPr>
          <w:rFonts w:hAnsi="Times New Roman" w:ascii="Times New Roman"/>
          <w:szCs w:val="24"/>
        </w:rPr>
      </w:pPr>
      <w:r w:rsidRPr="003C7E7F">
        <w:rPr>
          <w:rFonts w:hAnsi="Times New Roman" w:ascii="Times New Roman"/>
          <w:szCs w:val="24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CD048E" w:rsidRPr="00CD048E">
        <w:rPr>
          <w:rFonts w:hAnsi="Times New Roman" w:ascii="Times New Roman"/>
          <w:szCs w:val="24"/>
        </w:rPr>
        <w:t>BURAZIN USLUGE j.d.o.o. za ugostiteljstvo, trgovinu i usluge, Banova Jaruga, Stjepana Radića 2, OIB: 67067677296,  MBS: 080959538</w:t>
      </w:r>
      <w:r w:rsidR="00252FE1">
        <w:rPr>
          <w:rFonts w:hAnsi="Times New Roman" w:ascii="Times New Roman"/>
          <w:szCs w:val="24"/>
        </w:rPr>
        <w:t>, dana 24</w:t>
      </w:r>
      <w:r w:rsidR="000338FC">
        <w:rPr>
          <w:rFonts w:hAnsi="Times New Roman" w:ascii="Times New Roman"/>
          <w:szCs w:val="24"/>
        </w:rPr>
        <w:t>. travnja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CD048E" w:rsidR="00CD048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203828">
        <w:rPr>
          <w:rFonts w:hAnsi="Times New Roman" w:ascii="Times New Roman"/>
          <w:szCs w:val="24"/>
        </w:rPr>
        <w:t xml:space="preserve">Za privremenog stečajnog upravitelja imenuje se </w:t>
      </w:r>
      <w:r w:rsidR="00CD048E">
        <w:rPr>
          <w:rFonts w:hAnsi="Times New Roman" w:ascii="Times New Roman"/>
          <w:szCs w:val="24"/>
        </w:rPr>
        <w:t xml:space="preserve">ĐURĐA DRAGOVIĆ- </w:t>
      </w:r>
    </w:p>
    <w:p w:rsidRDefault="00CD048E" w:rsidP="00582976" w:rsidR="007F17A7" w:rsidRPr="00CD048E">
      <w:pPr>
        <w:jc w:val="both"/>
        <w:rPr>
          <w:rFonts w:hAnsi="Times New Roman" w:ascii="Times New Roman"/>
          <w:szCs w:val="24"/>
        </w:rPr>
      </w:pPr>
      <w:r w:rsidRPr="00CD048E">
        <w:rPr>
          <w:rFonts w:hAnsi="Times New Roman" w:ascii="Times New Roman"/>
          <w:szCs w:val="24"/>
        </w:rPr>
        <w:t>GRAHEK, OIB: 90124243686, iz Kutine, Kneza Trpimira 4/I</w:t>
      </w:r>
      <w:r w:rsidR="00E34139">
        <w:rPr>
          <w:rFonts w:hAnsi="Times New Roman" w:ascii="Times New Roman"/>
          <w:szCs w:val="24"/>
        </w:rPr>
        <w:t>.</w:t>
      </w: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03828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CD048E">
        <w:rPr>
          <w:rFonts w:hAnsi="Times New Roman" w:ascii="Times New Roman"/>
          <w:szCs w:val="24"/>
        </w:rPr>
        <w:t>20</w:t>
      </w:r>
      <w:r w:rsidR="00203828">
        <w:rPr>
          <w:rFonts w:hAnsi="Times New Roman" w:ascii="Times New Roman"/>
          <w:szCs w:val="24"/>
        </w:rPr>
        <w:t>.10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CD048E" w:rsidRPr="00CD048E">
        <w:rPr>
          <w:rFonts w:hAnsi="Times New Roman" w:ascii="Times New Roman"/>
          <w:szCs w:val="24"/>
        </w:rPr>
        <w:t>BURAZIN USLUGE j.d.o.o. za ugostiteljstvo, trgovinu i usluge, Banova Jaruga, Stjepana Radića 2, OIB: 67067677296,  MBS: 080959538</w:t>
      </w:r>
      <w:r w:rsidR="00576EC7">
        <w:rPr>
          <w:rFonts w:hAnsi="Times New Roman" w:ascii="Times New Roman"/>
          <w:szCs w:val="24"/>
        </w:rPr>
        <w:t>.</w:t>
      </w: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CD048E">
        <w:rPr>
          <w:rFonts w:hAnsi="Times New Roman" w:ascii="Times New Roman"/>
          <w:szCs w:val="24"/>
        </w:rPr>
        <w:t>14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do</w:t>
      </w:r>
      <w:r w:rsidR="00203828">
        <w:rPr>
          <w:rFonts w:hAnsi="Times New Roman" w:ascii="Times New Roman"/>
          <w:szCs w:val="24"/>
        </w:rPr>
        <w:t xml:space="preserve">stavu prokaznog popisa imovine, ali na ročište </w:t>
      </w:r>
      <w:r w:rsidR="00CD048E">
        <w:rPr>
          <w:rFonts w:hAnsi="Times New Roman" w:ascii="Times New Roman"/>
          <w:szCs w:val="24"/>
        </w:rPr>
        <w:t>dana 20</w:t>
      </w:r>
      <w:r w:rsidR="00203828">
        <w:rPr>
          <w:rFonts w:hAnsi="Times New Roman" w:ascii="Times New Roman"/>
          <w:szCs w:val="24"/>
        </w:rPr>
        <w:t xml:space="preserve">. ožujka 2017. nije pristupio, niti dostavio traženo. </w:t>
      </w:r>
    </w:p>
    <w:p w:rsidRDefault="007F17A7" w:rsidP="000338F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CD048E">
        <w:rPr>
          <w:rFonts w:hAnsi="Times New Roman" w:ascii="Times New Roman"/>
          <w:szCs w:val="24"/>
        </w:rPr>
        <w:t>55.059,26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582976">
        <w:rPr>
          <w:rFonts w:hAnsi="Times New Roman" w:ascii="Times New Roman"/>
          <w:szCs w:val="24"/>
        </w:rPr>
        <w:t>tri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52FE1" w:rsidP="007F17A7" w:rsidR="00252FE1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252FE1">
        <w:rPr>
          <w:rFonts w:hAnsi="Times New Roman" w:ascii="Times New Roman"/>
          <w:szCs w:val="24"/>
        </w:rPr>
        <w:t>24</w:t>
      </w:r>
      <w:r w:rsidR="000338FC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2017.g.</w:t>
      </w:r>
    </w:p>
    <w:p w:rsidRDefault="00252FE1" w:rsidP="003B1ADE" w:rsidR="00252FE1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</w:t>
      </w:r>
      <w:r w:rsidR="002F7B9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Vesna Sremac Šoštar</w:t>
      </w:r>
      <w:r w:rsidR="00001130">
        <w:rPr>
          <w:rFonts w:hAnsi="Times New Roman" w:ascii="Times New Roman"/>
          <w:szCs w:val="24"/>
        </w:rPr>
        <w:t>, v.r.</w:t>
      </w:r>
    </w:p>
    <w:p w:rsidRDefault="00252FE1" w:rsidP="00252FE1" w:rsidR="00252FE1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252FE1" w:rsidP="00252FE1" w:rsidR="00252FE1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252FE1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252FE1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001130" w:rsidP="00001130" w:rsidR="0000113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001130" w:rsidP="00001130" w:rsidR="002F7B96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001130">
        <w:rPr>
          <w:rFonts w:hAnsi="Times New Roman" w:ascii="Times New Roman"/>
          <w:szCs w:val="24"/>
        </w:rPr>
        <w:t>Zlatka Plivelić</w:t>
      </w:r>
      <w:r w:rsidR="002F7B96">
        <w:rPr>
          <w:rFonts w:hAnsi="Times New Roman" w:ascii="Times New Roman"/>
          <w:szCs w:val="24"/>
        </w:rPr>
        <w:t xml:space="preserve"> </w:t>
      </w:r>
    </w:p>
    <w:sectPr w:rsidSect="00E12212" w:rsidR="002F7B96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7CE" w:rsidR="00BE67CE">
      <w:r>
        <w:separator/>
      </w:r>
    </w:p>
  </w:endnote>
  <w:endnote w:id="0" w:type="continuationSeparator">
    <w:p w:rsidRDefault="00BE67CE" w:rsidR="00BE6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7CE" w:rsidR="00BE67CE">
      <w:r>
        <w:separator/>
      </w:r>
    </w:p>
  </w:footnote>
  <w:footnote w:id="0" w:type="continuationSeparator">
    <w:p w:rsidRDefault="00BE67CE" w:rsidR="00BE6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5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582976">
      <w:rPr>
        <w:rFonts w:hAnsi="Times New Roman" w:ascii="Times New Roman"/>
      </w:rPr>
      <w:t>6389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4A99"/>
    <w:multiLevelType w:val="hybridMultilevel"/>
    <w:tmpl w:val="473E7786"/>
    <w:lvl w:tplc="C31CA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1130"/>
    <w:rsid w:val="000338FC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A055D"/>
    <w:rsid w:val="001B052B"/>
    <w:rsid w:val="001D5EB3"/>
    <w:rsid w:val="001F470D"/>
    <w:rsid w:val="00203828"/>
    <w:rsid w:val="00211B8C"/>
    <w:rsid w:val="002236A7"/>
    <w:rsid w:val="0024454B"/>
    <w:rsid w:val="00252FE1"/>
    <w:rsid w:val="002558C5"/>
    <w:rsid w:val="00267F8D"/>
    <w:rsid w:val="002713A2"/>
    <w:rsid w:val="002B5A6A"/>
    <w:rsid w:val="002C7F1C"/>
    <w:rsid w:val="002F4231"/>
    <w:rsid w:val="002F7B96"/>
    <w:rsid w:val="0036322E"/>
    <w:rsid w:val="003A572A"/>
    <w:rsid w:val="003B1ADE"/>
    <w:rsid w:val="003C7E7F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82976"/>
    <w:rsid w:val="005919AE"/>
    <w:rsid w:val="005E0EEF"/>
    <w:rsid w:val="00605C1B"/>
    <w:rsid w:val="006252E5"/>
    <w:rsid w:val="00627D00"/>
    <w:rsid w:val="00737A4B"/>
    <w:rsid w:val="0074133D"/>
    <w:rsid w:val="007462B8"/>
    <w:rsid w:val="00766390"/>
    <w:rsid w:val="007A5E7A"/>
    <w:rsid w:val="007B6131"/>
    <w:rsid w:val="007B77D1"/>
    <w:rsid w:val="007C72DF"/>
    <w:rsid w:val="007E4D02"/>
    <w:rsid w:val="007E7DFD"/>
    <w:rsid w:val="007F17A7"/>
    <w:rsid w:val="007F2409"/>
    <w:rsid w:val="008031BA"/>
    <w:rsid w:val="00813B62"/>
    <w:rsid w:val="008145B1"/>
    <w:rsid w:val="0081479D"/>
    <w:rsid w:val="00833C83"/>
    <w:rsid w:val="008816DA"/>
    <w:rsid w:val="00891FB2"/>
    <w:rsid w:val="008C24B3"/>
    <w:rsid w:val="008D7847"/>
    <w:rsid w:val="008E01F7"/>
    <w:rsid w:val="008E0EF7"/>
    <w:rsid w:val="009432E4"/>
    <w:rsid w:val="009527AB"/>
    <w:rsid w:val="0096798E"/>
    <w:rsid w:val="009832E8"/>
    <w:rsid w:val="009A259C"/>
    <w:rsid w:val="009C2E2C"/>
    <w:rsid w:val="00A36A58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C4E9D"/>
    <w:rsid w:val="00BE67CE"/>
    <w:rsid w:val="00C156FD"/>
    <w:rsid w:val="00C54465"/>
    <w:rsid w:val="00C703D0"/>
    <w:rsid w:val="00C75F6C"/>
    <w:rsid w:val="00C761AE"/>
    <w:rsid w:val="00CB1E0D"/>
    <w:rsid w:val="00CB331B"/>
    <w:rsid w:val="00CB732E"/>
    <w:rsid w:val="00CB7817"/>
    <w:rsid w:val="00CC6A3C"/>
    <w:rsid w:val="00CD048E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34139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E01F7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E01F7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St-6389/2016</izvorni_sadrzaj>
    <derivirana_varijabla naziv="DomainObject.Predmet.OznakaBroj_1">St-6389/2016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BURAZIN USLUGE j.d.o.o. zastupanog po punomoćniku MARIJAN BURAZIN</izvorni_sadrzaj>
    <derivirana_varijabla naziv="DomainObject.Predmet.ProtustrankaFormated_1">  BURAZIN USLUGE j.d.o.o. zastupanog po punomoćniku MARIJAN BURAZIN</derivirana_varijabla>
  </DomainObject.Predmet.ProtustrankaFormated>
  <DomainObject.Predmet.ProtustrankaFormatedOIB>
    <izvorni_sadrzaj>  BURAZIN USLUGE j.d.o.o., OIB 67067677296 zastupanog po punomoćniku MARIJAN BURAZIN</izvorni_sadrzaj>
    <derivirana_varijabla naziv="DomainObject.Predmet.ProtustrankaFormatedOIB_1">  BURAZIN USLUGE j.d.o.o., OIB 67067677296 zastupanog po punomoćniku MARIJAN BURAZIN</derivirana_varijabla>
  </DomainObject.Predmet.ProtustrankaFormatedOIB>
  <DomainObject.Predmet.ProtustrankaFormatedWithAdress>
    <izvorni_sadrzaj> BURAZIN USLUGE j.d.o.o., Stjepana Radića 2, 44320 Banova Jaruga zastupanog po punomoćniku MARIJAN BURAZIN</izvorni_sadrzaj>
    <derivirana_varijabla naziv="DomainObject.Predmet.ProtustrankaFormatedWithAdress_1"> BURAZIN USLUGE j.d.o.o., Stjepana Radića 2, 44320 Banova Jaruga zastupanog po punomoćniku MARIJAN BURAZIN</derivirana_varijabla>
  </DomainObject.Predmet.ProtustrankaFormatedWithAdress>
  <DomainObject.Predmet.ProtustrankaFormatedWithAdressOIB>
    <izvorni_sadrzaj> BURAZIN USLUGE j.d.o.o., OIB 67067677296, Stjepana Radića 2, 44320 Banova Jaruga zastupanog po punomoćniku MARIJAN BURAZIN</izvorni_sadrzaj>
    <derivirana_varijabla naziv="DomainObject.Predmet.ProtustrankaFormatedWithAdressOIB_1"> BURAZIN USLUGE j.d.o.o., OIB 67067677296, Stjepana Radića 2, 44320 Banova Jaruga zastupanog po punomoćniku MARIJAN BURAZIN</derivirana_varijabla>
  </DomainObject.Predmet.ProtustrankaFormatedWithAdressOIB>
  <DomainObject.Predmet.ProtustrankaWithAdress>
    <izvorni_sadrzaj>BURAZIN USLUGE j.d.o.o. Stjepana Radića 2, 44320 Banova Jaruga</izvorni_sadrzaj>
    <derivirana_varijabla naziv="DomainObject.Predmet.ProtustrankaWithAdress_1">BURAZIN USLUGE j.d.o.o. Stjepana Radića 2, 44320 Banova Jaruga</derivirana_varijabla>
  </DomainObject.Predmet.ProtustrankaWithAdress>
  <DomainObject.Predmet.ProtustrankaWithAdressOIB>
    <izvorni_sadrzaj>BURAZIN USLUGE j.d.o.o., OIB 67067677296, Stjepana Radića 2, 44320 Banova Jaruga</izvorni_sadrzaj>
    <derivirana_varijabla naziv="DomainObject.Predmet.ProtustrankaWithAdressOIB_1">BURAZIN USLUGE j.d.o.o., OIB 67067677296, Stjepana Radića 2, 44320 Banova Jaruga</derivirana_varijabla>
  </DomainObject.Predmet.ProtustrankaWithAdressOIB>
  <DomainObject.Predmet.ProtustrankaNazivFormated>
    <izvorni_sadrzaj>BURAZIN USLUGE j.d.o.o.</izvorni_sadrzaj>
    <derivirana_varijabla naziv="DomainObject.Predmet.ProtustrankaNazivFormated_1">BURAZIN USLUGE j.d.o.o.</derivirana_varijabla>
  </DomainObject.Predmet.ProtustrankaNazivFormated>
  <DomainObject.Predmet.ProtustrankaNazivFormatedOIB>
    <izvorni_sadrzaj>BURAZIN USLUGE j.d.o.o., OIB 67067677296</izvorni_sadrzaj>
    <derivirana_varijabla naziv="DomainObject.Predmet.ProtustrankaNazivFormatedOIB_1">BURAZIN USLUGE j.d.o.o., OIB 67067677296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BURAZIN USLUGE j.d.o.o. zastupanog po punomoćniku MARIJAN BURAZIN</item>
    </izvorni_sadrzaj>
    <derivirana_varijabla naziv="DomainObject.Predmet.ProtuStrankaListFormated_1">
      <item>BURAZIN USLUGE j.d.o.o. zastupanog po punomoćniku MARIJAN BURAZIN</item>
    </derivirana_varijabla>
  </DomainObject.Predmet.ProtuStrankaListFormated>
  <DomainObject.Predmet.ProtuStrankaListFormatedOIB>
    <izvorni_sadrzaj>
      <item>BURAZIN USLUGE j.d.o.o., OIB 67067677296 zastupanog po punomoćniku MARIJAN BURAZIN</item>
    </izvorni_sadrzaj>
    <derivirana_varijabla naziv="DomainObject.Predmet.ProtuStrankaListFormatedOIB_1">
      <item>BURAZIN USLUGE j.d.o.o., OIB 67067677296 zastupanog po punomoćniku MARIJAN BURAZIN</item>
    </derivirana_varijabla>
  </DomainObject.Predmet.ProtuStrankaListFormatedOIB>
  <DomainObject.Predmet.ProtuStrankaListFormatedWithAdress>
    <izvorni_sadrzaj>
      <item>BURAZIN USLUGE j.d.o.o., Stjepana Radića 2, 44320 Banova Jaruga zastupanog po punomoćniku MARIJAN BURAZIN</item>
    </izvorni_sadrzaj>
    <derivirana_varijabla naziv="DomainObject.Predmet.ProtuStrankaListFormatedWithAdress_1">
      <item>BURAZIN USLUGE j.d.o.o., Stjepana Radića 2, 44320 Banova Jaruga zastupanog po punomoćniku MARIJAN BURAZIN</item>
    </derivirana_varijabla>
  </DomainObject.Predmet.ProtuStrankaListFormatedWithAdress>
  <DomainObject.Predmet.ProtuStrankaListFormatedWithAdressOIB>
    <izvorni_sadrzaj>
      <item>BURAZIN USLUGE j.d.o.o., OIB 67067677296, Stjepana Radića 2, 44320 Banova Jaruga zastupanog po punomoćniku MARIJAN BURAZIN</item>
    </izvorni_sadrzaj>
    <derivirana_varijabla naziv="DomainObject.Predmet.ProtuStrankaListFormatedWithAdressOIB_1">
      <item>BURAZIN USLUGE j.d.o.o., OIB 67067677296, Stjepana Radića 2, 44320 Banova Jaruga zastupanog po punomoćniku MARIJAN BURAZIN</item>
    </derivirana_varijabla>
  </DomainObject.Predmet.ProtuStrankaListFormatedWithAdressOIB>
  <DomainObject.Predmet.ProtuStrankaListNazivFormated>
    <izvorni_sadrzaj>
      <item>BURAZIN USLUGE j.d.o.o.</item>
    </izvorni_sadrzaj>
    <derivirana_varijabla naziv="DomainObject.Predmet.ProtuStrankaListNazivFormated_1">
      <item>BURAZIN USLUGE j.d.o.o.</item>
    </derivirana_varijabla>
  </DomainObject.Predmet.ProtuStrankaListNazivFormated>
  <DomainObject.Predmet.ProtuStrankaListNazivFormatedOIB>
    <izvorni_sadrzaj>
      <item>BURAZIN USLUGE j.d.o.o., OIB 67067677296</item>
    </izvorni_sadrzaj>
    <derivirana_varijabla naziv="DomainObject.Predmet.ProtuStrankaListNazivFormatedOIB_1">
      <item>BURAZIN USLUGE j.d.o.o., OIB 67067677296</item>
    </derivirana_varijabla>
  </DomainObject.Predmet.ProtuStrankaListNazivFormatedOIB>
  <DomainObject.Predmet.OstaliListFormated>
    <izvorni_sadrzaj>
      <item>MARIJAN BURAZIN punomoćnik sudionika u postupku BURAZIN USLUGE j.d.o.o.</item>
    </izvorni_sadrzaj>
    <derivirana_varijabla naziv="DomainObject.Predmet.OstaliListFormated_1">
      <item>MARIJAN BURAZIN punomoćnik sudionika u postupku BURAZIN USLUGE j.d.o.o.</item>
    </derivirana_varijabla>
  </DomainObject.Predmet.OstaliListFormated>
  <DomainObject.Predmet.OstaliListFormatedOIB>
    <izvorni_sadrzaj>
      <item>MARIJAN BURAZIN, OIB 97051666831 punomoćnik sudionika u postupku BURAZIN USLUGE j.d.o.o.</item>
    </izvorni_sadrzaj>
    <derivirana_varijabla naziv="DomainObject.Predmet.OstaliListFormatedOIB_1">
      <item>MARIJAN BURAZIN, OIB 97051666831 punomoćnik sudionika u postupku BURAZIN USLUGE j.d.o.o.</item>
    </derivirana_varijabla>
  </DomainObject.Predmet.OstaliListFormatedOIB>
  <DomainObject.Predmet.OstaliListFormatedWithAdress>
    <izvorni_sadrzaj>
      <item>MARIJAN BURAZIN, Stjepana Radića 2, 44320 Banova Jaruga punomoćnik sudionika u postupku BURAZIN USLUGE j.d.o.o.</item>
    </izvorni_sadrzaj>
    <derivirana_varijabla naziv="DomainObject.Predmet.OstaliListFormatedWithAdress_1">
      <item>MARIJAN BURAZIN, Stjepana Radića 2, 44320 Banova Jaruga punomoćnik sudionika u postupku BURAZIN USLUGE j.d.o.o.</item>
    </derivirana_varijabla>
  </DomainObject.Predmet.OstaliListFormatedWithAdress>
  <DomainObject.Predmet.OstaliListFormatedWithAdressOIB>
    <izvorni_sadrzaj>
      <item>MARIJAN BURAZIN, OIB 97051666831, Stjepana Radića 2, 44320 Banova Jaruga punomoćnik sudionika u postupku BURAZIN USLUGE j.d.o.o.</item>
    </izvorni_sadrzaj>
    <derivirana_varijabla naziv="DomainObject.Predmet.OstaliListFormatedWithAdressOIB_1">
      <item>MARIJAN BURAZIN, OIB 97051666831, Stjepana Radića 2, 44320 Banova Jaruga punomoćnik sudionika u postupku BURAZIN USLUGE j.d.o.o.</item>
    </derivirana_varijabla>
  </DomainObject.Predmet.OstaliListFormatedWithAdressOIB>
  <DomainObject.Predmet.OstaliListNazivFormated>
    <izvorni_sadrzaj>
      <item>MARIJAN BURAZIN</item>
    </izvorni_sadrzaj>
    <derivirana_varijabla naziv="DomainObject.Predmet.OstaliListNazivFormated_1">
      <item>MARIJAN BURAZIN</item>
    </derivirana_varijabla>
  </DomainObject.Predmet.OstaliListNazivFormated>
  <DomainObject.Predmet.OstaliListNazivFormatedOIB>
    <izvorni_sadrzaj>
      <item>MARIJAN BURAZIN, OIB 97051666831</item>
    </izvorni_sadrzaj>
    <derivirana_varijabla naziv="DomainObject.Predmet.OstaliListNazivFormatedOIB_1">
      <item>MARIJAN BURAZIN, OIB 97051666831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BURAZIN USLUGE j.d.o.o.</izvorni_sadrzaj>
    <derivirana_varijabla naziv="DomainObject.Predmet.ProtustrankaIDrugi_1">BURAZIN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BURAZIN USLUGE j.d.o.o., OIB 67067677296, Stjepana Radića 2, 44320 Banova Jaruga</izvorni_sadrzaj>
    <derivirana_varijabla naziv="DomainObject.Predmet.ProtustrankaIDrugiAdressOIB_1">BURAZIN USLUGE j.d.o.o., OIB 67067677296, Stjepana Radića 2,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BURAZIN USLUGE j.d.o.o.</item>
      <item>MARIJAN BURAZIN</item>
    </izvorni_sadrzaj>
    <derivirana_varijabla naziv="DomainObject.Predmet.SudioniciListNaziv_1">
      <item>FINA Regionalni centar Zagreb</item>
      <item>BURAZIN USLUGE j.d.o.o.</item>
      <item>MARIJAN BURAZIN</item>
    </derivirana_varijabla>
  </DomainObject.Predmet.SudioniciListNaziv>
  <DomainObject.Predmet.SudioniciListAdressOIB>
    <izvorni_sadrzaj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izvorni_sadrzaj>
    <derivirana_varijabla naziv="DomainObject.Predmet.SudioniciListAdressOIB_1">
      <item>FINA Regionalni centar Zagreb, OIB 85821130368, Trg svibanjskih žrtava 1995. 1,10000 Zagreb</item>
      <item>BURAZIN USLUGE j.d.o.o., OIB 67067677296, Stjepana Radića 2,44320 Banova Jaruga</item>
      <item>MARIJAN BURAZIN, OIB 97051666831, Stjepana Radića 2,44320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67067677296</item>
      <item>, OIB 97051666831</item>
    </izvorni_sadrzaj>
    <derivirana_varijabla naziv="DomainObject.Predmet.SudioniciListNazivOIB_1">
      <item>, OIB 85821130368</item>
      <item>, OIB 67067677296</item>
      <item>, OIB 97051666831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CAA5A-BB5A-4B08-AF92-2E8F11A3E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427</properties:Words>
  <properties:Characters>2265</properties:Characters>
  <properties:Lines>61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2017-04-24T10:55:00Z</dcterms:created>
  <dc:creator>x</dc:creator>
  <cp:lastModifiedBy>Zlatka Plivelić</cp:lastModifiedBy>
  <cp:lastPrinted>2017-04-24T12:00:00Z</cp:lastPrinted>
  <dcterms:modified xmlns:xsi="http://www.w3.org/2001/XMLSchema-instance" xsi:type="dcterms:W3CDTF">2017-04-24T12:37:00Z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