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4211" w14:paraId="da34211" w:rsidRDefault="001E58E9" w:rsidR="001E58E9">
      <w:pPr>
        <w15:collapsed w:val="false"/>
      </w:pPr>
      <w:bookmarkStart w:name="_GoBack" w:id="0"/>
      <w:bookmarkEnd w:id="0"/>
    </w:p>
    <w:p w:rsidRDefault="00011CAD" w:rsidP="003331EA" w:rsidR="003331EA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782318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DB590C">
        <w:rPr>
          <w:b/>
        </w:rPr>
        <w:t>Broj: St-</w:t>
      </w:r>
      <w:r w:rsidR="009E2C3D">
        <w:rPr>
          <w:b/>
        </w:rPr>
        <w:t>2072/2016-10</w:t>
      </w:r>
    </w:p>
    <w:p w:rsidRDefault="00A61BC0" w:rsidR="00A61BC0">
      <w:pPr>
        <w:rPr>
          <w:b/>
        </w:rPr>
      </w:pPr>
    </w:p>
    <w:p w:rsidRDefault="00A61BC0" w:rsidR="00A61BC0">
      <w:pPr>
        <w:rPr>
          <w:b/>
        </w:rPr>
      </w:pPr>
    </w:p>
    <w:p w:rsidRDefault="00A61BC0" w:rsidP="00A61BC0" w:rsidR="00A61BC0" w:rsidRPr="00DB590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836331" w:rsidP="008B1CCD" w:rsidR="00D62082">
      <w:pPr>
        <w:jc w:val="center"/>
        <w:rPr>
          <w:b/>
        </w:rPr>
      </w:pPr>
      <w:r>
        <w:rPr>
          <w:b/>
        </w:rPr>
        <w:t>R J E Š E N J E</w:t>
      </w:r>
    </w:p>
    <w:p w:rsidRDefault="008B1CCD" w:rsidP="008B1CCD" w:rsidR="008B1CCD">
      <w:pPr>
        <w:jc w:val="center"/>
        <w:rPr>
          <w:b/>
        </w:rPr>
      </w:pPr>
    </w:p>
    <w:p w:rsidRDefault="00836331" w:rsidP="00132772" w:rsidR="00782318">
      <w:pPr>
        <w:jc w:val="both"/>
      </w:pPr>
      <w:r>
        <w:tab/>
        <w:t>TRGOVAČKI SUD U OSIJEKU STALNA SLUŽBA U SLAVONSKOM BRODU, po stečajnom sucu Vesni Vukelić, u postupku</w:t>
      </w:r>
      <w:r w:rsidR="009E2C3D">
        <w:t xml:space="preserve"> radi naknadne diobe stečajne mase iza brisanog dužnika </w:t>
      </w:r>
      <w:r>
        <w:t xml:space="preserve"> </w:t>
      </w:r>
      <w:r w:rsidR="009E2C3D">
        <w:t xml:space="preserve">LEDINA </w:t>
      </w:r>
      <w:r w:rsidR="00E53094">
        <w:t xml:space="preserve">d.o.o, u stečaju </w:t>
      </w:r>
      <w:proofErr w:type="spellStart"/>
      <w:r w:rsidR="009E2C3D">
        <w:t>Dragalić</w:t>
      </w:r>
      <w:proofErr w:type="spellEnd"/>
      <w:r>
        <w:t xml:space="preserve">, nakon ispitnog ročišta održanog dana </w:t>
      </w:r>
      <w:r w:rsidR="009E2C3D">
        <w:t>11</w:t>
      </w:r>
      <w:r w:rsidR="00C70173">
        <w:t>.</w:t>
      </w:r>
      <w:r w:rsidR="009E2C3D">
        <w:t>listopada</w:t>
      </w:r>
      <w:r w:rsidR="00A61BC0">
        <w:t xml:space="preserve"> 2016</w:t>
      </w:r>
      <w:r>
        <w:t>.,</w:t>
      </w:r>
      <w:r w:rsidR="00A61BC0">
        <w:t xml:space="preserve"> </w:t>
      </w:r>
      <w:r>
        <w:t>a temeljem tablic</w:t>
      </w:r>
      <w:r w:rsidR="009E2C3D">
        <w:t>e</w:t>
      </w:r>
      <w:r>
        <w:t xml:space="preserve"> stečajnog suca o ispitanim tražbinama, </w:t>
      </w:r>
      <w:r w:rsidR="009E2C3D">
        <w:t>istoga dana</w:t>
      </w:r>
    </w:p>
    <w:p w:rsidRDefault="00132772" w:rsidP="00836331" w:rsidR="00132772"/>
    <w:p w:rsidRDefault="00132772" w:rsidP="00132772" w:rsidR="00132772">
      <w:pPr>
        <w:jc w:val="center"/>
      </w:pPr>
      <w:r>
        <w:t>r i j e š i o    j e</w:t>
      </w:r>
    </w:p>
    <w:p w:rsidRDefault="00782318" w:rsidP="00132772" w:rsidR="00782318">
      <w:pPr>
        <w:jc w:val="center"/>
      </w:pPr>
    </w:p>
    <w:p w:rsidRDefault="00132772" w:rsidP="00132772" w:rsidR="00132772">
      <w:pPr>
        <w:jc w:val="center"/>
      </w:pPr>
    </w:p>
    <w:p w:rsidRDefault="00132772" w:rsidP="00083574" w:rsidR="00412E29">
      <w:pPr>
        <w:jc w:val="both"/>
      </w:pPr>
      <w:r>
        <w:tab/>
      </w:r>
      <w:r w:rsidRPr="00132772">
        <w:rPr>
          <w:b/>
        </w:rPr>
        <w:t>I –</w:t>
      </w:r>
      <w:r>
        <w:t xml:space="preserve"> </w:t>
      </w:r>
      <w:r w:rsidR="009D63FD">
        <w:t>Utvrđene su</w:t>
      </w:r>
      <w:r>
        <w:t>, odnosno osporene tražbine vjerovnika u iznosima te isplatnim redovima kako slijedi:</w:t>
      </w:r>
    </w:p>
    <w:p w:rsidRDefault="00412E29" w:rsidP="00083574" w:rsidR="00412E29">
      <w:pPr>
        <w:jc w:val="both"/>
      </w:pPr>
    </w:p>
    <w:p w:rsidRDefault="00412E29" w:rsidP="00782318" w:rsidR="00412E29">
      <w:pPr>
        <w:jc w:val="center"/>
        <w:rPr>
          <w:b/>
        </w:rPr>
      </w:pPr>
      <w:r w:rsidRPr="00352472">
        <w:rPr>
          <w:b/>
        </w:rPr>
        <w:t xml:space="preserve">TRAŽBINE </w:t>
      </w:r>
      <w:r>
        <w:rPr>
          <w:b/>
        </w:rPr>
        <w:t>DRUGOG</w:t>
      </w:r>
      <w:r w:rsidRPr="00352472">
        <w:rPr>
          <w:b/>
        </w:rPr>
        <w:t xml:space="preserve"> VIŠEG ISPLATNOG REDA</w:t>
      </w:r>
    </w:p>
    <w:p w:rsidRDefault="00412E29" w:rsidP="00412E29" w:rsidR="00412E29">
      <w:pPr>
        <w:jc w:val="both"/>
        <w:rPr>
          <w:b/>
        </w:rPr>
      </w:pPr>
    </w:p>
    <w:p w:rsidRDefault="00412E29" w:rsidP="00412E29" w:rsidR="00412E29">
      <w:pPr>
        <w:jc w:val="both"/>
        <w:rPr>
          <w:b/>
        </w:rPr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75"/>
        <w:gridCol w:w="1776"/>
        <w:gridCol w:w="1771"/>
        <w:gridCol w:w="1430"/>
        <w:gridCol w:w="1372"/>
      </w:tblGrid>
      <w:tr w:rsidTr="00157190" w:rsidR="00412E29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PRIJAVLJENO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</w:tr>
      <w:tr w:rsidTr="00157190" w:rsidR="00903A3A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03A3A" w:rsidP="00AE6D66" w:rsidR="00903A3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03A3A" w:rsidP="00AE6D66" w:rsidR="00903A3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903A3A" w:rsidP="00AE6D66" w:rsidR="00903A3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2C3D" w:rsidP="00F70ECF" w:rsidR="00903A3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71.450,58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2C3D" w:rsidP="00F70ECF" w:rsidR="00903A3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71.450,58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157190" w:rsidR="00903A3A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E2C3D" w:rsidP="00A12C7A" w:rsidR="00903A3A" w:rsidRPr="0014269D">
            <w:pPr>
              <w:rPr>
                <w:rFonts w:cs="Arial" w:hAnsi="Arial" w:ascii="Arial"/>
                <w:color w:val="000000"/>
              </w:rPr>
            </w:pPr>
            <w:r>
              <w:t xml:space="preserve">Josip </w:t>
            </w:r>
            <w:proofErr w:type="spellStart"/>
            <w:r>
              <w:t>Čaić</w:t>
            </w:r>
            <w:proofErr w:type="spellEnd"/>
            <w:r>
              <w:t xml:space="preserve">, </w:t>
            </w:r>
            <w:proofErr w:type="spellStart"/>
            <w:r>
              <w:t>vl.obrta</w:t>
            </w:r>
            <w:proofErr w:type="spellEnd"/>
            <w:r>
              <w:t xml:space="preserve"> AGROPRODUKT za proizvodnju trgovinu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E2C3D" w:rsidP="00F70ECF" w:rsidR="004162A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Vrbje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Sv.Roka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8 </w:t>
            </w:r>
            <w:r w:rsidR="004162AF">
              <w:rPr>
                <w:rFonts w:cs="Arial" w:hAnsi="Arial" w:ascii="Arial"/>
                <w:color w:val="000000"/>
                <w:sz w:val="20"/>
                <w:szCs w:val="20"/>
              </w:rPr>
              <w:t>OIB</w:t>
            </w:r>
          </w:p>
          <w:p w:rsidRDefault="009E2C3D" w:rsidP="00F70ECF" w:rsidR="004162A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03985835114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2C3D" w:rsidP="00F70ECF" w:rsidR="00903A3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55.805,82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2C3D" w:rsidP="00F70ECF" w:rsidR="00903A3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55.805,82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157190" w:rsidR="00903A3A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E2C3D" w:rsidP="00F70ECF" w:rsidR="00903A3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DESPINA d.o.o. Nova Gradiška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E2C3D" w:rsidP="00F70ECF" w:rsidR="004162A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Nova Gradiška,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Relkovićeva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26</w:t>
            </w:r>
          </w:p>
          <w:p w:rsidRDefault="004162AF" w:rsidP="009E2C3D" w:rsidR="004162A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OIB </w:t>
            </w:r>
            <w:r w:rsidR="009E2C3D">
              <w:rPr>
                <w:rFonts w:cs="Arial" w:hAnsi="Arial" w:ascii="Arial"/>
                <w:color w:val="000000"/>
                <w:sz w:val="20"/>
                <w:szCs w:val="20"/>
              </w:rPr>
              <w:t>03072281192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2C3D" w:rsidP="00F70ECF" w:rsidR="00903A3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2C3D" w:rsidP="00F70ECF" w:rsidR="00903A3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157190" w:rsidR="00903A3A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3A3A" w:rsidP="00F70ECF" w:rsidR="00903A3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3A3A" w:rsidP="00F70ECF" w:rsidR="00903A3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3A3A" w:rsidP="00F70ECF" w:rsidR="00903A3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E2C3D" w:rsidP="00F70ECF" w:rsidR="00903A3A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139.256,40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E2C3D" w:rsidP="00F70ECF" w:rsidR="00903A3A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139.256,40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412E29" w:rsidP="00412E29" w:rsidR="00412E29">
      <w:r>
        <w:t xml:space="preserve">   </w:t>
      </w:r>
    </w:p>
    <w:p w:rsidRDefault="00412E29" w:rsidP="00083574" w:rsidR="00412E29">
      <w:pPr>
        <w:jc w:val="both"/>
      </w:pPr>
    </w:p>
    <w:p w:rsidRDefault="00102297" w:rsidP="00102297" w:rsidR="00102297">
      <w:pPr>
        <w:jc w:val="both"/>
      </w:pPr>
      <w:r>
        <w:tab/>
      </w:r>
      <w:r w:rsidR="00132772">
        <w:t xml:space="preserve">II – Ovo rješenje bit će objavljeno na </w:t>
      </w:r>
      <w:r w:rsidR="006C62EC">
        <w:t>mrežnoj stanici e-Oglasna ploča sudova</w:t>
      </w:r>
      <w:r w:rsidR="00132772">
        <w:t>.</w:t>
      </w:r>
    </w:p>
    <w:p w:rsidRDefault="007D449C" w:rsidP="00D51006" w:rsidR="00132772" w:rsidRPr="00D51006">
      <w:pPr>
        <w:jc w:val="center"/>
        <w:rPr>
          <w:b/>
        </w:rPr>
      </w:pPr>
      <w:r>
        <w:rPr>
          <w:b/>
        </w:rPr>
        <w:lastRenderedPageBreak/>
        <w:t>O</w:t>
      </w:r>
      <w:r w:rsidR="00132772" w:rsidRPr="00D51006">
        <w:rPr>
          <w:b/>
        </w:rPr>
        <w:t>brazloženje</w:t>
      </w:r>
    </w:p>
    <w:p w:rsidRDefault="00132772" w:rsidP="00102297" w:rsidR="00132772">
      <w:pPr>
        <w:jc w:val="both"/>
      </w:pPr>
    </w:p>
    <w:p w:rsidRDefault="00D51006" w:rsidP="00102297" w:rsidR="009E2C3D">
      <w:pPr>
        <w:jc w:val="both"/>
      </w:pPr>
      <w:r>
        <w:tab/>
        <w:t>Rješenjem ovog suda br. St-</w:t>
      </w:r>
      <w:r w:rsidR="00C37BB4">
        <w:t>2</w:t>
      </w:r>
      <w:r w:rsidR="009E2C3D">
        <w:t>072</w:t>
      </w:r>
      <w:r w:rsidR="00C37BB4">
        <w:t>/2016-</w:t>
      </w:r>
      <w:r w:rsidR="009E2C3D">
        <w:t>3</w:t>
      </w:r>
      <w:r w:rsidR="0041716C">
        <w:t xml:space="preserve"> od </w:t>
      </w:r>
      <w:r w:rsidR="00C37BB4">
        <w:t>2</w:t>
      </w:r>
      <w:r w:rsidR="009E2C3D">
        <w:t>0</w:t>
      </w:r>
      <w:r w:rsidR="00C37BB4">
        <w:t>.</w:t>
      </w:r>
      <w:r w:rsidR="009E2C3D">
        <w:t>srpnja</w:t>
      </w:r>
      <w:r w:rsidR="006C62EC">
        <w:t xml:space="preserve"> 2016</w:t>
      </w:r>
      <w:r>
        <w:t>.</w:t>
      </w:r>
      <w:r w:rsidR="009E2C3D">
        <w:t xml:space="preserve"> određeno je nastavljanje postupka radi naknadne diobe stečajne mase iza brisanog dužnika LEDINA d.o.o. u stečaju, </w:t>
      </w:r>
      <w:proofErr w:type="spellStart"/>
      <w:r w:rsidR="009E2C3D">
        <w:t>Dragalić</w:t>
      </w:r>
      <w:proofErr w:type="spellEnd"/>
      <w:r w:rsidR="009E2C3D">
        <w:t>, Kralja Tomislava 16</w:t>
      </w:r>
      <w:r w:rsidR="00DC3A6F">
        <w:t>,</w:t>
      </w:r>
      <w:r w:rsidR="009E2C3D">
        <w:t xml:space="preserve"> te je istim rješenjem zakazano ispitno izvještajno ročište a vjerovnici su pozvani u zakonskom roku stečajnoj upraviteljici stečajne mase prijavit svoje tražbine.</w:t>
      </w:r>
    </w:p>
    <w:p w:rsidRDefault="00D51006" w:rsidP="00102297" w:rsidR="00D51006">
      <w:pPr>
        <w:jc w:val="both"/>
      </w:pPr>
      <w:r>
        <w:tab/>
        <w:t xml:space="preserve">Na ispitnom ročištu održanom dana </w:t>
      </w:r>
      <w:r w:rsidR="009E2C3D">
        <w:t>11</w:t>
      </w:r>
      <w:r w:rsidR="00C37BB4">
        <w:t>.</w:t>
      </w:r>
      <w:r w:rsidR="009E2C3D">
        <w:t>listopada</w:t>
      </w:r>
      <w:r w:rsidR="006C62EC">
        <w:t xml:space="preserve"> 2016</w:t>
      </w:r>
      <w:r>
        <w:t>., ispitane su sve</w:t>
      </w:r>
      <w:r w:rsidR="009E2C3D">
        <w:t xml:space="preserve"> </w:t>
      </w:r>
      <w:r>
        <w:t>tražbine koje su prijavljene u roku.</w:t>
      </w:r>
    </w:p>
    <w:p w:rsidRDefault="00D51006" w:rsidP="00EC1642" w:rsidR="00EC1642">
      <w:pPr>
        <w:jc w:val="both"/>
      </w:pPr>
      <w:r>
        <w:tab/>
        <w:t>Na temelju prethodnog ispitivanja prijava, te priložene dokumentacije i dokumentacije s kojom ras</w:t>
      </w:r>
      <w:r w:rsidR="009E2C3D">
        <w:t>polaže stečajni dužnik, stečajna</w:t>
      </w:r>
      <w:r>
        <w:t xml:space="preserve"> </w:t>
      </w:r>
      <w:r w:rsidR="006C62EC">
        <w:t>upravitelj</w:t>
      </w:r>
      <w:r w:rsidR="009E2C3D">
        <w:t xml:space="preserve">ica </w:t>
      </w:r>
      <w:r w:rsidR="006C62EC">
        <w:t xml:space="preserve"> se određeno izjasni</w:t>
      </w:r>
      <w:r w:rsidR="009E2C3D">
        <w:t>la</w:t>
      </w:r>
      <w:r>
        <w:t xml:space="preserve"> o prijavama na način da je sve prijavlje</w:t>
      </w:r>
      <w:r w:rsidR="006C62EC">
        <w:t xml:space="preserve">ne tražbine </w:t>
      </w:r>
      <w:r w:rsidR="006939B6">
        <w:t xml:space="preserve">vjerovnika drugog </w:t>
      </w:r>
      <w:r w:rsidR="00EC1642">
        <w:t xml:space="preserve">višeg </w:t>
      </w:r>
      <w:r w:rsidR="006939B6">
        <w:t>isplatnog reda</w:t>
      </w:r>
      <w:r w:rsidR="009212A3">
        <w:t xml:space="preserve">, </w:t>
      </w:r>
      <w:r w:rsidR="00EC1642">
        <w:t xml:space="preserve"> prizna</w:t>
      </w:r>
      <w:r w:rsidR="009E2C3D">
        <w:t>la</w:t>
      </w:r>
      <w:r w:rsidR="006939B6">
        <w:t xml:space="preserve"> </w:t>
      </w:r>
      <w:r w:rsidR="006C62EC">
        <w:t>u cijelosti</w:t>
      </w:r>
      <w:r w:rsidR="00EC1642">
        <w:t xml:space="preserve">. </w:t>
      </w:r>
      <w:r w:rsidR="006C62EC">
        <w:t xml:space="preserve"> </w:t>
      </w:r>
    </w:p>
    <w:p w:rsidRDefault="00EC1642" w:rsidP="00EC1642" w:rsidR="005A4550">
      <w:pPr>
        <w:jc w:val="both"/>
      </w:pPr>
      <w:r>
        <w:tab/>
      </w:r>
      <w:r w:rsidR="00905B07">
        <w:t>Obzi</w:t>
      </w:r>
      <w:r w:rsidR="00DC3A6F">
        <w:t>rom da tražbine koje je stečajna</w:t>
      </w:r>
      <w:r w:rsidR="00905B07">
        <w:t xml:space="preserve"> upravitelj</w:t>
      </w:r>
      <w:r w:rsidR="00DC3A6F">
        <w:t>ica</w:t>
      </w:r>
      <w:r w:rsidR="00905B07">
        <w:t xml:space="preserve"> prizna</w:t>
      </w:r>
      <w:r w:rsidR="00DC3A6F">
        <w:t>la</w:t>
      </w:r>
      <w:r w:rsidR="00905B07">
        <w:t xml:space="preserve"> na ročištu nisu osporene od strane ostalih vjerovnika, </w:t>
      </w:r>
      <w:r w:rsidR="005A4550">
        <w:t xml:space="preserve">na opisani način </w:t>
      </w:r>
      <w:r w:rsidR="00905B07">
        <w:t>određeno</w:t>
      </w:r>
      <w:r w:rsidR="005A4550">
        <w:t xml:space="preserve"> je u kojem iznosu i u kom isplatnom redu su  pojedine tražbine utvrđene, pa je odlučeno kao </w:t>
      </w:r>
      <w:r w:rsidR="006C62EC">
        <w:t xml:space="preserve">u izreci </w:t>
      </w:r>
      <w:r w:rsidR="005A4550">
        <w:t xml:space="preserve"> ovog rješenja temeljem čl. </w:t>
      </w:r>
      <w:r w:rsidR="00905B07">
        <w:t>2</w:t>
      </w:r>
      <w:r w:rsidR="00CD530F">
        <w:t>65 Stečajnog zakona (NN br.71/15).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5A4550">
      <w:r>
        <w:tab/>
      </w:r>
      <w:r>
        <w:tab/>
      </w:r>
      <w:r w:rsidR="00CD530F">
        <w:tab/>
      </w:r>
      <w:r w:rsidR="00CD530F">
        <w:tab/>
      </w:r>
      <w:r>
        <w:t xml:space="preserve">U Slavonskom Brodu, </w:t>
      </w:r>
      <w:r w:rsidR="00CD530F">
        <w:t>1</w:t>
      </w:r>
      <w:r w:rsidR="009E2C3D">
        <w:t>1</w:t>
      </w:r>
      <w:r w:rsidR="00C37BB4">
        <w:t>.</w:t>
      </w:r>
      <w:r w:rsidR="009E2C3D">
        <w:t>listopada</w:t>
      </w:r>
      <w:r w:rsidR="006C62EC">
        <w:t xml:space="preserve"> 2016</w:t>
      </w:r>
      <w:r>
        <w:t>.</w:t>
      </w:r>
    </w:p>
    <w:p w:rsidRDefault="00905B07" w:rsidP="005A4550" w:rsidR="00905B07"/>
    <w:p w:rsidRDefault="005A4550" w:rsidP="005A4550" w:rsidR="005A4550">
      <w:r>
        <w:t xml:space="preserve">                                                                                                    </w:t>
      </w:r>
      <w:r w:rsidR="009E2C3D">
        <w:t xml:space="preserve">  </w:t>
      </w:r>
      <w:r>
        <w:t xml:space="preserve">  STEČAJNI SUDAC:</w:t>
      </w:r>
    </w:p>
    <w:p w:rsidRDefault="005A4550" w:rsidP="005A4550" w:rsidR="005A4550"/>
    <w:p w:rsidRDefault="005A4550" w:rsidP="005A4550" w:rsidR="005A4550">
      <w:r>
        <w:t xml:space="preserve">                                                                                                       </w:t>
      </w:r>
      <w:r w:rsidR="009E2C3D">
        <w:t xml:space="preserve">     </w:t>
      </w:r>
      <w:r>
        <w:t xml:space="preserve"> Vesna Vukelić </w:t>
      </w:r>
    </w:p>
    <w:p w:rsidRDefault="005A4550" w:rsidP="005A4550" w:rsidR="005A4550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</w:p>
    <w:p w:rsidRDefault="005A4550" w:rsidP="005A4550" w:rsidR="006C62EC">
      <w:pPr>
        <w:rPr>
          <w:sz w:val="20"/>
          <w:szCs w:val="20"/>
        </w:rPr>
      </w:pPr>
      <w:r w:rsidRPr="006F32FE">
        <w:rPr>
          <w:sz w:val="20"/>
          <w:szCs w:val="20"/>
        </w:rPr>
        <w:t>Rok za žalbu iznosi 8 dana računajući od dana dostave</w:t>
      </w:r>
    </w:p>
    <w:p w:rsidRDefault="005A4550" w:rsidP="005A4550" w:rsidR="005A4550">
      <w:pPr>
        <w:rPr>
          <w:sz w:val="20"/>
          <w:szCs w:val="20"/>
        </w:rPr>
      </w:pPr>
      <w:r w:rsidRPr="006F32FE">
        <w:rPr>
          <w:sz w:val="20"/>
          <w:szCs w:val="20"/>
        </w:rPr>
        <w:t xml:space="preserve">rješenja, </w:t>
      </w:r>
      <w:r w:rsidR="006C62EC">
        <w:rPr>
          <w:sz w:val="20"/>
          <w:szCs w:val="20"/>
        </w:rPr>
        <w:t>a dostava se smatra obavljenom istekom 8 dana</w:t>
      </w:r>
    </w:p>
    <w:p w:rsidRDefault="006C62EC" w:rsidP="005A4550" w:rsidR="006C62EC" w:rsidRPr="006F32FE">
      <w:pPr>
        <w:rPr>
          <w:sz w:val="20"/>
          <w:szCs w:val="20"/>
        </w:rPr>
      </w:pPr>
      <w:r>
        <w:rPr>
          <w:sz w:val="20"/>
          <w:szCs w:val="20"/>
        </w:rPr>
        <w:t>od dana objave rješenja na mrežnoj stanici e-Oglasna ploča sudova.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Žalba se podnosi ovom sudu u dva primjerka, a o žalbi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5A4550" w:rsidP="005A4550" w:rsidR="005A4550"/>
    <w:p w:rsidRDefault="006C62EC" w:rsidP="005A4550" w:rsidR="005A4550">
      <w:r>
        <w:t>Dostaviti putem mrežne stanice e-Oglasna ploča</w:t>
      </w:r>
    </w:p>
    <w:p w:rsidRDefault="009E2C3D" w:rsidP="005A4550" w:rsidR="005A4550">
      <w:r>
        <w:t>1. stečajna</w:t>
      </w:r>
      <w:r w:rsidR="006C62EC">
        <w:t xml:space="preserve"> upravitelj</w:t>
      </w:r>
      <w:r>
        <w:t>ica</w:t>
      </w:r>
    </w:p>
    <w:p w:rsidRDefault="006C62EC" w:rsidP="005A4550" w:rsidR="006C62EC">
      <w:r>
        <w:t>2. stečajni vjerovnici</w:t>
      </w:r>
    </w:p>
    <w:p w:rsidRDefault="005A4550" w:rsidP="00102297" w:rsidR="005A4550">
      <w:pPr>
        <w:jc w:val="both"/>
      </w:pPr>
    </w:p>
    <w:p w:rsidRDefault="00102297" w:rsidP="005A4550" w:rsidR="00102297">
      <w:r>
        <w:tab/>
      </w:r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R="009F35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1CAD"/>
    <w:rsid w:val="00013D75"/>
    <w:rsid w:val="00032ADF"/>
    <w:rsid w:val="00034009"/>
    <w:rsid w:val="000500D4"/>
    <w:rsid w:val="0005694E"/>
    <w:rsid w:val="00060BCB"/>
    <w:rsid w:val="000647FA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4AD2"/>
    <w:rsid w:val="000D5ED1"/>
    <w:rsid w:val="000E0722"/>
    <w:rsid w:val="000E5DE2"/>
    <w:rsid w:val="000F1D21"/>
    <w:rsid w:val="000F3E05"/>
    <w:rsid w:val="00102297"/>
    <w:rsid w:val="001114D5"/>
    <w:rsid w:val="00113FA2"/>
    <w:rsid w:val="00117F63"/>
    <w:rsid w:val="00132772"/>
    <w:rsid w:val="00135D9D"/>
    <w:rsid w:val="0014269D"/>
    <w:rsid w:val="00151163"/>
    <w:rsid w:val="00157190"/>
    <w:rsid w:val="0017752C"/>
    <w:rsid w:val="001A1784"/>
    <w:rsid w:val="001A6179"/>
    <w:rsid w:val="001B0134"/>
    <w:rsid w:val="001E428F"/>
    <w:rsid w:val="001E58E9"/>
    <w:rsid w:val="001F2EB4"/>
    <w:rsid w:val="0020297C"/>
    <w:rsid w:val="002077C6"/>
    <w:rsid w:val="00214180"/>
    <w:rsid w:val="00222A66"/>
    <w:rsid w:val="002231A5"/>
    <w:rsid w:val="00227191"/>
    <w:rsid w:val="00236CE5"/>
    <w:rsid w:val="002558E3"/>
    <w:rsid w:val="00261D51"/>
    <w:rsid w:val="00263AAE"/>
    <w:rsid w:val="00283129"/>
    <w:rsid w:val="002911B8"/>
    <w:rsid w:val="002918C2"/>
    <w:rsid w:val="002B32C3"/>
    <w:rsid w:val="002B51BB"/>
    <w:rsid w:val="002C27D7"/>
    <w:rsid w:val="002C449D"/>
    <w:rsid w:val="002D1F5A"/>
    <w:rsid w:val="002E2E61"/>
    <w:rsid w:val="00305674"/>
    <w:rsid w:val="00323A96"/>
    <w:rsid w:val="0033295F"/>
    <w:rsid w:val="003331EA"/>
    <w:rsid w:val="00336433"/>
    <w:rsid w:val="003641AC"/>
    <w:rsid w:val="003903EE"/>
    <w:rsid w:val="003B07BE"/>
    <w:rsid w:val="003B2BC3"/>
    <w:rsid w:val="003D7CD6"/>
    <w:rsid w:val="003F0574"/>
    <w:rsid w:val="003F49C0"/>
    <w:rsid w:val="003F738E"/>
    <w:rsid w:val="004078B7"/>
    <w:rsid w:val="00407B92"/>
    <w:rsid w:val="00412E29"/>
    <w:rsid w:val="00413956"/>
    <w:rsid w:val="004162AF"/>
    <w:rsid w:val="0041716C"/>
    <w:rsid w:val="00423CFE"/>
    <w:rsid w:val="004369D8"/>
    <w:rsid w:val="004430AA"/>
    <w:rsid w:val="00443298"/>
    <w:rsid w:val="00444DB2"/>
    <w:rsid w:val="004501A6"/>
    <w:rsid w:val="0047449D"/>
    <w:rsid w:val="00490C02"/>
    <w:rsid w:val="0049405C"/>
    <w:rsid w:val="00495A76"/>
    <w:rsid w:val="00495E92"/>
    <w:rsid w:val="004B67BE"/>
    <w:rsid w:val="004E525E"/>
    <w:rsid w:val="004E7264"/>
    <w:rsid w:val="005119A8"/>
    <w:rsid w:val="00514493"/>
    <w:rsid w:val="00524A7E"/>
    <w:rsid w:val="0053087C"/>
    <w:rsid w:val="0053616A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B44"/>
    <w:rsid w:val="006939B6"/>
    <w:rsid w:val="006A182B"/>
    <w:rsid w:val="006B01AB"/>
    <w:rsid w:val="006B1077"/>
    <w:rsid w:val="006C62EC"/>
    <w:rsid w:val="006F32FE"/>
    <w:rsid w:val="006F3F54"/>
    <w:rsid w:val="007174D1"/>
    <w:rsid w:val="00762005"/>
    <w:rsid w:val="0076482C"/>
    <w:rsid w:val="0077514E"/>
    <w:rsid w:val="00782318"/>
    <w:rsid w:val="007A574C"/>
    <w:rsid w:val="007C18B7"/>
    <w:rsid w:val="007C62C6"/>
    <w:rsid w:val="007C7C94"/>
    <w:rsid w:val="007C7F17"/>
    <w:rsid w:val="007D449C"/>
    <w:rsid w:val="007D6694"/>
    <w:rsid w:val="007E00FD"/>
    <w:rsid w:val="00804E9C"/>
    <w:rsid w:val="00822194"/>
    <w:rsid w:val="00836331"/>
    <w:rsid w:val="0083716E"/>
    <w:rsid w:val="00837AD2"/>
    <w:rsid w:val="00843F19"/>
    <w:rsid w:val="00844CF2"/>
    <w:rsid w:val="0084637E"/>
    <w:rsid w:val="00853EB7"/>
    <w:rsid w:val="008923A3"/>
    <w:rsid w:val="008B1CCD"/>
    <w:rsid w:val="008B7058"/>
    <w:rsid w:val="008C29A2"/>
    <w:rsid w:val="008C3E52"/>
    <w:rsid w:val="008C62C7"/>
    <w:rsid w:val="008D4C74"/>
    <w:rsid w:val="008E65BD"/>
    <w:rsid w:val="008F7801"/>
    <w:rsid w:val="00903A3A"/>
    <w:rsid w:val="00905B07"/>
    <w:rsid w:val="00914D1B"/>
    <w:rsid w:val="009212A3"/>
    <w:rsid w:val="00932CC5"/>
    <w:rsid w:val="009412A6"/>
    <w:rsid w:val="00950485"/>
    <w:rsid w:val="0097538B"/>
    <w:rsid w:val="009817EE"/>
    <w:rsid w:val="0099728D"/>
    <w:rsid w:val="009B4303"/>
    <w:rsid w:val="009C550A"/>
    <w:rsid w:val="009C62A2"/>
    <w:rsid w:val="009D63FD"/>
    <w:rsid w:val="009E2C3D"/>
    <w:rsid w:val="009F3548"/>
    <w:rsid w:val="009F49CC"/>
    <w:rsid w:val="00A12C7A"/>
    <w:rsid w:val="00A134A5"/>
    <w:rsid w:val="00A30E3B"/>
    <w:rsid w:val="00A40E24"/>
    <w:rsid w:val="00A42547"/>
    <w:rsid w:val="00A455F1"/>
    <w:rsid w:val="00A460D0"/>
    <w:rsid w:val="00A51C56"/>
    <w:rsid w:val="00A61BC0"/>
    <w:rsid w:val="00A665AF"/>
    <w:rsid w:val="00A70F51"/>
    <w:rsid w:val="00AA23EE"/>
    <w:rsid w:val="00AA6A6C"/>
    <w:rsid w:val="00AE0A5C"/>
    <w:rsid w:val="00AE6D66"/>
    <w:rsid w:val="00AF1240"/>
    <w:rsid w:val="00B1128E"/>
    <w:rsid w:val="00B16383"/>
    <w:rsid w:val="00B202B5"/>
    <w:rsid w:val="00B2560A"/>
    <w:rsid w:val="00B260A8"/>
    <w:rsid w:val="00B5576C"/>
    <w:rsid w:val="00B652C7"/>
    <w:rsid w:val="00B7141D"/>
    <w:rsid w:val="00BA1E1D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6118"/>
    <w:rsid w:val="00C37BB4"/>
    <w:rsid w:val="00C37EE6"/>
    <w:rsid w:val="00C41FE2"/>
    <w:rsid w:val="00C57F0B"/>
    <w:rsid w:val="00C70173"/>
    <w:rsid w:val="00CB29A7"/>
    <w:rsid w:val="00CD530F"/>
    <w:rsid w:val="00D07093"/>
    <w:rsid w:val="00D14C7D"/>
    <w:rsid w:val="00D1790B"/>
    <w:rsid w:val="00D401C9"/>
    <w:rsid w:val="00D470BD"/>
    <w:rsid w:val="00D51006"/>
    <w:rsid w:val="00D62082"/>
    <w:rsid w:val="00D62F70"/>
    <w:rsid w:val="00D657C0"/>
    <w:rsid w:val="00D67B34"/>
    <w:rsid w:val="00D95198"/>
    <w:rsid w:val="00DA4C00"/>
    <w:rsid w:val="00DB590C"/>
    <w:rsid w:val="00DC3A6F"/>
    <w:rsid w:val="00DC649C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53094"/>
    <w:rsid w:val="00E569F5"/>
    <w:rsid w:val="00E70AD2"/>
    <w:rsid w:val="00E72251"/>
    <w:rsid w:val="00EA6D4D"/>
    <w:rsid w:val="00EC1642"/>
    <w:rsid w:val="00ED442F"/>
    <w:rsid w:val="00ED6ED5"/>
    <w:rsid w:val="00EE2C37"/>
    <w:rsid w:val="00F04DD3"/>
    <w:rsid w:val="00F05448"/>
    <w:rsid w:val="00F1628F"/>
    <w:rsid w:val="00F2467B"/>
    <w:rsid w:val="00F471D3"/>
    <w:rsid w:val="00F70ECF"/>
    <w:rsid w:val="00F870AC"/>
    <w:rsid w:val="00FB7AF6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3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A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A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A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A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3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A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A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A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A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2072</izvorni_sadrzaj>
    <derivirana_varijabla naziv="DomainObject.Predmet.Broj_1">2072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2016.</izvorni_sadrzaj>
    <derivirana_varijabla naziv="DomainObject.Predmet.DatumOsnivanja_1">19.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St-2072/2016</izvorni_sadrzaj>
    <derivirana_varijabla naziv="DomainObject.Predmet.OznakaBroj_1">St-2072/2016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LEDINA društvo s ograničenom odgovornošću za proizvodnju, trgovinu i usluge u stečaju</izvorni_sadrzaj>
    <derivirana_varijabla naziv="DomainObject.Predmet.ProtustrankaFormated_1">  Stečajna masa iza LEDINA društvo s ograničenom odgovornošću za proizvodnju, trgovinu i usluge u stečaju</derivirana_varijabla>
  </DomainObject.Predmet.ProtustrankaFormated>
  <DomainObject.Predmet.ProtustrankaFormatedOIB>
    <izvorni_sadrzaj>  Stečajna masa iza LEDINA društvo s ograničenom odgovornošću za proizvodnju, trgovinu i usluge u stečaju, OIB 69290570109</izvorni_sadrzaj>
    <derivirana_varijabla naziv="DomainObject.Predmet.ProtustrankaFormatedOIB_1">  Stečajna masa iza LEDINA društvo s ograničenom odgovornošću za proizvodnju, trgovinu i usluge u stečaju, OIB 69290570109</derivirana_varijabla>
  </DomainObject.Predmet.ProtustrankaFormatedOIB>
  <DomainObject.Predmet.ProtustrankaFormatedWithAdress>
    <izvorni_sadrzaj> Stečajna masa iza LEDINA društvo s ograničenom odgovornošću za proizvodnju, trgovinu i usluge u stečaju, Lapovačka 30, 32100 Vinkovci</izvorni_sadrzaj>
    <derivirana_varijabla naziv="DomainObject.Predmet.ProtustrankaFormatedWithAdress_1"> Stečajna masa iza LEDINA društvo s ograničenom odgovornošću za proizvodnju, trgovinu i usluge u stečaju, Lapovačka 30, 32100 Vinkovci</derivirana_varijabla>
  </DomainObject.Predmet.ProtustrankaFormatedWithAdress>
  <DomainObject.Predmet.ProtustrankaFormatedWithAdressOIB>
    <izvorni_sadrzaj> Stečajna masa iza LEDINA društvo s ograničenom odgovornošću za proizvodnju, trgovinu i usluge u stečaju, OIB 69290570109, Lapovačka 30, 32100 Vinkovci</izvorni_sadrzaj>
    <derivirana_varijabla naziv="DomainObject.Predmet.ProtustrankaFormatedWithAdressOIB_1"> Stečajna masa iza LEDINA društvo s ograničenom odgovornošću za proizvodnju, trgovinu i usluge u stečaju, OIB 69290570109, Lapovačka 30, 32100 Vinkovci</derivirana_varijabla>
  </DomainObject.Predmet.ProtustrankaFormatedWithAdressOIB>
  <DomainObject.Predmet.ProtustrankaWithAdress>
    <izvorni_sadrzaj>Stečajna masa iza LEDINA društvo s ograničenom odgovornošću za proizvodnju, trgovinu i usluge u stečaju Lapovačka 30, 32100 Vinkovci</izvorni_sadrzaj>
    <derivirana_varijabla naziv="DomainObject.Predmet.ProtustrankaWithAdress_1">Stečajna masa iza LEDINA društvo s ograničenom odgovornošću za proizvodnju, trgovinu i usluge u stečaju Lapovačka 30, 32100 Vinkovci</derivirana_varijabla>
  </DomainObject.Predmet.ProtustrankaWithAdress>
  <DomainObject.Predmet.ProtustrankaWithAdressOIB>
    <izvorni_sadrzaj>Stečajna masa iza LEDINA društvo s ograničenom odgovornošću za proizvodnju, trgovinu i usluge u stečaju, OIB 69290570109, Lapovačka 30, 32100 Vinkovci</izvorni_sadrzaj>
    <derivirana_varijabla naziv="DomainObject.Predmet.ProtustrankaWithAdressOIB_1">Stečajna masa iza LEDINA društvo s ograničenom odgovornošću za proizvodnju, trgovinu i usluge u stečaju, OIB 69290570109, Lapovačka 30, 32100 Vinkovci</derivirana_varijabla>
  </DomainObject.Predmet.ProtustrankaWithAdressOIB>
  <DomainObject.Predmet.ProtustrankaNazivFormated>
    <izvorni_sadrzaj>Stečajna masa iza LEDINA društvo s ograničenom odgovornošću za proizvodnju, trgovinu i usluge u stečaju</izvorni_sadrzaj>
    <derivirana_varijabla naziv="DomainObject.Predmet.ProtustrankaNazivFormated_1">Stečajna masa iza LEDINA društvo s ograničenom odgovornošću za proizvodnju, trgovinu i usluge u stečaju</derivirana_varijabla>
  </DomainObject.Predmet.ProtustrankaNazivFormated>
  <DomainObject.Predmet.ProtustrankaNazivFormatedOIB>
    <izvorni_sadrzaj>Stečajna masa iza LEDINA društvo s ograničenom odgovornošću za proizvodnju, trgovinu i usluge u stečaju, OIB 69290570109</izvorni_sadrzaj>
    <derivirana_varijabla naziv="DomainObject.Predmet.ProtustrankaNazivFormatedOIB_1">Stečajna masa iza LEDINA društvo s ograničenom odgovornošću za proizvodnju, trgovinu i usluge u stečaju, OIB 69290570109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LEDINA društvo s ograničenom odgovornošću za proizvodnju, trgovinu i usluge u stečaju</item>
    </izvorni_sadrzaj>
    <derivirana_varijabla naziv="DomainObject.Predmet.ProtuStrankaListFormated_1">
      <item>Stečajna masa iza LEDINA društvo s ograničenom odgovornošću za proizvodnju, trgovinu i usluge u stečaju</item>
    </derivirana_varijabla>
  </DomainObject.Predmet.ProtuStrankaListFormated>
  <DomainObject.Predmet.ProtuStrankaListFormatedOIB>
    <izvorni_sadrzaj>
      <item>Stečajna masa iza LEDINA društvo s ograničenom odgovornošću za proizvodnju, trgovinu i usluge u stečaju, OIB 69290570109</item>
    </izvorni_sadrzaj>
    <derivirana_varijabla naziv="DomainObject.Predmet.ProtuStrankaListFormatedOIB_1">
      <item>Stečajna masa iza LEDINA društvo s ograničenom odgovornošću za proizvodnju, trgovinu i usluge u stečaju, OIB 69290570109</item>
    </derivirana_varijabla>
  </DomainObject.Predmet.ProtuStrankaListFormatedOIB>
  <DomainObject.Predmet.ProtuStrankaListFormatedWithAdress>
    <izvorni_sadrzaj>
      <item>Stečajna masa iza LEDINA društvo s ograničenom odgovornošću za proizvodnju, trgovinu i usluge u stečaju, Lapovačka 30, 32100 Vinkovci</item>
    </izvorni_sadrzaj>
    <derivirana_varijabla naziv="DomainObject.Predmet.ProtuStrankaListFormatedWithAdress_1">
      <item>Stečajna masa iza LEDINA društvo s ograničenom odgovornošću za proizvodnju, trgovinu i usluge u stečaju, Lapovačka 30, 32100 Vinkovci</item>
    </derivirana_varijabla>
  </DomainObject.Predmet.ProtuStrankaListFormatedWithAdress>
  <DomainObject.Predmet.ProtuStrankaListFormatedWithAdressOIB>
    <izvorni_sadrzaj>
      <item>Stečajna masa iza LEDINA društvo s ograničenom odgovornošću za proizvodnju, trgovinu i usluge u stečaju, OIB 69290570109, Lapovačka 30, 32100 Vinkovci</item>
    </izvorni_sadrzaj>
    <derivirana_varijabla naziv="DomainObject.Predmet.ProtuStrankaListFormatedWithAdressOIB_1">
      <item>Stečajna masa iza LEDINA društvo s ograničenom odgovornošću za proizvodnju, trgovinu i usluge u stečaju, OIB 69290570109, Lapovačka 30, 32100 Vinkovci</item>
    </derivirana_varijabla>
  </DomainObject.Predmet.ProtuStrankaListFormatedWithAdressOIB>
  <DomainObject.Predmet.ProtuStrankaListNazivFormated>
    <izvorni_sadrzaj>
      <item>Stečajna masa iza LEDINA društvo s ograničenom odgovornošću za proizvodnju, trgovinu i usluge u stečaju</item>
    </izvorni_sadrzaj>
    <derivirana_varijabla naziv="DomainObject.Predmet.ProtuStrankaListNazivFormated_1">
      <item>Stečajna masa iza LEDINA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LEDINA društvo s ograničenom odgovornošću za proizvodnju, trgovinu i usluge u stečaju, OIB 69290570109</item>
    </izvorni_sadrzaj>
    <derivirana_varijabla naziv="DomainObject.Predmet.ProtuStrankaListNazivFormatedOIB_1">
      <item>Stečajna masa iza LEDINA društvo s ograničenom odgovornošću za proizvodnju, trgovinu i usluge u stečaju, OIB 69290570109</item>
    </derivirana_varijabla>
  </DomainObject.Predmet.ProtuStrankaListNazivFormatedOIB>
  <DomainObject.Predmet.OstaliListFormated>
    <izvorni_sadrzaj>
      <item>MARGARETA BONDŽA</item>
      <item>VESNA LAZARIĆ</item>
    </izvorni_sadrzaj>
    <derivirana_varijabla naziv="DomainObject.Predmet.OstaliListFormated_1">
      <item>MARGARETA BONDŽA</item>
      <item>VESNA LAZARIĆ</item>
    </derivirana_varijabla>
  </DomainObject.Predmet.OstaliListFormated>
  <DomainObject.Predmet.OstaliListFormatedOIB>
    <izvorni_sadrzaj>
      <item>MARGARETA BONDŽA</item>
      <item>VESNA LAZARIĆ</item>
    </izvorni_sadrzaj>
    <derivirana_varijabla naziv="DomainObject.Predmet.OstaliListFormatedOIB_1">
      <item>MARGARETA BONDŽA</item>
      <item>VESNA LAZARIĆ</item>
    </derivirana_varijabla>
  </DomainObject.Predmet.OstaliListFormatedOIB>
  <DomainObject.Predmet.OstaliListFormatedWithAdress>
    <izvorni_sadrzaj>
      <item>MARGARETA BONDŽA</item>
      <item>VESNA LAZARIĆ</item>
    </izvorni_sadrzaj>
    <derivirana_varijabla naziv="DomainObject.Predmet.OstaliListFormatedWithAdress_1">
      <item>MARGARETA BONDŽA</item>
      <item>VESNA LAZARIĆ</item>
    </derivirana_varijabla>
  </DomainObject.Predmet.OstaliListFormatedWithAdress>
  <DomainObject.Predmet.OstaliListFormatedWithAdressOIB>
    <izvorni_sadrzaj>
      <item>MARGARETA BONDŽA</item>
      <item>VESNA LAZARIĆ</item>
    </izvorni_sadrzaj>
    <derivirana_varijabla naziv="DomainObject.Predmet.OstaliListFormatedWithAdressOIB_1">
      <item>MARGARETA BONDŽA</item>
      <item>VESNA LAZARIĆ</item>
    </derivirana_varijabla>
  </DomainObject.Predmet.OstaliListFormatedWithAdressOIB>
  <DomainObject.Predmet.OstaliListNazivFormated>
    <izvorni_sadrzaj>
      <item>MARGARETA BONDŽA</item>
      <item>VESNA LAZARIĆ</item>
    </izvorni_sadrzaj>
    <derivirana_varijabla naziv="DomainObject.Predmet.OstaliListNazivFormated_1">
      <item>MARGARETA BONDŽA</item>
      <item>VESNA LAZARIĆ</item>
    </derivirana_varijabla>
  </DomainObject.Predmet.OstaliListNazivFormated>
  <DomainObject.Predmet.OstaliListNazivFormatedOIB>
    <izvorni_sadrzaj>
      <item>MARGARETA BONDŽA</item>
      <item>VESNA LAZARIĆ</item>
    </izvorni_sadrzaj>
    <derivirana_varijabla naziv="DomainObject.Predmet.OstaliListNazivFormatedOIB_1">
      <item>MARGARETA BONDŽA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LEDINA društvo s ograničenom odgovornošću za proizvodnju, trgovinu i usluge u stečaju</izvorni_sadrzaj>
    <derivirana_varijabla naziv="DomainObject.Predmet.ProtustrankaIDrugi_1">Stečajna masa iza LEDINA društvo s ograničenom odgovornošću za proizvodnju,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LEDINA društvo s ograničenom odgovornošću za proizvodnju, trgovinu i usluge u stečaju, OIB 69290570109, Lapovačka 30, 32100 Vinkovci</izvorni_sadrzaj>
    <derivirana_varijabla naziv="DomainObject.Predmet.ProtustrankaIDrugiAdressOIB_1">Stečajna masa iza LEDINA društvo s ograničenom odgovornošću za proizvodnju, trgovinu i usluge u stečaju, OIB 69290570109, Lapovačka 30,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LEDINA društvo s ograničenom odgovornošću za proizvodnju, trgovinu i usluge u stečaju</item>
      <item>MARGARETA BONDŽA</item>
      <item>VESNA LAZARIĆ</item>
    </izvorni_sadrzaj>
    <derivirana_varijabla naziv="DomainObject.Predmet.SudioniciListNaziv_1">
      <item>Stečajna masa iza LEDINA društvo s ograničenom odgovornošću za proizvodnju, trgovinu i usluge u stečaju</item>
      <item>MARGARETA BONDŽA</item>
      <item>VESNA LAZARIĆ</item>
    </derivirana_varijabla>
  </DomainObject.Predmet.SudioniciListNaziv>
  <DomainObject.Predmet.SudioniciListAdressOIB>
    <izvorni_sadrzaj>
      <item>Stečajna masa iza LEDINA društvo s ograničenom odgovornošću za proizvodnju, trgovinu i usluge u stečaju, OIB 69290570109, Lapovačka 30,32100 Vinkovci</item>
      <item>MARGARETA BONDŽA</item>
      <item>VESNA LAZARIĆ</item>
    </izvorni_sadrzaj>
    <derivirana_varijabla naziv="DomainObject.Predmet.SudioniciListAdressOIB_1">
      <item>Stečajna masa iza LEDINA društvo s ograničenom odgovornošću za proizvodnju, trgovinu i usluge u stečaju, OIB 69290570109, Lapovačka 30,32100 Vinkovci</item>
      <item>MARGARETA BONDŽA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69290570109</item>
      <item>, OIB null</item>
      <item>, OIB null</item>
    </izvorni_sadrzaj>
    <derivirana_varijabla naziv="DomainObject.Predmet.SudioniciListNazivOIB_1">
      <item>, OIB 69290570109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570F05-CC73-4E43-A40C-F3200ADE2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433</properties:Words>
  <properties:Characters>2401</properties:Characters>
  <properties:Lines>114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2016-10-11T07:58:00Z</dcterms:created>
  <dc:creator>Korisnik</dc:creator>
  <cp:lastModifiedBy>wsadmin</cp:lastModifiedBy>
  <cp:lastPrinted>2016-10-11T07:53:00Z</cp:lastPrinted>
  <dcterms:modified xmlns:xsi="http://www.w3.org/2001/XMLSchema-instance" xsi:type="dcterms:W3CDTF">2016-10-11T08:00:00Z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