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5200" w14:paraId="ffa5200" w:rsidRDefault="007755BF" w:rsidP="007755BF" w:rsidR="007755BF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D5011C" w:rsidP="007755BF" w:rsidR="007755BF" w:rsidRPr="004D3099">
      <w:r>
        <w:t xml:space="preserve">   </w:t>
      </w:r>
      <w:r w:rsidR="007755BF" w:rsidRPr="004D3099">
        <w:t xml:space="preserve">REPUBLIKA HRVATSKA </w:t>
      </w:r>
      <w:r w:rsidR="007755BF" w:rsidRPr="004D3099">
        <w:tab/>
      </w:r>
      <w:r w:rsidR="007755BF" w:rsidRPr="004D3099">
        <w:tab/>
      </w:r>
      <w:r w:rsidR="007755BF" w:rsidRPr="004D3099">
        <w:tab/>
      </w:r>
      <w:r w:rsidR="007755BF" w:rsidRPr="004D3099">
        <w:tab/>
      </w:r>
      <w:r w:rsidR="007755BF" w:rsidRPr="004D3099">
        <w:tab/>
      </w:r>
    </w:p>
    <w:p w:rsidRDefault="007755BF" w:rsidP="007755BF" w:rsidR="007755BF" w:rsidRPr="004D3099">
      <w:r w:rsidRPr="004D3099">
        <w:t>TRGOVAČKI SUD U PAZINU</w:t>
      </w:r>
    </w:p>
    <w:p w:rsidRDefault="00D5011C" w:rsidP="007755BF" w:rsidR="00D5011C">
      <w:r>
        <w:t xml:space="preserve">     </w:t>
      </w:r>
      <w:r w:rsidR="0048065A" w:rsidRPr="004D3099">
        <w:t>Dršćevk</w:t>
      </w:r>
      <w:r w:rsidR="0048065A">
        <w:t>a 1,</w:t>
      </w:r>
      <w:r w:rsidR="007755BF" w:rsidRPr="004D3099">
        <w:t xml:space="preserve"> </w:t>
      </w:r>
      <w:r w:rsidR="0048065A">
        <w:t>52000 Pazin</w:t>
      </w:r>
      <w:r w:rsidR="007755BF">
        <w:tab/>
      </w:r>
      <w:r w:rsidR="007755BF">
        <w:tab/>
      </w:r>
      <w:r w:rsidR="007755BF">
        <w:tab/>
      </w:r>
    </w:p>
    <w:p w:rsidRDefault="007755BF" w:rsidP="007755BF" w:rsidR="007755BF" w:rsidRPr="004D3099">
      <w:r>
        <w:tab/>
        <w:t xml:space="preserve">      </w:t>
      </w:r>
    </w:p>
    <w:p w:rsidRDefault="007755BF" w:rsidP="007755BF" w:rsidR="007755BF">
      <w:pPr>
        <w:jc w:val="center"/>
      </w:pPr>
      <w:r w:rsidRPr="004D3099">
        <w:t>R E P U B L I K A   H R V A T S K A</w:t>
      </w:r>
    </w:p>
    <w:p w:rsidRDefault="00D2107D" w:rsidP="007755BF" w:rsidR="00D2107D" w:rsidRPr="004D3099">
      <w:pPr>
        <w:jc w:val="center"/>
      </w:pPr>
    </w:p>
    <w:p w:rsidRDefault="007755BF" w:rsidP="007755BF" w:rsidR="007755BF">
      <w:pPr>
        <w:jc w:val="center"/>
      </w:pPr>
      <w:r w:rsidRPr="004D3099">
        <w:t>R J E Š E N J E</w:t>
      </w:r>
    </w:p>
    <w:p w:rsidRDefault="0048065A" w:rsidP="007755BF" w:rsidR="0048065A" w:rsidRPr="004D3099">
      <w:pPr>
        <w:jc w:val="center"/>
      </w:pPr>
    </w:p>
    <w:p w:rsidRDefault="0048065A" w:rsidP="00F234B9" w:rsidR="009F24FA">
      <w:pPr>
        <w:jc w:val="both"/>
      </w:pPr>
      <w:r>
        <w:tab/>
      </w:r>
      <w:r w:rsidR="009F24FA" w:rsidRPr="009F24FA">
        <w:t>Trgovački sud u Pazinu, po stečajno</w:t>
      </w:r>
      <w:r w:rsidR="00486791">
        <w:t>j sutkinji Tijani Licul</w:t>
      </w:r>
      <w:r w:rsidR="009F24FA" w:rsidRPr="009F24FA">
        <w:t xml:space="preserve">, u stečajnom postupku nad </w:t>
      </w:r>
      <w:r w:rsidR="00263F8C">
        <w:t>stečajnom masom iza trgovačkog društva HEMMING d.o.o. "u stečaju", Pula, Laginjina 6, OIB: 33450524436</w:t>
      </w:r>
      <w:r w:rsidR="001964BE">
        <w:t xml:space="preserve">, </w:t>
      </w:r>
      <w:r w:rsidR="001964BE">
        <w:rPr>
          <w:color w:val="000000"/>
        </w:rPr>
        <w:t xml:space="preserve">zastupan po stečajnom upravitelju </w:t>
      </w:r>
      <w:r w:rsidR="00263F8C">
        <w:rPr>
          <w:color w:val="000000"/>
        </w:rPr>
        <w:t xml:space="preserve">Damiru Debeljuhu iz Pule, </w:t>
      </w:r>
      <w:r w:rsidR="00943E76">
        <w:rPr>
          <w:color w:val="000000"/>
        </w:rPr>
        <w:t>Laginjina 6</w:t>
      </w:r>
      <w:r w:rsidR="009F24FA" w:rsidRPr="009F24FA">
        <w:t xml:space="preserve">, </w:t>
      </w:r>
      <w:r w:rsidR="00943E76">
        <w:t>26</w:t>
      </w:r>
      <w:r w:rsidR="009F24FA" w:rsidRPr="009F24FA">
        <w:t xml:space="preserve">. </w:t>
      </w:r>
      <w:r w:rsidR="00943E76">
        <w:t>rujna</w:t>
      </w:r>
      <w:r w:rsidR="009F24FA" w:rsidRPr="009F24FA">
        <w:t xml:space="preserve"> 2018.</w:t>
      </w:r>
    </w:p>
    <w:p w:rsidRDefault="007755BF" w:rsidP="00F234B9" w:rsidR="007755BF" w:rsidRPr="004D3099">
      <w:pPr>
        <w:jc w:val="center"/>
      </w:pPr>
      <w:r w:rsidRPr="004D3099">
        <w:t>r i j e š i o  j e</w:t>
      </w:r>
    </w:p>
    <w:p w:rsidRDefault="007755BF" w:rsidP="007755BF" w:rsidR="007755BF" w:rsidRPr="004D3099">
      <w:pPr>
        <w:jc w:val="both"/>
      </w:pPr>
    </w:p>
    <w:p w:rsidRDefault="007755BF" w:rsidP="007755BF" w:rsidR="007755BF" w:rsidRPr="004D3099">
      <w:pPr>
        <w:jc w:val="both"/>
      </w:pPr>
      <w:r>
        <w:tab/>
        <w:t>I</w:t>
      </w:r>
      <w:r w:rsidRPr="004D3099">
        <w:t>.</w:t>
      </w:r>
      <w:r w:rsidRPr="004D3099">
        <w:tab/>
        <w:t>Poziv</w:t>
      </w:r>
      <w:r>
        <w:t xml:space="preserve">aju se vjerovnici nižih isplatnih redova </w:t>
      </w:r>
      <w:r w:rsidR="001964BE">
        <w:t xml:space="preserve">stečajne mase iza </w:t>
      </w:r>
      <w:r w:rsidR="00943E76">
        <w:t>HEMMING d.o.o. "u stečaju", Pula, Laginjina 6, OIB: 33450524436</w:t>
      </w:r>
      <w:r w:rsidR="00D2107D">
        <w:t xml:space="preserve">, </w:t>
      </w:r>
      <w:r>
        <w:t>da u roku od 3</w:t>
      </w:r>
      <w:r w:rsidRPr="004D3099">
        <w:t xml:space="preserve">0 dana od dana objave ovog rješenja na mrežnoj stranici e-Oglasna ploča Trgovačkog suda u Pazinu, prijave svoje tražbine na adresu stečajnog upravitelja </w:t>
      </w:r>
      <w:r w:rsidR="00943E76">
        <w:t>Damira Debeljuha iz Pule, Laginjina 6</w:t>
      </w:r>
      <w:r>
        <w:t xml:space="preserve">, </w:t>
      </w:r>
      <w:r w:rsidRPr="004D3099">
        <w:t xml:space="preserve">u dva primjerka, sa sadržajem prijave propisanim odredbom čl. 257. st. </w:t>
      </w:r>
      <w:r>
        <w:t>5</w:t>
      </w:r>
      <w:r w:rsidRPr="004D3099">
        <w:t>. Stečajnog zakona (dalje: SZ)</w:t>
      </w:r>
      <w:r>
        <w:t>, u kojoj treba naznačiti da se radi o tražbini nižeg isplatnog reda i redno mjesto na koje vjerovnik ima pravo</w:t>
      </w:r>
      <w:r w:rsidRPr="004D3099">
        <w:t>.</w:t>
      </w:r>
    </w:p>
    <w:p w:rsidRDefault="007755BF" w:rsidP="007755BF" w:rsidR="007755BF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</w:t>
      </w:r>
      <w:r w:rsidR="00943E76">
        <w:t>6742017</w:t>
      </w:r>
      <w:r w:rsidRPr="00DA176A">
        <w:t>.</w:t>
      </w:r>
    </w:p>
    <w:p w:rsidRDefault="007755BF" w:rsidP="007755BF" w:rsidR="007755BF" w:rsidRPr="004D3099">
      <w:pPr>
        <w:jc w:val="both"/>
      </w:pPr>
      <w:r w:rsidRPr="004D3099">
        <w:t xml:space="preserve"> </w:t>
      </w:r>
    </w:p>
    <w:p w:rsidRDefault="007755BF" w:rsidP="007755BF" w:rsidR="007755BF" w:rsidRPr="004D3099">
      <w:pPr>
        <w:jc w:val="both"/>
      </w:pPr>
      <w:r>
        <w:tab/>
        <w:t>II</w:t>
      </w:r>
      <w:r w:rsidRPr="004D3099">
        <w:t>.</w:t>
      </w:r>
      <w:r w:rsidRPr="004D3099">
        <w:tab/>
        <w:t>Prijavu tražbine podnesenu nakon isteka roka za prijavljivanje sud će odbaciti rješenjem (čl. 257. st. 6. SZ-a).</w:t>
      </w:r>
    </w:p>
    <w:p w:rsidRDefault="007755BF" w:rsidP="007755BF" w:rsidR="007755BF" w:rsidRPr="004D3099">
      <w:pPr>
        <w:jc w:val="both"/>
      </w:pPr>
      <w:r w:rsidRPr="004D3099">
        <w:tab/>
        <w:t xml:space="preserve">Samo prijave dostavljene na način koji je naveden u točki I. ovog rješenja smatraju se urednima i pravovremenima. </w:t>
      </w:r>
    </w:p>
    <w:p w:rsidRDefault="007755BF" w:rsidP="007755BF" w:rsidR="007755BF">
      <w:pPr>
        <w:jc w:val="both"/>
      </w:pPr>
      <w:r w:rsidRPr="004D3099">
        <w:tab/>
      </w:r>
      <w:r>
        <w:tab/>
      </w:r>
    </w:p>
    <w:p w:rsidRDefault="007755BF" w:rsidP="007755BF" w:rsidR="007755BF" w:rsidRPr="008B2467">
      <w:pPr>
        <w:jc w:val="both"/>
      </w:pPr>
      <w:r>
        <w:tab/>
        <w:t>III</w:t>
      </w:r>
      <w:r w:rsidRPr="008B2467">
        <w:t>.</w:t>
      </w:r>
      <w:r w:rsidRPr="008B2467">
        <w:tab/>
        <w:t xml:space="preserve">Ispitno ročište na kojem će se ispitivati prijavljene tražbine određuje se za dan </w:t>
      </w:r>
    </w:p>
    <w:p w:rsidRDefault="007755BF" w:rsidP="007755BF" w:rsidR="007755BF" w:rsidRPr="008B2467">
      <w:pPr>
        <w:jc w:val="center"/>
      </w:pPr>
    </w:p>
    <w:p w:rsidRDefault="00BC1A53" w:rsidP="007755BF" w:rsidR="007755BF" w:rsidRPr="00E25754">
      <w:pPr>
        <w:jc w:val="center"/>
      </w:pPr>
      <w:r>
        <w:t>5</w:t>
      </w:r>
      <w:r w:rsidR="001B037E">
        <w:t xml:space="preserve">. </w:t>
      </w:r>
      <w:r w:rsidR="00943E76">
        <w:t>studenog</w:t>
      </w:r>
      <w:r w:rsidR="007755BF">
        <w:t xml:space="preserve"> 201</w:t>
      </w:r>
      <w:r w:rsidR="00AD61ED">
        <w:t>8</w:t>
      </w:r>
      <w:r w:rsidR="0048065A">
        <w:t xml:space="preserve">. u </w:t>
      </w:r>
      <w:r w:rsidR="00766693">
        <w:t>9:00</w:t>
      </w:r>
      <w:r w:rsidR="007755BF" w:rsidRPr="00E25754">
        <w:t xml:space="preserve"> sati,</w:t>
      </w:r>
    </w:p>
    <w:p w:rsidRDefault="007755BF" w:rsidP="007755BF" w:rsidR="007755BF" w:rsidRPr="00E25754">
      <w:pPr>
        <w:jc w:val="center"/>
      </w:pPr>
      <w:r w:rsidRPr="00E25754">
        <w:t xml:space="preserve">sudnica broj </w:t>
      </w:r>
      <w:r w:rsidR="00BC1A53">
        <w:t>6</w:t>
      </w:r>
      <w:r w:rsidRPr="00E25754">
        <w:t>,</w:t>
      </w:r>
    </w:p>
    <w:p w:rsidRDefault="007755BF" w:rsidP="007755BF" w:rsidR="007755BF" w:rsidRPr="00E25754">
      <w:pPr>
        <w:jc w:val="center"/>
      </w:pPr>
      <w:r w:rsidRPr="00E25754">
        <w:t xml:space="preserve">u Trgovačkom sudu u Pazinu, Dršćevka 1. </w:t>
      </w:r>
    </w:p>
    <w:p w:rsidRDefault="007755BF" w:rsidP="007755BF" w:rsidR="007755BF" w:rsidRPr="004D3099">
      <w:pPr>
        <w:jc w:val="both"/>
      </w:pPr>
    </w:p>
    <w:p w:rsidRDefault="007755BF" w:rsidP="007755BF" w:rsidR="007755BF" w:rsidRPr="004D3099">
      <w:pPr>
        <w:jc w:val="center"/>
      </w:pPr>
      <w:r w:rsidRPr="004D3099">
        <w:t>Obrazloženje</w:t>
      </w:r>
    </w:p>
    <w:p w:rsidRDefault="007755BF" w:rsidP="007755BF" w:rsidR="007755BF" w:rsidRPr="004D3099">
      <w:pPr>
        <w:jc w:val="both"/>
      </w:pPr>
    </w:p>
    <w:p w:rsidRDefault="007755BF" w:rsidP="007755BF" w:rsidR="005A454D">
      <w:pPr>
        <w:jc w:val="both"/>
      </w:pPr>
      <w:r>
        <w:tab/>
      </w:r>
      <w:r w:rsidR="00AD61ED">
        <w:t>Na prijedlog stečajnog upravitelja, a t</w:t>
      </w:r>
      <w:r>
        <w:t>emeljem odredbe čl. 257. st. 5. i 6. S</w:t>
      </w:r>
      <w:r w:rsidR="005A454D">
        <w:t>tečajnog zakona</w:t>
      </w:r>
      <w:r w:rsidR="00AD61ED">
        <w:t>,</w:t>
      </w:r>
      <w:r>
        <w:t xml:space="preserve"> pozvani su vjerovnici nižih isplatnih redova prijaviti tražbine.</w:t>
      </w:r>
    </w:p>
    <w:p w:rsidRDefault="007755BF" w:rsidP="007755BF" w:rsidR="007755BF">
      <w:pPr>
        <w:jc w:val="both"/>
      </w:pPr>
      <w:r w:rsidRPr="004D3099">
        <w:tab/>
      </w:r>
    </w:p>
    <w:p w:rsidRDefault="007755BF" w:rsidP="007755BF" w:rsidR="007755BF">
      <w:pPr>
        <w:jc w:val="center"/>
      </w:pPr>
      <w:r w:rsidRPr="004D3099">
        <w:t>U Pazi</w:t>
      </w:r>
      <w:r>
        <w:t>nu</w:t>
      </w:r>
      <w:r w:rsidR="0048065A">
        <w:t>,</w:t>
      </w:r>
      <w:r w:rsidR="00B24413">
        <w:t xml:space="preserve"> </w:t>
      </w:r>
      <w:r w:rsidR="00766693">
        <w:t>26</w:t>
      </w:r>
      <w:r w:rsidR="009F24FA" w:rsidRPr="009F24FA">
        <w:t xml:space="preserve">. </w:t>
      </w:r>
      <w:r w:rsidR="00766693">
        <w:t>rujna</w:t>
      </w:r>
      <w:r w:rsidR="009F24FA" w:rsidRPr="009F24FA">
        <w:t xml:space="preserve"> 2018.</w:t>
      </w:r>
    </w:p>
    <w:p w:rsidRDefault="005A454D" w:rsidP="007755BF" w:rsidR="005A454D" w:rsidRPr="004D3099">
      <w:pPr>
        <w:jc w:val="center"/>
      </w:pPr>
    </w:p>
    <w:p w:rsidRDefault="00BC1A53" w:rsidP="007755BF" w:rsidR="007755B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BC1A53" w:rsidP="007755BF" w:rsidR="00BC1A53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Tijana Licul</w:t>
      </w:r>
      <w:r w:rsidR="009D462E">
        <w:t>, v. r.</w:t>
      </w:r>
      <w:r>
        <w:tab/>
      </w:r>
      <w:r>
        <w:tab/>
      </w:r>
      <w:r>
        <w:tab/>
      </w:r>
    </w:p>
    <w:p w:rsidRDefault="00BC1A53" w:rsidP="00BC1A53" w:rsidR="00BC1A53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7755BF" w:rsidP="00BC1A53" w:rsidR="007755BF">
      <w:pPr>
        <w:jc w:val="both"/>
      </w:pPr>
      <w:r>
        <w:t>UPUTA O PRAVNOM LIJEKU:</w:t>
      </w:r>
    </w:p>
    <w:p w:rsidRDefault="007755BF" w:rsidP="007755BF" w:rsidR="007755BF" w:rsidRPr="004D457C">
      <w:pPr>
        <w:ind w:firstLine="720"/>
        <w:jc w:val="both"/>
      </w:pPr>
      <w:r>
        <w:t xml:space="preserve">Protiv ove odluke može </w:t>
      </w:r>
      <w:r w:rsidR="00AD61ED">
        <w:t xml:space="preserve">se </w:t>
      </w:r>
      <w:r>
        <w:t>podnijeti žalb</w:t>
      </w:r>
      <w:r w:rsidR="00AD61ED">
        <w:t>a</w:t>
      </w:r>
      <w:r>
        <w:t xml:space="preserve"> u roku od 8 dana od dana dostave iste</w:t>
      </w:r>
      <w:r w:rsidR="00A427F5">
        <w:t>,</w:t>
      </w:r>
      <w:r>
        <w:t xml:space="preserve">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7755BF" w:rsidP="007755BF" w:rsidR="007755BF" w:rsidRPr="00E605C9">
      <w:pPr>
        <w:jc w:val="both"/>
      </w:pPr>
    </w:p>
    <w:p w:rsidRDefault="007755BF" w:rsidP="007755BF" w:rsidR="007755BF" w:rsidRPr="004D3099">
      <w:pPr>
        <w:jc w:val="both"/>
      </w:pPr>
      <w:r w:rsidRPr="004D3099">
        <w:t>DNA:</w:t>
      </w:r>
    </w:p>
    <w:p w:rsidRDefault="00D2107D" w:rsidP="00D2107D" w:rsidR="00D2107D">
      <w:pPr>
        <w:jc w:val="both"/>
      </w:pPr>
      <w:r w:rsidRPr="004D3099">
        <w:t>- e-oglasna ploča 8 dana</w:t>
      </w:r>
    </w:p>
    <w:p w:rsidRDefault="009F24FA" w:rsidP="009F24FA" w:rsidR="00500701">
      <w:pPr>
        <w:jc w:val="both"/>
      </w:pPr>
      <w:r w:rsidRPr="009F24FA">
        <w:t>-  stečajni upravitelj</w:t>
      </w:r>
      <w:r w:rsidR="00BC1A53">
        <w:t xml:space="preserve"> </w:t>
      </w:r>
      <w:r w:rsidR="00766693">
        <w:t xml:space="preserve">Damir Debeljuh </w:t>
      </w:r>
    </w:p>
    <w:sectPr w:rsidSect="00D5011C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A8E" w:rsidP="007755BF" w:rsidR="00AC6A8E">
      <w:r>
        <w:separator/>
      </w:r>
    </w:p>
  </w:endnote>
  <w:endnote w:id="0" w:type="continuationSeparator">
    <w:p w:rsidRDefault="00AC6A8E" w:rsidP="007755BF" w:rsidR="00AC6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A8E" w:rsidP="007755BF" w:rsidR="00AC6A8E">
      <w:r>
        <w:separator/>
      </w:r>
    </w:p>
  </w:footnote>
  <w:footnote w:id="0" w:type="continuationSeparator">
    <w:p w:rsidRDefault="00AC6A8E" w:rsidP="007755BF" w:rsidR="00AC6A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3048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30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037E" w:rsidP="0048065A" w:rsidR="008A4163" w:rsidRPr="008B24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F24FA">
      <w:t xml:space="preserve">   </w:t>
    </w:r>
    <w:r w:rsidR="00766693">
      <w:t>Posl. br. 4 St-674/2017-37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R="00E84C66">
    <w:pPr>
      <w:pStyle w:val="Zaglavlje"/>
    </w:pPr>
    <w:r>
      <w:tab/>
    </w:r>
    <w:r>
      <w:tab/>
    </w:r>
    <w:r w:rsidR="00486791">
      <w:t>Posl. br. 4 St-</w:t>
    </w:r>
    <w:r w:rsidR="00263F8C">
      <w:t>674/2017-37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5BF"/>
    <w:rsid w:val="00051576"/>
    <w:rsid w:val="00120243"/>
    <w:rsid w:val="00136270"/>
    <w:rsid w:val="001964BE"/>
    <w:rsid w:val="001B037E"/>
    <w:rsid w:val="00200D44"/>
    <w:rsid w:val="00211318"/>
    <w:rsid w:val="00263F8C"/>
    <w:rsid w:val="0031515B"/>
    <w:rsid w:val="003642F5"/>
    <w:rsid w:val="003B7D5E"/>
    <w:rsid w:val="003E3795"/>
    <w:rsid w:val="0048065A"/>
    <w:rsid w:val="00486791"/>
    <w:rsid w:val="004A6C97"/>
    <w:rsid w:val="004C1792"/>
    <w:rsid w:val="00554328"/>
    <w:rsid w:val="005A454D"/>
    <w:rsid w:val="005D0C37"/>
    <w:rsid w:val="006206FF"/>
    <w:rsid w:val="00647441"/>
    <w:rsid w:val="00766693"/>
    <w:rsid w:val="007755BF"/>
    <w:rsid w:val="007B193E"/>
    <w:rsid w:val="007D709B"/>
    <w:rsid w:val="007E0595"/>
    <w:rsid w:val="007E3048"/>
    <w:rsid w:val="008456A8"/>
    <w:rsid w:val="00873046"/>
    <w:rsid w:val="00913164"/>
    <w:rsid w:val="00943E76"/>
    <w:rsid w:val="00971521"/>
    <w:rsid w:val="00985388"/>
    <w:rsid w:val="009C1C85"/>
    <w:rsid w:val="009D462E"/>
    <w:rsid w:val="009D56EE"/>
    <w:rsid w:val="009F24FA"/>
    <w:rsid w:val="00A427F5"/>
    <w:rsid w:val="00A94F9A"/>
    <w:rsid w:val="00AC6A8E"/>
    <w:rsid w:val="00AD61ED"/>
    <w:rsid w:val="00B01642"/>
    <w:rsid w:val="00B24413"/>
    <w:rsid w:val="00BC1A53"/>
    <w:rsid w:val="00C21AC1"/>
    <w:rsid w:val="00C43056"/>
    <w:rsid w:val="00C91F89"/>
    <w:rsid w:val="00CA4F74"/>
    <w:rsid w:val="00CD5ECA"/>
    <w:rsid w:val="00CE1FEB"/>
    <w:rsid w:val="00D2107D"/>
    <w:rsid w:val="00D5011C"/>
    <w:rsid w:val="00D839FD"/>
    <w:rsid w:val="00ED657D"/>
    <w:rsid w:val="00F03438"/>
    <w:rsid w:val="00F234B9"/>
    <w:rsid w:val="00F3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55B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5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55B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55BF"/>
  </w:style>
  <w:style w:styleId="Tekstbalonia" w:type="paragraph">
    <w:name w:val="Balloon Text"/>
    <w:basedOn w:val="Normal"/>
    <w:link w:val="TekstbaloniaChar"/>
    <w:uiPriority w:val="99"/>
    <w:semiHidden/>
    <w:unhideWhenUsed/>
    <w:rsid w:val="007755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5B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5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5B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30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04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04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04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04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55B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5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55B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55BF"/>
  </w:style>
  <w:style w:styleId="Tekstbalonia" w:type="paragraph">
    <w:name w:val="Balloon Text"/>
    <w:basedOn w:val="Normal"/>
    <w:link w:val="TekstbaloniaChar"/>
    <w:uiPriority w:val="99"/>
    <w:semiHidden/>
    <w:unhideWhenUsed/>
    <w:rsid w:val="007755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5B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5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5B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30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04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04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04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04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2197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</izvorni_sadrzaj>
    <derivirana_varijabla naziv="DomainObject.Predmet.Opis_1">novi br. radi prijedloga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St-674/2017</izvorni_sadrzaj>
    <derivirana_varijabla naziv="DomainObject.Predmet.OznakaBroj_1">St-674/2017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HEMMING d.o.o. u stečaju</izvorni_sadrzaj>
    <derivirana_varijabla naziv="DomainObject.Predmet.ProtustrankaFormated_1">  Stečajna masa iza HEMMING d.o.o. u stečaju</derivirana_varijabla>
  </DomainObject.Predmet.ProtustrankaFormated>
  <DomainObject.Predmet.ProtustrankaFormatedOIB>
    <izvorni_sadrzaj>  Stečajna masa iza HEMMING d.o.o. u stečaju, OIB 33450524436</izvorni_sadrzaj>
    <derivirana_varijabla naziv="DomainObject.Predmet.ProtustrankaFormatedOIB_1">  Stečajna masa iza HEMMING d.o.o. u stečaju, OIB 33450524436</derivirana_varijabla>
  </DomainObject.Predmet.ProtustrankaFormatedOIB>
  <DomainObject.Predmet.ProtustrankaFormatedWithAdress>
    <izvorni_sadrzaj> Stečajna masa iza HEMMING d.o.o. u stečaju, Laginjina 6, 52100 Pula</izvorni_sadrzaj>
    <derivirana_varijabla naziv="DomainObject.Predmet.ProtustrankaFormatedWithAdress_1"> Stečajna masa iza HEMMING d.o.o. u stečaju, Laginjina 6, 52100 Pula</derivirana_varijabla>
  </DomainObject.Predmet.ProtustrankaFormatedWithAdress>
  <DomainObject.Predmet.ProtustrankaFormatedWithAdressOIB>
    <izvorni_sadrzaj> Stečajna masa iza HEMMING d.o.o. u stečaju, OIB 33450524436, Laginjina 6, 52100 Pula</izvorni_sadrzaj>
    <derivirana_varijabla naziv="DomainObject.Predmet.ProtustrankaFormatedWithAdressOIB_1"> Stečajna masa iza HEMMING d.o.o. u stečaju, OIB 33450524436, Laginjina 6, 52100 Pula</derivirana_varijabla>
  </DomainObject.Predmet.ProtustrankaFormatedWithAdressOIB>
  <DomainObject.Predmet.ProtustrankaWithAdress>
    <izvorni_sadrzaj>Stečajna masa iza HEMMING d.o.o. u stečaju Laginjina 6, 52100 Pula</izvorni_sadrzaj>
    <derivirana_varijabla naziv="DomainObject.Predmet.ProtustrankaWithAdress_1">Stečajna masa iza HEMMING d.o.o. u stečaju Laginjina 6, 52100 Pula</derivirana_varijabla>
  </DomainObject.Predmet.ProtustrankaWithAdress>
  <DomainObject.Predmet.ProtustrankaWithAdressOIB>
    <izvorni_sadrzaj>Stečajna masa iza HEMMING d.o.o. u stečaju, OIB 33450524436, Laginjina 6, 52100 Pula</izvorni_sadrzaj>
    <derivirana_varijabla naziv="DomainObject.Predmet.ProtustrankaWithAdressOIB_1">Stečajna masa iza HEMMING d.o.o. u stečaju, OIB 33450524436, Laginjina 6, 52100 Pula</derivirana_varijabla>
  </DomainObject.Predmet.ProtustrankaWithAdressOIB>
  <DomainObject.Predmet.ProtustrankaNazivFormated>
    <izvorni_sadrzaj>Stečajna masa iza HEMMING d.o.o. u stečaju</izvorni_sadrzaj>
    <derivirana_varijabla naziv="DomainObject.Predmet.ProtustrankaNazivFormated_1">Stečajna masa iza HEMMING d.o.o. u stečaju</derivirana_varijabla>
  </DomainObject.Predmet.ProtustrankaNazivFormated>
  <DomainObject.Predmet.ProtustrankaNazivFormatedOIB>
    <izvorni_sadrzaj>Stečajna masa iza HEMMING d.o.o. u stečaju, OIB 33450524436</izvorni_sadrzaj>
    <derivirana_varijabla naziv="DomainObject.Predmet.ProtustrankaNazivFormatedOIB_1">Stečajna masa iza HEMMING d.o.o. u stečaju, OIB 33450524436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Nigel John Hemming, Devon, Velika Britanija zastupanog po punomoćniku odvj. Darko Vekić; Helen Irene Hemming, Devon, Velika Britanija zastupane po punomoćniku odvj. Darko Vekić</izvorni_sadrzaj>
    <derivirana_varijabla naziv="DomainObject.Predmet.StrankaFormated_1">  Nigel John Hemming, Devon, Velika Britanija zastupanog po punomoćniku odvj. Darko Vekić; Helen Irene Hemming, Devon, Velika Britanija zastupane po punomoćniku odvj. Darko Vekić</derivirana_varijabla>
  </DomainObject.Predmet.StrankaFormated>
  <DomainObject.Predmet.StrankaFormatedOIB>
    <izvorni_sadrzaj>  Nigel John Hemming, Devon, Velika Britanija, OIB 97091846794 zastupanog po punomoćniku odvj. Darko Vekić; Helen Irene Hemming, Devon, Velika Britanija, OIB 04156049751 zastupane po punomoćniku odvj. Darko Vekić</izvorni_sadrzaj>
    <derivirana_varijabla naziv="DomainObject.Predmet.StrankaFormatedOIB_1">  Nigel John Hemming, Devon, Velika Britanija, OIB 97091846794 zastupanog po punomoćniku odvj. Darko Vekić; Helen Irene Hemming, Devon, Velika Britanija, OIB 04156049751 zastupane po punomoćniku odvj. Darko Vekić</derivirana_varijabla>
  </DomainObject.Predmet.StrankaFormatedOIB>
  <DomainObject.Predmet.StrankaFormatedWithAdress>
    <izvorni_sadrzaj> Nigel John Hemming, Devon, Velika Britanija, OAKHAYES HONITON 149ts, Devon zastupanog po punomoćniku odvj. Darko Vekić; Helen Irene Hemming, Devon, Velika Britanija, OAKHAYES HONITON 0149ts, Devon zastupane po punomoćniku odvj. Darko Vekić</izvorni_sadrzaj>
    <derivirana_varijabla naziv="DomainObject.Predmet.StrankaFormatedWithAdress_1"> Nigel John Hemming, Devon, Velika Britanija, OAKHAYES HONITON 149ts, Devon zastupanog po punomoćniku odvj. Darko Vekić; Helen Irene Hemming, Devon, Velika Britanija, OAKHAYES HONITON 0149ts, Devon zastupane po punomoćniku odvj. Darko Vekić</derivirana_varijabla>
  </DomainObject.Predmet.StrankaFormatedWithAdress>
  <DomainObject.Predmet.StrankaFormatedWithAdressOIB>
    <izvorni_sadrzaj> Nigel John Hemming, Devon, Velika Britanija, OIB 97091846794, OAKHAYES HONITON 149ts, Devon zastupanog po punomoćniku odvj. Darko Vekić; Helen Irene Hemming, Devon, Velika Britanija, OIB 04156049751, OAKHAYES HONITON 0149ts, Devon zastupane po punomoćniku odvj. Darko Vekić</izvorni_sadrzaj>
    <derivirana_varijabla naziv="DomainObject.Predmet.StrankaFormatedWithAdressOIB_1"> Nigel John Hemming, Devon, Velika Britanija, OIB 97091846794, OAKHAYES HONITON 149ts, Devon zastupanog po punomoćniku odvj. Darko Vekić; Helen Irene Hemming, Devon, Velika Britanija, OIB 04156049751, OAKHAYES HONITON 0149ts, Devon zastupane po punomoćniku odvj. Darko Vekić</derivirana_varijabla>
  </DomainObject.Predmet.StrankaFormatedWithAdressOIB>
  <DomainObject.Predmet.StrankaWithAdress>
    <izvorni_sadrzaj>Nigel John Hemming, Devon, Velika Britanija OAKHAYES HONITON 149ts,Devon,Helen Irene Hemming, Devon, Velika Britanija OAKHAYES HONITON 0149ts,Devon</izvorni_sadrzaj>
    <derivirana_varijabla naziv="DomainObject.Predmet.StrankaWithAdress_1">Nigel John Hemming, Devon, Velika Britanija OAKHAYES HONITON 149ts,Devon,Helen Irene Hemming, Devon, Velika Britanija OAKHAYES HONITON 0149ts,Devon</derivirana_varijabla>
  </DomainObject.Predmet.StrankaWithAdress>
  <DomainObject.Predmet.StrankaWithAdressOIB>
    <izvorni_sadrzaj>Nigel John Hemming, Devon, Velika Britanija, OIB 97091846794, OAKHAYES HONITON 149ts,Devon,Helen Irene Hemming, Devon, Velika Britanija, OIB 04156049751, OAKHAYES HONITON 0149ts,Devon</izvorni_sadrzaj>
    <derivirana_varijabla naziv="DomainObject.Predmet.StrankaWithAdressOIB_1">Nigel John Hemming, Devon, Velika Britanija, OIB 97091846794, OAKHAYES HONITON 149ts,Devon,Helen Irene Hemming, Devon, Velika Britanija, OIB 04156049751, OAKHAYES HONITON 0149ts,Devon</derivirana_varijabla>
  </DomainObject.Predmet.StrankaWithAdressOIB>
  <DomainObject.Predmet.StrankaNazivFormated>
    <izvorni_sadrzaj>Nigel John Hemming, Devon, Velika Britanija,Helen Irene Hemming, Devon, Velika Britanija</izvorni_sadrzaj>
    <derivirana_varijabla naziv="DomainObject.Predmet.StrankaNazivFormated_1">Nigel John Hemming, Devon, Velika Britanija,Helen Irene Hemming, Devon, Velika Britanija</derivirana_varijabla>
  </DomainObject.Predmet.StrankaNazivFormated>
  <DomainObject.Predmet.StrankaNazivFormatedOIB>
    <izvorni_sadrzaj>Nigel John Hemming, Devon, Velika Britanija, OIB 97091846794,Helen Irene Hemming, Devon, Velika Britanija, OIB 04156049751</izvorni_sadrzaj>
    <derivirana_varijabla naziv="DomainObject.Predmet.StrankaNazivFormatedOIB_1">Nigel John Hemming, Devon, Velika Britanija, OIB 97091846794,Helen Irene Hemming, Devon, Velika Britanija, OIB 04156049751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59708.69</izvorni_sadrzaj>
    <derivirana_varijabla naziv="DomainObject.Predmet.TrenutnaVrijednost_1">59708.69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Nigel John Hemming, Devon, Velika Britanija zastupanog po punomoćniku odvj. Darko Vekić</item>
      <item>Helen Irene Hemming, Devon, Velika Britanija zastupane po punomoćniku odvj. Darko Vekić</item>
    </izvorni_sadrzaj>
    <derivirana_varijabla naziv="DomainObject.Predmet.StrankaListFormated_1">
      <item>Nigel John Hemming, Devon, Velika Britanija zastupanog po punomoćniku odvj. Darko Vekić</item>
      <item>Helen Irene Hemming, Devon, Velika Britanija zastupane po punomoćniku odvj. Darko Vekić</item>
    </derivirana_varijabla>
  </DomainObject.Predmet.StrankaListFormated>
  <DomainObject.Predmet.StrankaListFormatedOIB>
    <izvorni_sadrzaj>
      <item>Nigel John Hemming, Devon, Velika Britanija, OIB 97091846794 zastupanog po punomoćniku odvj. Darko Vekić</item>
      <item>Helen Irene Hemming, Devon, Velika Britanija, OIB 04156049751 zastupane po punomoćniku odvj. Darko Vekić</item>
    </izvorni_sadrzaj>
    <derivirana_varijabla naziv="DomainObject.Predmet.StrankaListFormatedOIB_1">
      <item>Nigel John Hemming, Devon, Velika Britanija, OIB 97091846794 zastupanog po punomoćniku odvj. Darko Vekić</item>
      <item>Helen Irene Hemming, Devon, Velika Britanija, OIB 04156049751 zastupane po punomoćniku odvj. Darko Vekić</item>
    </derivirana_varijabla>
  </DomainObject.Predmet.StrankaListFormatedOIB>
  <DomainObject.Predmet.StrankaListFormatedWithAdress>
    <izvorni_sadrzaj>
      <item>Nigel John Hemming, Devon, Velika Britanija, OAKHAYES HONITON 149ts, Devon zastupanog po punomoćniku odvj. Darko Vekić</item>
      <item>Helen Irene Hemming, Devon, Velika Britanija, OAKHAYES HONITON 0149ts, Devon zastupane po punomoćniku odvj. Darko Vekić</item>
    </izvorni_sadrzaj>
    <derivirana_varijabla naziv="DomainObject.Predmet.StrankaListFormatedWithAdress_1">
      <item>Nigel John Hemming, Devon, Velika Britanija, OAKHAYES HONITON 149ts, Devon zastupanog po punomoćniku odvj. Darko Vekić</item>
      <item>Helen Irene Hemming, Devon, Velika Britanija, OAKHAYES HONITON 0149ts, Devon zastupane po punomoćniku odvj. Darko Vekić</item>
    </derivirana_varijabla>
  </DomainObject.Predmet.StrankaListFormatedWithAdress>
  <DomainObject.Predmet.StrankaListFormatedWithAdressOIB>
    <izvorni_sadrzaj>
      <item>Nigel John Hemming, Devon, Velika Britanija, OIB 97091846794, OAKHAYES HONITON 149ts, Devon zastupanog po punomoćniku odvj. Darko Vekić</item>
      <item>Helen Irene Hemming, Devon, Velika Britanija, OIB 04156049751, OAKHAYES HONITON 0149ts, Devon zastupane po punomoćniku odvj. Darko Vekić</item>
    </izvorni_sadrzaj>
    <derivirana_varijabla naziv="DomainObject.Predmet.StrankaListFormatedWithAdressOIB_1">
      <item>Nigel John Hemming, Devon, Velika Britanija, OIB 97091846794, OAKHAYES HONITON 149ts, Devon zastupanog po punomoćniku odvj. Darko Vekić</item>
      <item>Helen Irene Hemming, Devon, Velika Britanija, OIB 04156049751, OAKHAYES HONITON 0149ts, Devon zastupane po punomoćniku odvj. Darko Vekić</item>
    </derivirana_varijabla>
  </DomainObject.Predmet.StrankaListFormatedWithAdressOIB>
  <DomainObject.Predmet.StrankaListNazivFormated>
    <izvorni_sadrzaj>
      <item>Nigel John Hemming, Devon, Velika Britanija</item>
      <item>Helen Irene Hemming, Devon, Velika Britanija</item>
    </izvorni_sadrzaj>
    <derivirana_varijabla naziv="DomainObject.Predmet.StrankaListNazivFormated_1">
      <item>Nigel John Hemming, Devon, Velika Britanija</item>
      <item>Helen Irene Hemming, Devon, Velika Britanija</item>
    </derivirana_varijabla>
  </DomainObject.Predmet.StrankaListNazivFormated>
  <DomainObject.Predmet.StrankaListNazivFormatedOIB>
    <izvorni_sadrzaj>
      <item>Nigel John Hemming, Devon, Velika Britanija, OIB 97091846794</item>
      <item>Helen Irene Hemming, Devon, Velika Britanija, OIB 04156049751</item>
    </izvorni_sadrzaj>
    <derivirana_varijabla naziv="DomainObject.Predmet.StrankaListNazivFormatedOIB_1">
      <item>Nigel John Hemming, Devon, Velika Britanija, OIB 97091846794</item>
      <item>Helen Irene Hemming, Devon, Velika Britanija, OIB 04156049751</item>
    </derivirana_varijabla>
  </DomainObject.Predmet.StrankaListNazivFormatedOIB>
  <DomainObject.Predmet.ProtuStrankaListFormated>
    <izvorni_sadrzaj>
      <item>Stečajna masa iza HEMMING d.o.o. u stečaju</item>
    </izvorni_sadrzaj>
    <derivirana_varijabla naziv="DomainObject.Predmet.ProtuStrankaListFormated_1">
      <item>Stečajna masa iza HEMMING d.o.o. u stečaju</item>
    </derivirana_varijabla>
  </DomainObject.Predmet.ProtuStrankaListFormated>
  <DomainObject.Predmet.ProtuStrankaListFormatedOIB>
    <izvorni_sadrzaj>
      <item>Stečajna masa iza HEMMING d.o.o. u stečaju, OIB 33450524436</item>
    </izvorni_sadrzaj>
    <derivirana_varijabla naziv="DomainObject.Predmet.ProtuStrankaListFormatedOIB_1">
      <item>Stečajna masa iza HEMMING d.o.o. u stečaju, OIB 33450524436</item>
    </derivirana_varijabla>
  </DomainObject.Predmet.ProtuStrankaListFormatedOIB>
  <DomainObject.Predmet.ProtuStrankaListFormatedWithAdress>
    <izvorni_sadrzaj>
      <item>Stečajna masa iza HEMMING d.o.o. u stečaju, Laginjina 6, 52100 Pula</item>
    </izvorni_sadrzaj>
    <derivirana_varijabla naziv="DomainObject.Predmet.ProtuStrankaListFormatedWithAdress_1">
      <item>Stečajna masa iza HEMMING d.o.o. u stečaju, Laginjina 6, 52100 Pula</item>
    </derivirana_varijabla>
  </DomainObject.Predmet.ProtuStrankaListFormatedWithAdress>
  <DomainObject.Predmet.ProtuStrankaListFormatedWithAdressOIB>
    <izvorni_sadrzaj>
      <item>Stečajna masa iza HEMMING d.o.o. u stečaju, OIB 33450524436, Laginjina 6, 52100 Pula</item>
    </izvorni_sadrzaj>
    <derivirana_varijabla naziv="DomainObject.Predmet.ProtuStrankaListFormatedWithAdressOIB_1">
      <item>Stečajna masa iza HEMMING d.o.o. u stečaju, OIB 33450524436, Laginjina 6, 52100 Pula</item>
    </derivirana_varijabla>
  </DomainObject.Predmet.ProtuStrankaListFormatedWithAdressOIB>
  <DomainObject.Predmet.ProtuStrankaListNazivFormated>
    <izvorni_sadrzaj>
      <item>Stečajna masa iza HEMMING d.o.o. u stečaju</item>
    </izvorni_sadrzaj>
    <derivirana_varijabla naziv="DomainObject.Predmet.ProtuStrankaListNazivFormated_1">
      <item>Stečajna masa iza HEMMING d.o.o. u stečaju</item>
    </derivirana_varijabla>
  </DomainObject.Predmet.ProtuStrankaListNazivFormated>
  <DomainObject.Predmet.ProtuStrankaListNazivFormatedOIB>
    <izvorni_sadrzaj>
      <item>Stečajna masa iza HEMMING d.o.o. u stečaju, OIB 33450524436</item>
    </izvorni_sadrzaj>
    <derivirana_varijabla naziv="DomainObject.Predmet.ProtuStrankaListNazivFormatedOIB_1">
      <item>Stečajna masa iza HEMMING d.o.o. u stečaju, OIB 33450524436</item>
    </derivirana_varijabla>
  </DomainObject.Predmet.ProtuStrankaListNazivFormatedOIB>
  <DomainObject.Predmet.OstaliListFormated>
    <izvorni_sadrzaj>
      <item>odvj. Darko Vekić punomoćnik sudionika u postupku Nigel John Hemming, Devon, Velika Britanija; Helen Irene Hemming, Devon, Velika Britanija</item>
    </izvorni_sadrzaj>
    <derivirana_varijabla naziv="DomainObject.Predmet.OstaliListFormated_1">
      <item>odvj. Darko Vekić punomoćnik sudionika u postupku Nigel John Hemming, Devon, Velika Britanija; Helen Irene Hemming, Devon, Velika Britanija</item>
    </derivirana_varijabla>
  </DomainObject.Predmet.OstaliListFormated>
  <DomainObject.Predmet.OstaliListFormatedOIB>
    <izvorni_sadrzaj>
      <item>odvj. Darko Vekić, OIB 27660377517 punomoćnik sudionika u postupku Nigel John Hemming, Devon, Velika Britanija; Helen Irene Hemming, Devon, Velika Britanija</item>
    </izvorni_sadrzaj>
    <derivirana_varijabla naziv="DomainObject.Predmet.OstaliListFormatedOIB_1">
      <item>odvj. Darko Vekić, OIB 27660377517 punomoćnik sudionika u postupku Nigel John Hemming, Devon, Velika Britanija; Helen Irene Hemming, Devon, Velika Britanija</item>
    </derivirana_varijabla>
  </DomainObject.Predmet.OstaliListFormatedOIB>
  <DomainObject.Predmet.OstaliListFormatedWithAdress>
    <izvorni_sadrzaj>
      <item>odvj. Darko Vekić, Trg Slobode 13/I, 52440 Poreč punomoćnik sudionika u postupku Nigel John Hemming, Devon, Velika Britanija; Helen Irene Hemming, Devon, Velika Britanija</item>
    </izvorni_sadrzaj>
    <derivirana_varijabla naziv="DomainObject.Predmet.OstaliListFormatedWithAdress_1">
      <item>odvj. Darko Vekić, Trg Slobode 13/I, 52440 Poreč punomoćnik sudionika u postupku Nigel John Hemming, Devon, Velika Britanija; Helen Irene Hemming, Devon, Velika Britanija</item>
    </derivirana_varijabla>
  </DomainObject.Predmet.OstaliListFormatedWithAdress>
  <DomainObject.Predmet.OstaliListFormatedWithAdressOIB>
    <izvorni_sadrzaj>
      <item>odvj. Darko Vekić, OIB 27660377517, Trg Slobode 13/I, 52440 Poreč punomoćnik sudionika u postupku Nigel John Hemming, Devon, Velika Britanija; Helen Irene Hemming, Devon, Velika Britanija</item>
    </izvorni_sadrzaj>
    <derivirana_varijabla naziv="DomainObject.Predmet.OstaliListFormatedWithAdressOIB_1">
      <item>odvj. Darko Vekić, OIB 27660377517, Trg Slobode 13/I, 52440 Poreč punomoćnik sudionika u postupku Nigel John Hemming, Devon, Velika Britanija; Helen Irene Hemming, Devon, Velika Britanija</item>
    </derivirana_varijabla>
  </DomainObject.Predmet.OstaliListFormatedWithAdressOIB>
  <DomainObject.Predmet.OstaliListNazivFormated>
    <izvorni_sadrzaj>
      <item>odvj. Darko Vekić</item>
    </izvorni_sadrzaj>
    <derivirana_varijabla naziv="DomainObject.Predmet.OstaliListNazivFormated_1">
      <item>odvj. Darko Vekić</item>
    </derivirana_varijabla>
  </DomainObject.Predmet.OstaliListNazivFormated>
  <DomainObject.Predmet.OstaliListNazivFormatedOIB>
    <izvorni_sadrzaj>
      <item>odvj. Darko Vekić, OIB 27660377517</item>
    </izvorni_sadrzaj>
    <derivirana_varijabla naziv="DomainObject.Predmet.OstaliListNazivFormatedOIB_1">
      <item>odvj. Darko Vekić, OIB 27660377517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Nigel John Hemming, Devon, Velika Britanija i dr.</izvorni_sadrzaj>
    <derivirana_varijabla naziv="DomainObject.Predmet.StrankaIDrugi_1">Nigel John Hemming, Devon, Velika Britanija i dr.</derivirana_varijabla>
  </DomainObject.Predmet.StrankaIDrugi>
  <DomainObject.Predmet.ProtustrankaIDrugi>
    <izvorni_sadrzaj>Stečajna masa iza HEMMING d.o.o. u stečaju</izvorni_sadrzaj>
    <derivirana_varijabla naziv="DomainObject.Predmet.ProtustrankaIDrugi_1">Stečajna masa iza HEMMING d.o.o. u stečaju</derivirana_varijabla>
  </DomainObject.Predmet.ProtustrankaIDrugi>
  <DomainObject.Predmet.StrankaIDrugiAdressOIB>
    <izvorni_sadrzaj>Nigel John Hemming, Devon, Velika Britanija, OIB 97091846794, OAKHAYES HONITON 149ts, Devon i dr.</izvorni_sadrzaj>
    <derivirana_varijabla naziv="DomainObject.Predmet.StrankaIDrugiAdressOIB_1">Nigel John Hemming, Devon, Velika Britanija, OIB 97091846794, OAKHAYES HONITON 149ts, Devon i dr.</derivirana_varijabla>
  </DomainObject.Predmet.StrankaIDrugiAdressOIB>
  <DomainObject.Predmet.ProtustrankaIDrugiAdressOIB>
    <izvorni_sadrzaj>Stečajna masa iza HEMMING d.o.o. u stečaju, OIB 33450524436, Laginjina 6, 52100 Pula</izvorni_sadrzaj>
    <derivirana_varijabla naziv="DomainObject.Predmet.ProtustrankaIDrugiAdressOIB_1">Stečajna masa iza HEMMING d.o.o. u stečaju, OIB 33450524436,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HEMMING d.o.o. u stečaju</item>
      <item>Nigel John Hemming, Devon, Velika Britanija</item>
      <item>Helen Irene Hemming, Devon, Velika Britanija</item>
      <item>odvj. Darko Vekić</item>
    </izvorni_sadrzaj>
    <derivirana_varijabla naziv="DomainObject.Predmet.SudioniciListNaziv_1">
      <item>Stečajna masa iza HEMMING d.o.o. u stečaju</item>
      <item>Nigel John Hemming, Devon, Velika Britanija</item>
      <item>Helen Irene Hemming, Devon, Velika Britanija</item>
      <item>odvj. Darko Vekić</item>
    </derivirana_varijabla>
  </DomainObject.Predmet.SudioniciListNaziv>
  <DomainObject.Predmet.SudioniciListAdressOIB>
    <izvorni_sadrzaj>
      <item>Stečajna masa iza HEMMING d.o.o. u stečaju, OIB 33450524436, Laginjina 6,52100 Pula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izvorni_sadrzaj>
    <derivirana_varijabla naziv="DomainObject.Predmet.SudioniciListAdressOIB_1">
      <item>Stečajna masa iza HEMMING d.o.o. u stečaju, OIB 33450524436, Laginjina 6,52100 Pula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33450524436</item>
      <item>, OIB 97091846794</item>
      <item>, OIB 04156049751</item>
      <item>, OIB 27660377517</item>
    </izvorni_sadrzaj>
    <derivirana_varijabla naziv="DomainObject.Predmet.SudioniciListNazivOIB_1">
      <item>, OIB 33450524436</item>
      <item>, OIB 97091846794</item>
      <item>, OIB 04156049751</item>
      <item>, OIB 27660377517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1870</properties:Characters>
  <properties:Lines>57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2018-09-26T05:55:00Z</dcterms:created>
  <dc:creator>Jasmina Matika</dc:creator>
  <cp:lastModifiedBy>Sanja Prodan</cp:lastModifiedBy>
  <cp:lastPrinted>2018-09-26T05:58:00Z</cp:lastPrinted>
  <dcterms:modified xmlns:xsi="http://www.w3.org/2001/XMLSchema-instance" xsi:type="dcterms:W3CDTF">2018-09-26T06:02:00Z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(St-674-2017-37 RJEŠENJE - POZIV VJEROVNICIMA NIŽIH ISPLATNIH REDOVA.docx)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