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a5ee" w14:paraId="faaa5e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16DA9">
        <w:t>5942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16DA9">
        <w:t xml:space="preserve">09.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16DA9">
        <w:t xml:space="preserve">VI. MART. d.o.o., Zagreb, Preradovićeva 12 </w:t>
      </w:r>
      <w:r w:rsidR="00AC4528">
        <w:t>(OIB</w:t>
      </w:r>
      <w:r w:rsidR="00CB0338">
        <w:t>:</w:t>
      </w:r>
      <w:r w:rsidR="00D16DA9">
        <w:t xml:space="preserve"> 12874026460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16DA9">
        <w:t xml:space="preserve">284.451,96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338D3">
        <w:t xml:space="preserve">09.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95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E5EBD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338D3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16DA9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E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5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E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E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E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E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5942</izvorni_sadrzaj>
    <derivirana_varijabla naziv="DomainObject.Predmet.Broj_1">5942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St-5942/2015</izvorni_sadrzaj>
    <derivirana_varijabla naziv="DomainObject.Predmet.OznakaBroj_1">St-5942/2015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VI. MART. d.o.o. zastupanog po punomoćniku Saša Višnjić</izvorni_sadrzaj>
    <derivirana_varijabla naziv="DomainObject.Predmet.ProtustrankaFormated_1">  VI. MART. d.o.o. zastupanog po punomoćniku Saša Višnjić</derivirana_varijabla>
  </DomainObject.Predmet.ProtustrankaFormated>
  <DomainObject.Predmet.ProtustrankaFormatedOIB>
    <izvorni_sadrzaj>  VI. MART. d.o.o., OIB 12874026460 zastupanog po punomoćniku Saša Višnjić</izvorni_sadrzaj>
    <derivirana_varijabla naziv="DomainObject.Predmet.ProtustrankaFormatedOIB_1">  VI. MART. d.o.o., OIB 12874026460 zastupanog po punomoćniku Saša Višnjić</derivirana_varijabla>
  </DomainObject.Predmet.ProtustrankaFormatedOIB>
  <DomainObject.Predmet.ProtustrankaFormatedWithAdress>
    <izvorni_sadrzaj> VI. MART. d.o.o., Preradovićeva 12, 10000 Zagreb zastupanog po punomoćniku Saša Višnjić</izvorni_sadrzaj>
    <derivirana_varijabla naziv="DomainObject.Predmet.ProtustrankaFormatedWithAdress_1"> VI. MART. d.o.o., Preradovićeva 12, 10000 Zagreb zastupanog po punomoćniku Saša Višnjić</derivirana_varijabla>
  </DomainObject.Predmet.ProtustrankaFormatedWithAdress>
  <DomainObject.Predmet.ProtustrankaFormatedWithAdressOIB>
    <izvorni_sadrzaj> VI. MART. d.o.o., OIB 12874026460, Preradovićeva 12, 10000 Zagreb zastupanog po punomoćniku Saša Višnjić</izvorni_sadrzaj>
    <derivirana_varijabla naziv="DomainObject.Predmet.ProtustrankaFormatedWithAdressOIB_1"> VI. MART. d.o.o., OIB 12874026460, Preradovićeva 12, 10000 Zagreb zastupanog po punomoćniku Saša Višnjić</derivirana_varijabla>
  </DomainObject.Predmet.ProtustrankaFormatedWithAdressOIB>
  <DomainObject.Predmet.ProtustrankaWithAdress>
    <izvorni_sadrzaj>VI. MART. d.o.o. Preradovićeva 12, 10000 Zagreb</izvorni_sadrzaj>
    <derivirana_varijabla naziv="DomainObject.Predmet.ProtustrankaWithAdress_1">VI. MART. d.o.o. Preradovićeva 12, 10000 Zagreb</derivirana_varijabla>
  </DomainObject.Predmet.ProtustrankaWithAdress>
  <DomainObject.Predmet.ProtustrankaWithAdressOIB>
    <izvorni_sadrzaj>VI. MART. d.o.o., OIB 12874026460, Preradovićeva 12, 10000 Zagreb</izvorni_sadrzaj>
    <derivirana_varijabla naziv="DomainObject.Predmet.ProtustrankaWithAdressOIB_1">VI. MART. d.o.o., OIB 12874026460, Preradovićeva 12, 10000 Zagreb</derivirana_varijabla>
  </DomainObject.Predmet.ProtustrankaWithAdressOIB>
  <DomainObject.Predmet.ProtustrankaNazivFormated>
    <izvorni_sadrzaj>VI. MART. d.o.o.</izvorni_sadrzaj>
    <derivirana_varijabla naziv="DomainObject.Predmet.ProtustrankaNazivFormated_1">VI. MART. d.o.o.</derivirana_varijabla>
  </DomainObject.Predmet.ProtustrankaNazivFormated>
  <DomainObject.Predmet.ProtustrankaNazivFormatedOIB>
    <izvorni_sadrzaj>VI. MART. d.o.o., OIB 12874026460</izvorni_sadrzaj>
    <derivirana_varijabla naziv="DomainObject.Predmet.ProtustrankaNazivFormatedOIB_1">VI. MART. d.o.o., OIB 12874026460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VI. MART. d.o.o. zastupanog po punomoćniku Saša Višnjić</item>
    </izvorni_sadrzaj>
    <derivirana_varijabla naziv="DomainObject.Predmet.ProtuStrankaListFormated_1">
      <item>VI. MART. d.o.o. zastupanog po punomoćniku Saša Višnjić</item>
    </derivirana_varijabla>
  </DomainObject.Predmet.ProtuStrankaListFormated>
  <DomainObject.Predmet.ProtuStrankaListFormatedOIB>
    <izvorni_sadrzaj>
      <item>VI. MART. d.o.o., OIB 12874026460 zastupanog po punomoćniku Saša Višnjić</item>
    </izvorni_sadrzaj>
    <derivirana_varijabla naziv="DomainObject.Predmet.ProtuStrankaListFormatedOIB_1">
      <item>VI. MART. d.o.o., OIB 12874026460 zastupanog po punomoćniku Saša Višnjić</item>
    </derivirana_varijabla>
  </DomainObject.Predmet.ProtuStrankaListFormatedOIB>
  <DomainObject.Predmet.ProtuStrankaListFormatedWithAdress>
    <izvorni_sadrzaj>
      <item>VI. MART. d.o.o., Preradovićeva 12, 10000 Zagreb zastupanog po punomoćniku Saša Višnjić</item>
    </izvorni_sadrzaj>
    <derivirana_varijabla naziv="DomainObject.Predmet.ProtuStrankaListFormatedWithAdress_1">
      <item>VI. MART. d.o.o., Preradovićeva 12, 10000 Zagreb zastupanog po punomoćniku Saša Višnjić</item>
    </derivirana_varijabla>
  </DomainObject.Predmet.ProtuStrankaListFormatedWithAdress>
  <DomainObject.Predmet.ProtuStrankaListFormatedWithAdressOIB>
    <izvorni_sadrzaj>
      <item>VI. MART. d.o.o., OIB 12874026460, Preradovićeva 12, 10000 Zagreb zastupanog po punomoćniku Saša Višnjić</item>
    </izvorni_sadrzaj>
    <derivirana_varijabla naziv="DomainObject.Predmet.ProtuStrankaListFormatedWithAdressOIB_1">
      <item>VI. MART. d.o.o., OIB 12874026460, Preradovićeva 12, 10000 Zagreb zastupanog po punomoćniku Saša Višnjić</item>
    </derivirana_varijabla>
  </DomainObject.Predmet.ProtuStrankaListFormatedWithAdressOIB>
  <DomainObject.Predmet.ProtuStrankaListNazivFormated>
    <izvorni_sadrzaj>
      <item>VI. MART. d.o.o.</item>
    </izvorni_sadrzaj>
    <derivirana_varijabla naziv="DomainObject.Predmet.ProtuStrankaListNazivFormated_1">
      <item>VI. MART. d.o.o.</item>
    </derivirana_varijabla>
  </DomainObject.Predmet.ProtuStrankaListNazivFormated>
  <DomainObject.Predmet.ProtuStrankaListNazivFormatedOIB>
    <izvorni_sadrzaj>
      <item>VI. MART. d.o.o., OIB 12874026460</item>
    </izvorni_sadrzaj>
    <derivirana_varijabla naziv="DomainObject.Predmet.ProtuStrankaListNazivFormatedOIB_1">
      <item>VI. MART. d.o.o., OIB 12874026460</item>
    </derivirana_varijabla>
  </DomainObject.Predmet.ProtuStrankaListNazivFormatedOIB>
  <DomainObject.Predmet.OstaliListFormated>
    <izvorni_sadrzaj>
      <item>Saša Višnjić punomoćnik sudionika u postupku VI. MART. d.o.o.</item>
    </izvorni_sadrzaj>
    <derivirana_varijabla naziv="DomainObject.Predmet.OstaliListFormated_1">
      <item>Saša Višnjić punomoćnik sudionika u postupku VI. MART. d.o.o.</item>
    </derivirana_varijabla>
  </DomainObject.Predmet.OstaliListFormated>
  <DomainObject.Predmet.OstaliListFormatedOIB>
    <izvorni_sadrzaj>
      <item>Saša Višnjić, OIB 75491414359 punomoćnik sudionika u postupku VI. MART. d.o.o.</item>
    </izvorni_sadrzaj>
    <derivirana_varijabla naziv="DomainObject.Predmet.OstaliListFormatedOIB_1">
      <item>Saša Višnjić, OIB 75491414359 punomoćnik sudionika u postupku VI. MART. d.o.o.</item>
    </derivirana_varijabla>
  </DomainObject.Predmet.OstaliListFormatedOIB>
  <DomainObject.Predmet.OstaliListFormatedWithAdress>
    <izvorni_sadrzaj>
      <item>Saša Višnjić, Južna Obala II 10, 10000 Zagreb punomoćnik sudionika u postupku VI. MART. d.o.o.</item>
    </izvorni_sadrzaj>
    <derivirana_varijabla naziv="DomainObject.Predmet.OstaliListFormatedWithAdress_1">
      <item>Saša Višnjić, Južna Obala II 10, 10000 Zagreb punomoćnik sudionika u postupku VI. MART. d.o.o.</item>
    </derivirana_varijabla>
  </DomainObject.Predmet.OstaliListFormatedWithAdress>
  <DomainObject.Predmet.OstaliListFormatedWithAdressOIB>
    <izvorni_sadrzaj>
      <item>Saša Višnjić, OIB 75491414359, Južna Obala II 10, 10000 Zagreb punomoćnik sudionika u postupku VI. MART. d.o.o.</item>
    </izvorni_sadrzaj>
    <derivirana_varijabla naziv="DomainObject.Predmet.OstaliListFormatedWithAdressOIB_1">
      <item>Saša Višnjić, OIB 75491414359, Južna Obala II 10, 10000 Zagreb punomoćnik sudionika u postupku VI. MART. d.o.o.</item>
    </derivirana_varijabla>
  </DomainObject.Predmet.OstaliListFormatedWithAdressOIB>
  <DomainObject.Predmet.OstaliListNazivFormated>
    <izvorni_sadrzaj>
      <item>Saša Višnjić</item>
    </izvorni_sadrzaj>
    <derivirana_varijabla naziv="DomainObject.Predmet.OstaliListNazivFormated_1">
      <item>Saša Višnjić</item>
    </derivirana_varijabla>
  </DomainObject.Predmet.OstaliListNazivFormated>
  <DomainObject.Predmet.OstaliListNazivFormatedOIB>
    <izvorni_sadrzaj>
      <item>Saša Višnjić, OIB 75491414359</item>
    </izvorni_sadrzaj>
    <derivirana_varijabla naziv="DomainObject.Predmet.OstaliListNazivFormatedOIB_1">
      <item>Saša Višnjić, OIB 75491414359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VI. MART. d.o.o.</izvorni_sadrzaj>
    <derivirana_varijabla naziv="DomainObject.Predmet.ProtustrankaIDrugi_1">VI. MART.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VI. MART. d.o.o., OIB 12874026460, Preradovićeva 12, 10000 Zagreb</izvorni_sadrzaj>
    <derivirana_varijabla naziv="DomainObject.Predmet.ProtustrankaIDrugiAdressOIB_1">VI. MART. d.o.o., OIB 12874026460, Preradovićeva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VI. MART. d.o.o.</item>
      <item>Saša Višnjić</item>
    </izvorni_sadrzaj>
    <derivirana_varijabla naziv="DomainObject.Predmet.SudioniciListNaziv_1">
      <item>FINA Regionalni centar Zagreb</item>
      <item>VI. MART. d.o.o.</item>
      <item>Saša Višnjić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VI. MART. d.o.o., OIB 12874026460, Preradovićeva 12,10000 Zagreb</item>
      <item>Saša Višnjić, OIB 75491414359, Južna Obala II 10,10000 Zagreb</item>
    </izvorni_sadrzaj>
    <derivirana_varijabla naziv="DomainObject.Predmet.SudioniciListAdressOIB_1">
      <item>FINA Regionalni centar Zagreb, OIB 85821130368, Trg svibanjskih žrtava 1995. 1,10000 Zagreb</item>
      <item>VI. MART. d.o.o., OIB 12874026460, Preradovićeva 12,10000 Zagreb</item>
      <item>Saša Višnjić, OIB 75491414359, Južna Obala II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12874026460</item>
      <item>, OIB 75491414359</item>
    </izvorni_sadrzaj>
    <derivirana_varijabla naziv="DomainObject.Predmet.SudioniciListNazivOIB_1">
      <item>, OIB 85821130368</item>
      <item>, OIB 12874026460</item>
      <item>, OIB 75491414359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1307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2015-12-09T10:16:00Z</dcterms:created>
  <dc:creator>ilukac</dc:creator>
  <cp:lastModifiedBy>Anita Ban</cp:lastModifiedBy>
  <cp:lastPrinted>2015-11-18T13:13:00Z</cp:lastPrinted>
  <dcterms:modified xmlns:xsi="http://www.w3.org/2001/XMLSchema-instance" xsi:type="dcterms:W3CDTF">2015-12-09T10:21:00Z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