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b631fa" w14:paraId="8b631fa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6650FA">
        <w:rPr>
          <w:rFonts w:hAnsi="Times New Roman" w:ascii="Times New Roman"/>
          <w:sz w:val="24"/>
        </w:rPr>
        <w:t>1255/12</w:t>
      </w:r>
      <w:r w:rsidR="00340E4D">
        <w:rPr>
          <w:rFonts w:hAnsi="Times New Roman" w:ascii="Times New Roman"/>
          <w:sz w:val="24"/>
        </w:rPr>
        <w:t>-182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6650FA" w:rsidRPr="006650FA">
        <w:rPr>
          <w:rFonts w:hAnsi="Times New Roman" w:ascii="Times New Roman"/>
          <w:sz w:val="24"/>
        </w:rPr>
        <w:t>F.K.T. d.o.o. u stečaju, Ivanić-Grad, Kralja Tomislava 40, OIB: 18269744758</w:t>
      </w:r>
      <w:r w:rsidR="006650FA">
        <w:rPr>
          <w:rFonts w:hAnsi="Times New Roman" w:ascii="Times New Roman"/>
          <w:sz w:val="24"/>
        </w:rPr>
        <w:t xml:space="preserve">, </w:t>
      </w:r>
      <w:r w:rsidR="00183815">
        <w:rPr>
          <w:rFonts w:hAnsi="Times New Roman" w:ascii="Times New Roman"/>
          <w:sz w:val="24"/>
        </w:rPr>
        <w:t>1</w:t>
      </w:r>
      <w:r w:rsidR="007237FA">
        <w:rPr>
          <w:rFonts w:hAnsi="Times New Roman" w:ascii="Times New Roman"/>
          <w:sz w:val="24"/>
        </w:rPr>
        <w:t>4</w:t>
      </w:r>
      <w:r w:rsidR="006650FA">
        <w:rPr>
          <w:rFonts w:hAnsi="Times New Roman" w:ascii="Times New Roman"/>
          <w:sz w:val="24"/>
        </w:rPr>
        <w:t xml:space="preserve">. </w:t>
      </w:r>
      <w:r w:rsidR="007237FA">
        <w:rPr>
          <w:rFonts w:hAnsi="Times New Roman" w:ascii="Times New Roman"/>
          <w:sz w:val="24"/>
        </w:rPr>
        <w:t xml:space="preserve">srpnja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6650F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094A54">
        <w:rPr>
          <w:rFonts w:cs="Tahoma" w:hAnsi="Times New Roman" w:ascii="Times New Roman"/>
          <w:b/>
          <w:sz w:val="24"/>
        </w:rPr>
        <w:t>3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6650FA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6650FA">
        <w:rPr>
          <w:rFonts w:cs="Tahoma" w:hAnsi="Times New Roman" w:ascii="Times New Roman"/>
          <w:sz w:val="24"/>
        </w:rPr>
        <w:t xml:space="preserve"> i to: 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 w:rsidRPr="006650FA">
        <w:rPr>
          <w:rFonts w:cs="Tahoma" w:hAnsi="Times New Roman" w:ascii="Times New Roman"/>
          <w:sz w:val="24"/>
        </w:rPr>
        <w:t>1.</w:t>
      </w:r>
      <w:r>
        <w:rPr>
          <w:rFonts w:cs="Tahoma" w:hAnsi="Times New Roman" w:ascii="Times New Roman"/>
          <w:sz w:val="24"/>
        </w:rPr>
        <w:t>)</w:t>
      </w:r>
      <w:r w:rsidRPr="006650FA">
        <w:rPr>
          <w:rFonts w:cs="Tahoma" w:hAnsi="Times New Roman" w:ascii="Times New Roman"/>
          <w:sz w:val="24"/>
        </w:rPr>
        <w:t xml:space="preserve">  zk.ul.br. 2654, broj poduloška 6, k.o. Ivanić Grad, kčbr. 1877/2, poslovna zgrada i dvor površine 703 m2, Etažno vlasništvo - 6. ETAŽA (E-6): suvlasnički dio: 1832/10000 - Cijeli drugi kat, površine 191,20 m2</w:t>
      </w:r>
      <w:r>
        <w:rPr>
          <w:rFonts w:cs="Tahoma" w:hAnsi="Times New Roman" w:ascii="Times New Roman"/>
          <w:sz w:val="24"/>
        </w:rPr>
        <w:t>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7237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 w:rsidR="00094A54">
        <w:rPr>
          <w:rFonts w:cs="Tahoma" w:hAnsi="Times New Roman" w:ascii="Times New Roman"/>
          <w:sz w:val="24"/>
        </w:rPr>
        <w:t xml:space="preserve">Početna cijena: </w:t>
      </w:r>
      <w:r w:rsidR="006650FA" w:rsidRPr="006650FA">
        <w:rPr>
          <w:rFonts w:cs="Tahoma" w:hAnsi="Times New Roman" w:ascii="Times New Roman"/>
          <w:b/>
          <w:sz w:val="24"/>
        </w:rPr>
        <w:t>1.</w:t>
      </w:r>
      <w:r w:rsidR="00094A54">
        <w:rPr>
          <w:rFonts w:cs="Tahoma" w:hAnsi="Times New Roman" w:ascii="Times New Roman"/>
          <w:b/>
          <w:sz w:val="24"/>
        </w:rPr>
        <w:t>000</w:t>
      </w:r>
      <w:r w:rsidR="006650FA" w:rsidRPr="006650FA">
        <w:rPr>
          <w:rFonts w:cs="Tahoma" w:hAnsi="Times New Roman" w:ascii="Times New Roman"/>
          <w:b/>
          <w:sz w:val="24"/>
        </w:rPr>
        <w:t>.000,00 kuna.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  <w:r w:rsidRPr="006650FA">
        <w:rPr>
          <w:rFonts w:cs="Tahoma" w:hAnsi="Times New Roman" w:ascii="Times New Roman"/>
          <w:sz w:val="24"/>
        </w:rPr>
        <w:t>2.</w:t>
      </w:r>
      <w:r>
        <w:rPr>
          <w:rFonts w:cs="Tahoma" w:hAnsi="Times New Roman" w:ascii="Times New Roman"/>
          <w:sz w:val="24"/>
        </w:rPr>
        <w:t xml:space="preserve">) </w:t>
      </w:r>
      <w:r w:rsidRPr="006650FA">
        <w:rPr>
          <w:rFonts w:cs="Tahoma" w:hAnsi="Times New Roman" w:ascii="Times New Roman"/>
          <w:sz w:val="24"/>
        </w:rPr>
        <w:t>zk.ul. br. 3100, k.o. Ivanić-Grad, kčbr. 1508, gospodarska zgrada i dvor površine 3661 m2.</w:t>
      </w:r>
    </w:p>
    <w:p w:rsidRDefault="006650FA" w:rsidP="006650FA" w:rsidR="006650FA">
      <w:pPr>
        <w:ind w:left="567"/>
        <w:rPr>
          <w:rFonts w:cs="Tahoma" w:hAnsi="Times New Roman" w:ascii="Times New Roman"/>
          <w:sz w:val="24"/>
        </w:rPr>
      </w:pPr>
    </w:p>
    <w:p w:rsidRDefault="006650FA" w:rsidP="006650FA" w:rsidR="006650FA" w:rsidRPr="006650FA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7237FA">
        <w:rPr>
          <w:rFonts w:cs="Tahoma" w:hAnsi="Times New Roman" w:ascii="Times New Roman"/>
          <w:sz w:val="24"/>
        </w:rPr>
        <w:tab/>
        <w:t xml:space="preserve">Početna cijena: </w:t>
      </w:r>
      <w:r w:rsidR="007237FA" w:rsidRPr="007237FA">
        <w:rPr>
          <w:rFonts w:cs="Tahoma" w:hAnsi="Times New Roman" w:ascii="Times New Roman"/>
          <w:b/>
          <w:sz w:val="24"/>
        </w:rPr>
        <w:t>8</w:t>
      </w:r>
      <w:r w:rsidRPr="006650FA">
        <w:rPr>
          <w:rFonts w:cs="Tahoma" w:hAnsi="Times New Roman" w:ascii="Times New Roman"/>
          <w:b/>
          <w:sz w:val="24"/>
        </w:rPr>
        <w:t>00.000,00 kuna.</w:t>
      </w:r>
    </w:p>
    <w:p w:rsidRDefault="0052511F" w:rsidP="00C00867" w:rsidR="00C00867" w:rsidRPr="00C00867">
      <w:pPr>
        <w:ind w:left="567"/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 </w:t>
      </w:r>
    </w:p>
    <w:p w:rsidRDefault="006650FA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Svaka n</w:t>
      </w:r>
      <w:r w:rsidR="005A4811" w:rsidRPr="00AA0757">
        <w:rPr>
          <w:rFonts w:hAnsi="Times New Roman" w:ascii="Times New Roman"/>
          <w:sz w:val="24"/>
        </w:rPr>
        <w:t>ekretnin</w:t>
      </w:r>
      <w:r w:rsidR="00F264CB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zasebno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6650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7237FA">
        <w:rPr>
          <w:rFonts w:cs="Tahoma" w:hAnsi="Times New Roman" w:ascii="Times New Roman"/>
          <w:b/>
          <w:sz w:val="24"/>
          <w:u w:val="single"/>
        </w:rPr>
        <w:t>4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7237FA"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83815">
        <w:rPr>
          <w:rFonts w:cs="Tahoma" w:hAnsi="Times New Roman" w:ascii="Times New Roman"/>
          <w:b/>
          <w:sz w:val="24"/>
          <w:u w:val="single"/>
        </w:rPr>
        <w:t>1</w:t>
      </w:r>
      <w:r w:rsidR="007237FA">
        <w:rPr>
          <w:rFonts w:cs="Tahoma" w:hAnsi="Times New Roman" w:ascii="Times New Roman"/>
          <w:b/>
          <w:sz w:val="24"/>
          <w:u w:val="single"/>
        </w:rPr>
        <w:t>0</w:t>
      </w:r>
      <w:r>
        <w:rPr>
          <w:rFonts w:cs="Tahoma" w:hAnsi="Times New Roman" w:ascii="Times New Roman"/>
          <w:b/>
          <w:sz w:val="24"/>
          <w:u w:val="single"/>
        </w:rPr>
        <w:t>.</w:t>
      </w:r>
      <w:r w:rsidR="007237FA">
        <w:rPr>
          <w:rFonts w:cs="Tahoma" w:hAnsi="Times New Roman" w:ascii="Times New Roman"/>
          <w:b/>
          <w:sz w:val="24"/>
          <w:u w:val="single"/>
        </w:rPr>
        <w:t>55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6650FA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6650FA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7237FA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</w:t>
      </w:r>
      <w:r w:rsidR="006650FA">
        <w:rPr>
          <w:rFonts w:cs="Tahoma" w:hAnsi="Times New Roman" w:ascii="Times New Roman"/>
          <w:sz w:val="24"/>
        </w:rPr>
        <w:t>su</w:t>
      </w:r>
      <w:r w:rsidR="00E911F7" w:rsidRPr="00AA0757">
        <w:rPr>
          <w:rFonts w:cs="Tahoma" w:hAnsi="Times New Roman" w:ascii="Times New Roman"/>
          <w:sz w:val="24"/>
        </w:rPr>
        <w:t xml:space="preserve"> </w:t>
      </w:r>
      <w:r w:rsidR="007237FA">
        <w:rPr>
          <w:rFonts w:cs="Tahoma" w:hAnsi="Times New Roman" w:ascii="Times New Roman"/>
          <w:sz w:val="24"/>
        </w:rPr>
        <w:t xml:space="preserve">navedene u </w:t>
      </w:r>
      <w:r w:rsidR="00E911F7" w:rsidRPr="00AA0757">
        <w:rPr>
          <w:rFonts w:cs="Tahoma" w:hAnsi="Times New Roman" w:ascii="Times New Roman"/>
          <w:sz w:val="24"/>
        </w:rPr>
        <w:t xml:space="preserve">toč. 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7237FA">
        <w:rPr>
          <w:rFonts w:cs="Tahoma" w:hAnsi="Times New Roman" w:ascii="Times New Roman"/>
          <w:sz w:val="24"/>
        </w:rPr>
        <w:t>, posebno za svaku nekretninu.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 1255-12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6650FA">
        <w:rPr>
          <w:rFonts w:cs="Tahoma" w:hAnsi="Times New Roman" w:ascii="Times New Roman"/>
          <w:sz w:val="24"/>
        </w:rPr>
        <w:t>1255/12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6114A" w:rsidRPr="00C6114A">
        <w:rPr>
          <w:rFonts w:cs="Tahoma" w:hAnsi="Times New Roman" w:ascii="Times New Roman"/>
          <w:sz w:val="24"/>
        </w:rPr>
        <w:t>091/2111-181</w:t>
      </w:r>
      <w:r w:rsidR="00C6114A">
        <w:rPr>
          <w:rFonts w:cs="Tahoma" w:hAnsi="Times New Roman" w:ascii="Times New Roman"/>
          <w:sz w:val="24"/>
        </w:rPr>
        <w:t>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 xml:space="preserve">koje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237FA">
        <w:rPr>
          <w:rFonts w:cs="Tahoma" w:hAnsi="Times New Roman" w:ascii="Times New Roman"/>
          <w:sz w:val="24"/>
        </w:rPr>
        <w:t>14. srpnja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340E4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340E4D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340E4D" w:rsidP="00310AAD" w:rsidR="00340E4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40E4D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340E4D">
      <w:pPr>
        <w:rPr>
          <w:rFonts w:cs="Tahoma" w:hAnsi="Times New Roman" w:ascii="Times New Roman"/>
          <w:color w:themeColor="background1" w:val="FFFFFF"/>
          <w:sz w:val="24"/>
        </w:rPr>
      </w:pPr>
      <w:r w:rsidRPr="00340E4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705F9" w:rsidP="00310AAD" w:rsidR="007705F9" w:rsidRPr="00340E4D">
      <w:pPr>
        <w:rPr>
          <w:rFonts w:cs="Tahoma" w:hAnsi="Times New Roman" w:ascii="Times New Roman"/>
          <w:color w:themeColor="background1" w:val="FFFFFF"/>
          <w:sz w:val="24"/>
        </w:rPr>
      </w:pPr>
      <w:r w:rsidRPr="00340E4D">
        <w:rPr>
          <w:rFonts w:cs="Tahoma" w:hAnsi="Times New Roman" w:ascii="Times New Roman"/>
          <w:color w:themeColor="background1" w:val="FFFFFF"/>
          <w:sz w:val="24"/>
        </w:rPr>
        <w:t>1. Stečajnom upravitelju, osobno</w:t>
      </w:r>
    </w:p>
    <w:p w:rsidRDefault="007705F9" w:rsidP="007705F9" w:rsidR="007705F9" w:rsidRPr="00340E4D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40E4D">
        <w:rPr>
          <w:rFonts w:cs="Tahoma" w:hAnsi="Times New Roman" w:ascii="Times New Roman"/>
          <w:i/>
          <w:color w:themeColor="background1" w:val="FFFFFF"/>
          <w:sz w:val="24"/>
        </w:rPr>
        <w:t xml:space="preserve">    Razlučnim vjerovnicima:</w:t>
      </w:r>
    </w:p>
    <w:p w:rsidRDefault="007705F9" w:rsidP="007705F9" w:rsidR="007705F9" w:rsidRPr="00340E4D">
      <w:pPr>
        <w:rPr>
          <w:rFonts w:cs="Tahoma" w:hAnsi="Times New Roman" w:ascii="Times New Roman"/>
          <w:color w:themeColor="background1" w:val="FFFFFF"/>
          <w:sz w:val="24"/>
        </w:rPr>
      </w:pPr>
      <w:r w:rsidRPr="00340E4D">
        <w:rPr>
          <w:rFonts w:cs="Tahoma" w:hAnsi="Times New Roman" w:ascii="Times New Roman"/>
          <w:color w:themeColor="background1" w:val="FFFFFF"/>
          <w:sz w:val="24"/>
        </w:rPr>
        <w:t>2. Grasa d.o.o. Zagreb, Kalinovica 3, po pun. Sanji Paić, odvjetnici u Zagrebu</w:t>
      </w:r>
    </w:p>
    <w:p w:rsidRDefault="007705F9" w:rsidP="007705F9" w:rsidR="007705F9" w:rsidRPr="00340E4D">
      <w:pPr>
        <w:rPr>
          <w:rFonts w:cs="Tahoma" w:hAnsi="Times New Roman" w:ascii="Times New Roman"/>
          <w:color w:themeColor="background1" w:val="FFFFFF"/>
          <w:sz w:val="24"/>
        </w:rPr>
      </w:pPr>
      <w:r w:rsidRPr="00340E4D">
        <w:rPr>
          <w:rFonts w:cs="Tahoma" w:hAnsi="Times New Roman" w:ascii="Times New Roman"/>
          <w:color w:themeColor="background1" w:val="FFFFFF"/>
          <w:sz w:val="24"/>
        </w:rPr>
        <w:t xml:space="preserve">3. Raiffeisenbank Austria d.d. Zagreb, Petrinjska 59, po pun. Josipu Grošeti, odvjetniku u </w:t>
      </w:r>
    </w:p>
    <w:p w:rsidRDefault="007705F9" w:rsidP="007705F9" w:rsidR="007705F9" w:rsidRPr="00340E4D">
      <w:pPr>
        <w:rPr>
          <w:rFonts w:cs="Tahoma" w:hAnsi="Times New Roman" w:ascii="Times New Roman"/>
          <w:color w:themeColor="background1" w:val="FFFFFF"/>
          <w:sz w:val="24"/>
        </w:rPr>
      </w:pPr>
      <w:r w:rsidRPr="00340E4D">
        <w:rPr>
          <w:rFonts w:cs="Tahoma" w:hAnsi="Times New Roman" w:ascii="Times New Roman"/>
          <w:color w:themeColor="background1" w:val="FFFFFF"/>
          <w:sz w:val="24"/>
        </w:rPr>
        <w:t xml:space="preserve">   Zagrebu</w:t>
      </w:r>
    </w:p>
    <w:p w:rsidRDefault="007705F9" w:rsidP="007705F9" w:rsidR="007705F9" w:rsidRPr="00340E4D">
      <w:pPr>
        <w:rPr>
          <w:rFonts w:cs="Tahoma" w:hAnsi="Times New Roman" w:ascii="Times New Roman"/>
          <w:color w:themeColor="background1" w:val="FFFFFF"/>
          <w:sz w:val="24"/>
        </w:rPr>
      </w:pPr>
      <w:r w:rsidRPr="00340E4D">
        <w:rPr>
          <w:rFonts w:cs="Tahoma" w:hAnsi="Times New Roman" w:ascii="Times New Roman"/>
          <w:color w:themeColor="background1" w:val="FFFFFF"/>
          <w:sz w:val="24"/>
        </w:rPr>
        <w:t xml:space="preserve">4. Republika Hrvatska, Ministarstvo financija, Poreza uprava, po zz. Županijskom državnom </w:t>
      </w:r>
    </w:p>
    <w:p w:rsidRDefault="007705F9" w:rsidP="007705F9" w:rsidR="007705F9" w:rsidRPr="00340E4D">
      <w:pPr>
        <w:rPr>
          <w:rFonts w:cs="Tahoma" w:hAnsi="Times New Roman" w:ascii="Times New Roman"/>
          <w:color w:themeColor="background1" w:val="FFFFFF"/>
          <w:sz w:val="24"/>
        </w:rPr>
      </w:pPr>
      <w:r w:rsidRPr="00340E4D">
        <w:rPr>
          <w:rFonts w:cs="Tahoma" w:hAnsi="Times New Roman" w:ascii="Times New Roman"/>
          <w:color w:themeColor="background1" w:val="FFFFFF"/>
          <w:sz w:val="24"/>
        </w:rPr>
        <w:t xml:space="preserve">   odvjetništvu u Zagrebu</w:t>
      </w:r>
    </w:p>
    <w:p w:rsidRDefault="007705F9" w:rsidP="007705F9" w:rsidR="007705F9" w:rsidRPr="00340E4D">
      <w:pPr>
        <w:rPr>
          <w:rFonts w:cs="Tahoma" w:hAnsi="Times New Roman" w:ascii="Times New Roman"/>
          <w:color w:themeColor="background1" w:val="FFFFFF"/>
          <w:sz w:val="24"/>
        </w:rPr>
      </w:pPr>
      <w:r w:rsidRPr="00340E4D">
        <w:rPr>
          <w:rFonts w:cs="Tahoma" w:hAnsi="Times New Roman" w:ascii="Times New Roman"/>
          <w:color w:themeColor="background1" w:val="FFFFFF"/>
          <w:sz w:val="24"/>
        </w:rPr>
        <w:t xml:space="preserve">5. Sunprotect d.o.o. Novo Selo Palanječko, Kutinska bb,  po pun. Mariu Jerkovcu, odvjetniku </w:t>
      </w:r>
    </w:p>
    <w:p w:rsidRDefault="007705F9" w:rsidP="007705F9" w:rsidR="007705F9" w:rsidRPr="00340E4D">
      <w:pPr>
        <w:rPr>
          <w:rFonts w:cs="Tahoma" w:hAnsi="Times New Roman" w:ascii="Times New Roman"/>
          <w:color w:themeColor="background1" w:val="FFFFFF"/>
          <w:sz w:val="24"/>
        </w:rPr>
      </w:pPr>
      <w:r w:rsidRPr="00340E4D">
        <w:rPr>
          <w:rFonts w:cs="Tahoma" w:hAnsi="Times New Roman" w:ascii="Times New Roman"/>
          <w:color w:themeColor="background1" w:val="FFFFFF"/>
          <w:sz w:val="24"/>
        </w:rPr>
        <w:t xml:space="preserve">    u Sisku </w:t>
      </w:r>
    </w:p>
    <w:p w:rsidRDefault="007705F9" w:rsidP="007705F9" w:rsidR="007705F9" w:rsidRPr="00340E4D">
      <w:pPr>
        <w:rPr>
          <w:rFonts w:cs="Tahoma" w:hAnsi="Times New Roman" w:ascii="Times New Roman"/>
          <w:color w:themeColor="background1" w:val="FFFFFF"/>
          <w:sz w:val="24"/>
        </w:rPr>
      </w:pPr>
      <w:r w:rsidRPr="00340E4D">
        <w:rPr>
          <w:rFonts w:cs="Tahoma" w:hAnsi="Times New Roman" w:ascii="Times New Roman"/>
          <w:color w:themeColor="background1" w:val="FFFFFF"/>
          <w:sz w:val="24"/>
        </w:rPr>
        <w:t xml:space="preserve">6. e-Oglasna ploča, ovdje </w:t>
      </w:r>
    </w:p>
    <w:p w:rsidRDefault="007705F9" w:rsidP="00310AAD" w:rsidR="007705F9" w:rsidRPr="00AA0757">
      <w:pPr>
        <w:rPr>
          <w:rFonts w:cs="Tahoma" w:hAnsi="Times New Roman" w:ascii="Times New Roman"/>
          <w:sz w:val="24"/>
        </w:rPr>
      </w:pPr>
    </w:p>
    <w:sectPr w:rsidSect="003443E9" w:rsidR="007705F9" w:rsidRPr="00AA075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DBC" w:rsidR="002C1DBC">
      <w:r>
        <w:separator/>
      </w:r>
    </w:p>
  </w:endnote>
  <w:endnote w:id="0" w:type="continuationSeparator">
    <w:p w:rsidRDefault="002C1DBC" w:rsidR="002C1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DBC" w:rsidR="002C1DBC">
      <w:r>
        <w:separator/>
      </w:r>
    </w:p>
  </w:footnote>
  <w:footnote w:id="0" w:type="continuationSeparator">
    <w:p w:rsidRDefault="002C1DBC" w:rsidR="002C1D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3092F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6650FA">
      <w:rPr>
        <w:rFonts w:hAnsi="Times New Roman" w:ascii="Times New Roman"/>
        <w:szCs w:val="22"/>
      </w:rPr>
      <w:t>1255/12</w:t>
    </w:r>
    <w:r w:rsidR="00340E4D">
      <w:rPr>
        <w:rFonts w:hAnsi="Times New Roman" w:ascii="Times New Roman"/>
        <w:szCs w:val="22"/>
      </w:rPr>
      <w:t>-182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1A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3815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C1DBC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0E4D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519A"/>
    <w:rsid w:val="005E661F"/>
    <w:rsid w:val="005F1421"/>
    <w:rsid w:val="006008F9"/>
    <w:rsid w:val="00642359"/>
    <w:rsid w:val="00645DC1"/>
    <w:rsid w:val="006650FA"/>
    <w:rsid w:val="006670BB"/>
    <w:rsid w:val="0068465E"/>
    <w:rsid w:val="006B72D9"/>
    <w:rsid w:val="006E1347"/>
    <w:rsid w:val="006E1E9D"/>
    <w:rsid w:val="006E52BB"/>
    <w:rsid w:val="006F26F0"/>
    <w:rsid w:val="0070227B"/>
    <w:rsid w:val="007150E6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092F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30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92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30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92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St-1255/2012</izvorni_sadrzaj>
    <derivirana_varijabla naziv="DomainObject.Predmet.OznakaBroj_1">St-1255/2012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7.St-1220/11
47.St-1672/11
53.St-352/12
20.St-733/12, 85.ST-1620/13</izvorni_sadrzaj>
    <derivirana_varijabla naziv="DomainObject.Predmet.PrimjedbaSuca_1">7.St-1220/11
47.St-1672/11
53.St-352/12
20.St-733/12, 85.ST-1620/13</derivirana_varijabla>
  </DomainObject.Predmet.PrimjedbaSuca>
  <DomainObject.Predmet.ProtustrankaFormated>
    <izvorni_sadrzaj>  F.K.T. d.o.o.</izvorni_sadrzaj>
    <derivirana_varijabla naziv="DomainObject.Predmet.ProtustrankaFormated_1">  F.K.T. d.o.o.</derivirana_varijabla>
  </DomainObject.Predmet.ProtustrankaFormated>
  <DomainObject.Predmet.ProtustrankaFormatedOIB>
    <izvorni_sadrzaj>  F.K.T. d.o.o., OIB 18269744758</izvorni_sadrzaj>
    <derivirana_varijabla naziv="DomainObject.Predmet.ProtustrankaFormatedOIB_1">  F.K.T. d.o.o., OIB 18269744758</derivirana_varijabla>
  </DomainObject.Predmet.ProtustrankaFormatedOIB>
  <DomainObject.Predmet.ProtustrankaFormatedWithAdress>
    <izvorni_sadrzaj> F.K.T. d.o.o., Kralja Tomislava 40, 10310 Ivanić-Grad</izvorni_sadrzaj>
    <derivirana_varijabla naziv="DomainObject.Predmet.ProtustrankaFormatedWithAdress_1"> F.K.T. d.o.o., Kralja Tomislava 40, 10310 Ivanić-Grad</derivirana_varijabla>
  </DomainObject.Predmet.ProtustrankaFormatedWithAdress>
  <DomainObject.Predmet.ProtustrankaFormatedWithAdressOIB>
    <izvorni_sadrzaj> F.K.T. d.o.o., OIB 18269744758, Kralja Tomislava 40, 10310 Ivanić-Grad</izvorni_sadrzaj>
    <derivirana_varijabla naziv="DomainObject.Predmet.ProtustrankaFormatedWithAdressOIB_1"> F.K.T. d.o.o., OIB 18269744758, Kralja Tomislava 40, 10310 Ivanić-Grad</derivirana_varijabla>
  </DomainObject.Predmet.ProtustrankaFormatedWithAdressOIB>
  <DomainObject.Predmet.ProtustrankaWithAdress>
    <izvorni_sadrzaj>F.K.T. d.o.o. Kralja Tomislava 40, 10310 Ivanić-Grad</izvorni_sadrzaj>
    <derivirana_varijabla naziv="DomainObject.Predmet.ProtustrankaWithAdress_1">F.K.T. d.o.o. Kralja Tomislava 40, 10310 Ivanić-Grad</derivirana_varijabla>
  </DomainObject.Predmet.ProtustrankaWithAdress>
  <DomainObject.Predmet.ProtustrankaWithAdressOIB>
    <izvorni_sadrzaj>F.K.T. d.o.o., OIB 18269744758, Kralja Tomislava 40, 10310 Ivanić-Grad</izvorni_sadrzaj>
    <derivirana_varijabla naziv="DomainObject.Predmet.ProtustrankaWithAdressOIB_1">F.K.T. d.o.o., OIB 18269744758, Kralja Tomislava 40, 10310 Ivanić-Grad</derivirana_varijabla>
  </DomainObject.Predmet.ProtustrankaWithAdressOIB>
  <DomainObject.Predmet.ProtustrankaNazivFormated>
    <izvorni_sadrzaj>F.K.T. d.o.o.</izvorni_sadrzaj>
    <derivirana_varijabla naziv="DomainObject.Predmet.ProtustrankaNazivFormated_1">F.K.T. d.o.o.</derivirana_varijabla>
  </DomainObject.Predmet.ProtustrankaNazivFormated>
  <DomainObject.Predmet.ProtustrankaNazivFormatedOIB>
    <izvorni_sadrzaj>F.K.T. d.o.o., OIB 18269744758</izvorni_sadrzaj>
    <derivirana_varijabla naziv="DomainObject.Predmet.ProtustrankaNazivFormatedOIB_1">F.K.T. d.o.o., OIB 18269744758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INEM-ELECTRONIC d.o.o.; FINA ZAGREB; MAKSIMIR EXPORT IMPORT; NINAMONT d.o.o.; VARGON d.o.o.; HUSARIĆ d.o.o.; AUTO SAFIR d.o.o.; VODOOPSKRBA I ODVODNJA</izvorni_sadrzaj>
    <derivirana_varijabla naziv="DomainObject.Predmet.StrankaFormated_1">  INEM-ELECTRONIC d.o.o.; FINA ZAGREB; MAKSIMIR EXPORT IMPORT; NINAMONT d.o.o.; VARGON d.o.o.; HUSARIĆ d.o.o.; AUTO SAFIR d.o.o.; VODOOPSKRBA I ODVODNJA</derivirana_varijabla>
  </DomainObject.Predmet.StrankaFormated>
  <DomainObject.Predmet.StrankaFormatedOIB>
    <izvorni_sadrzaj>  INEM-ELECTRONIC d.o.o., OIB 14217610653; FINA ZAGREB, OIB 85821130368;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OIB_1">  INEM-ELECTRONIC d.o.o., OIB 14217610653; FINA ZAGREB, OIB 85821130368; MAKSIMIR EXPORT IMPORT; NINAMONT d.o.o., OIB 92181938263; VARGON d.o.o., OIB 38702839092; HUSARIĆ d.o.o., OIB 65731104774; AUTO SAFIR d.o.o., OIB 33548604975; VODOOPSKRBA I ODVODNJA, OIB 83416546499</derivirana_varijabla>
  </DomainObject.Predmet.StrankaFormatedOIB>
  <DomainObject.Predmet.StrankaFormatedWithAdress>
    <izvorni_sadrzaj> INEM-ELECTRONIC d.o.o., Kovinska 28, 10000 Zagreb; FINA ZAGREB, 10000 Zagreb; MAKSIMIR EXPORT IMPORT; NINAMONT d.o.o.; VARGON d.o.o.; HUSARIĆ d.o.o.; AUTO SAFIR d.o.o.; VODOOPSKRBA I ODVODNJA</izvorni_sadrzaj>
    <derivirana_varijabla naziv="DomainObject.Predmet.StrankaFormatedWithAdress_1"> INEM-ELECTRONIC d.o.o., Kovinska 28, 10000 Zagreb; FINA ZAGREB, 10000 Zagreb; MAKSIMIR EXPORT IMPORT; NINAMONT d.o.o.; VARGON d.o.o.; HUSARIĆ d.o.o.; AUTO SAFIR d.o.o.; VODOOPSKRBA I ODVODNJA</derivirana_varijabla>
  </DomainObject.Predmet.StrankaFormatedWithAdress>
  <DomainObject.Predmet.StrankaFormatedWithAdressOIB>
    <izvorni_sadrzaj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izvorni_sadrzaj>
    <derivirana_varijabla naziv="DomainObject.Predmet.StrankaFormatedWithAdressOIB_1"> INEM-ELECTRONIC d.o.o., OIB 14217610653, Kovinska 28, 10000 Zagreb; FINA ZAGREB, OIB 85821130368, 10000 Zagreb; MAKSIMIR EXPORT IMPORT; NINAMONT d.o.o., OIB 92181938263; VARGON d.o.o., OIB 38702839092; HUSARIĆ d.o.o., OIB 65731104774; AUTO SAFIR d.o.o., OIB 33548604975; VODOOPSKRBA I ODVODNJA, OIB 83416546499</derivirana_varijabla>
  </DomainObject.Predmet.StrankaFormatedWithAdressOIB>
  <DomainObject.Predmet.StrankaWithAdress>
    <izvorni_sadrzaj>INEM-ELECTRONIC d.o.o. Kovinska 28,10000 Zagreb,FINA ZAGREB 10000 Zagreb,MAKSIMIR EXPORT IMPORT ,NINAMONT d.o.o. ,VARGON d.o.o. ,HUSARIĆ d.o.o. ,AUTO SAFIR d.o.o. ,VODOOPSKRBA I ODVODNJA </izvorni_sadrzaj>
    <derivirana_varijabla naziv="DomainObject.Predmet.StrankaWithAdress_1">INEM-ELECTRONIC d.o.o. Kovinska 28,10000 Zagreb,FINA ZAGREB 10000 Zagreb,MAKSIMIR EXPORT IMPORT ,NINAMONT d.o.o. ,VARGON d.o.o. ,HUSARIĆ d.o.o. ,AUTO SAFIR d.o.o. ,VODOOPSKRBA I ODVODNJA </derivirana_varijabla>
  </DomainObject.Predmet.StrankaWithAdress>
  <DomainObject.Predmet.StrankaWithAdressOIB>
    <izvorni_sadrzaj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izvorni_sadrzaj>
    <derivirana_varijabla naziv="DomainObject.Predmet.StrankaWithAdressOIB_1">INEM-ELECTRONIC d.o.o., OIB 14217610653, Kovinska 28,10000 Zagreb,FINA ZAGREB, OIB 85821130368, 10000 Zagreb,MAKSIMIR EXPORT IMPORT,NINAMONT d.o.o., OIB 92181938263,VARGON d.o.o., OIB 38702839092,HUSARIĆ d.o.o., OIB 65731104774,AUTO SAFIR d.o.o., OIB 33548604975,VODOOPSKRBA I ODVODNJA, OIB 83416546499</derivirana_varijabla>
  </DomainObject.Predmet.StrankaWithAdressOIB>
  <DomainObject.Predmet.StrankaNazivFormated>
    <izvorni_sadrzaj>INEM-ELECTRONIC d.o.o.,FINA ZAGREB,MAKSIMIR EXPORT IMPORT,NINAMONT d.o.o.,VARGON d.o.o.,HUSARIĆ d.o.o.,AUTO SAFIR d.o.o.,VODOOPSKRBA I ODVODNJA</izvorni_sadrzaj>
    <derivirana_varijabla naziv="DomainObject.Predmet.StrankaNazivFormated_1">INEM-ELECTRONIC d.o.o.,FINA ZAGREB,MAKSIMIR EXPORT IMPORT,NINAMONT d.o.o.,VARGON d.o.o.,HUSARIĆ d.o.o.,AUTO SAFIR d.o.o.,VODOOPSKRBA I ODVODNJA</derivirana_varijabla>
  </DomainObject.Predmet.StrankaNazivFormated>
  <DomainObject.Predmet.StrankaNazivFormatedOIB>
    <izvorni_sadrzaj>INEM-ELECTRONIC d.o.o., OIB 14217610653,FINA ZAGREB, OIB 85821130368,MAKSIMIR EXPORT IMPORT,NINAMONT d.o.o., OIB 92181938263,VARGON d.o.o., OIB 38702839092,HUSARIĆ d.o.o., OIB 65731104774,AUTO SAFIR d.o.o., OIB 33548604975,VODOOPSKRBA I ODVODNJA, OIB 83416546499</izvorni_sadrzaj>
    <derivirana_varijabla naziv="DomainObject.Predmet.StrankaNazivFormatedOIB_1">INEM-ELECTRONIC d.o.o., OIB 14217610653,FINA ZAGREB, OIB 85821130368,MAKSIMIR EXPORT IMPORT,NINAMONT d.o.o., OIB 92181938263,VARGON d.o.o., OIB 38702839092,HUSARIĆ d.o.o., OIB 65731104774,AUTO SAFIR d.o.o., OIB 33548604975,VODOOPSKRBA I ODVODNJA,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>
  <DomainObject.Predmet.StrankaList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OIB>
  <DomainObject.Predmet.StrankaListFormatedWithAdress>
    <izvorni_sadrzaj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FormatedWithAdress_1">
      <item>INEM-ELECTRONIC d.o.o., Kovinska 28, 10000 Zagreb</item>
      <item>FINA ZAGREB, 10000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FormatedWithAdress>
  <DomainObject.Predmet.StrankaListFormatedWithAdressOIB>
    <izvorni_sadrzaj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FormatedWithAdressOIB_1">
      <item>INEM-ELECTRONIC d.o.o., OIB 14217610653, Kovinska 28, 10000 Zagreb</item>
      <item>FINA ZAGREB, OIB 85821130368, 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FormatedWithAdressOIB>
  <DomainObject.Predmet.StrankaListNazivFormated>
    <izvorni_sadrzaj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trankaListNazivFormated_1">
      <item>INEM-ELECTRONIC d.o.o.</item>
      <item>FINA ZAGREB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trankaListNazivFormated>
  <DomainObject.Predmet.StrankaListNazivFormatedOIB>
    <izvorni_sadrzaj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trankaListNazivFormatedOIB_1">
      <item>INEM-ELECTRONIC d.o.o., OIB 14217610653</item>
      <item>FINA ZAGREB, OIB 85821130368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trankaListNazivFormatedOIB>
  <DomainObject.Predmet.ProtuStrankaListFormated>
    <izvorni_sadrzaj>
      <item>F.K.T. d.o.o.</item>
    </izvorni_sadrzaj>
    <derivirana_varijabla naziv="DomainObject.Predmet.ProtuStrankaListFormated_1">
      <item>F.K.T. d.o.o.</item>
    </derivirana_varijabla>
  </DomainObject.Predmet.ProtuStrankaListFormated>
  <DomainObject.Predmet.ProtuStrankaListFormatedOIB>
    <izvorni_sadrzaj>
      <item>F.K.T. d.o.o., OIB 18269744758</item>
    </izvorni_sadrzaj>
    <derivirana_varijabla naziv="DomainObject.Predmet.ProtuStrankaListFormatedOIB_1">
      <item>F.K.T. d.o.o., OIB 18269744758</item>
    </derivirana_varijabla>
  </DomainObject.Predmet.ProtuStrankaListFormatedOIB>
  <DomainObject.Predmet.ProtuStrankaListFormatedWithAdress>
    <izvorni_sadrzaj>
      <item>F.K.T. d.o.o., Kralja Tomislava 40, 10310 Ivanić-Grad</item>
    </izvorni_sadrzaj>
    <derivirana_varijabla naziv="DomainObject.Predmet.ProtuStrankaListFormatedWithAdress_1">
      <item>F.K.T. d.o.o., Kralja Tomislava 40, 10310 Ivanić-Grad</item>
    </derivirana_varijabla>
  </DomainObject.Predmet.ProtuStrankaListFormatedWithAdress>
  <DomainObject.Predmet.ProtuStrankaListFormatedWithAdressOIB>
    <izvorni_sadrzaj>
      <item>F.K.T. d.o.o., OIB 18269744758, Kralja Tomislava 40, 10310 Ivanić-Grad</item>
    </izvorni_sadrzaj>
    <derivirana_varijabla naziv="DomainObject.Predmet.ProtuStrankaListFormatedWithAdressOIB_1">
      <item>F.K.T. d.o.o., OIB 18269744758, Kralja Tomislava 40, 10310 Ivanić-Grad</item>
    </derivirana_varijabla>
  </DomainObject.Predmet.ProtuStrankaListFormatedWithAdressOIB>
  <DomainObject.Predmet.ProtuStrankaListNazivFormated>
    <izvorni_sadrzaj>
      <item>F.K.T. d.o.o.</item>
    </izvorni_sadrzaj>
    <derivirana_varijabla naziv="DomainObject.Predmet.ProtuStrankaListNazivFormated_1">
      <item>F.K.T. d.o.o.</item>
    </derivirana_varijabla>
  </DomainObject.Predmet.ProtuStrankaListNazivFormated>
  <DomainObject.Predmet.ProtuStrankaListNazivFormatedOIB>
    <izvorni_sadrzaj>
      <item>F.K.T. d.o.o., OIB 18269744758</item>
    </izvorni_sadrzaj>
    <derivirana_varijabla naziv="DomainObject.Predmet.ProtuStrankaListNazivFormatedOIB_1">
      <item>F.K.T. d.o.o., OIB 18269744758</item>
    </derivirana_varijabla>
  </DomainObject.Predmet.ProtuStrankaListNazivFormatedOIB>
  <DomainObject.Predmet.OstaliList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Formated>
  <DomainObject.Predmet.OstaliList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FormatedOIB>
  <DomainObject.Predmet.OstaliListFormatedWithAdress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izvorni_sadrzaj>
    <derivirana_varijabla naziv="DomainObject.Predmet.OstaliListFormatedWithAdress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NIKOLE PAVIĆA 26, 10000 Zagreb</item>
    </derivirana_varijabla>
  </DomainObject.Predmet.OstaliListFormatedWithAdress>
  <DomainObject.Predmet.OstaliListFormatedWithAdressOIB>
    <izvorni_sadrzaj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izvorni_sadrzaj>
    <derivirana_varijabla naziv="DomainObject.Predmet.OstaliListFormatedWithAdressOIB_1">
      <item>Tomo Tadić, Kralja Tomislava 40, 10310 Ivanić-Grad</item>
      <item>FINA ZAGREB, 10000 Zagreb</item>
      <item>Goran Srebačić, Lj. Posavskog 4, 10000 Zagreb</item>
      <item>RH, MF, Porezna uprava, Av. Dubrovnik 32, 10000 Zagreb</item>
      <item>Mićo Ljubenko- otkaz punomoći, Branimirova 29, 10000 Zagreb</item>
      <item>Maroje Stjepović, OIB 57640555089, NIKOLE PAVIĆA 26, 10000 Zagreb</item>
    </derivirana_varijabla>
  </DomainObject.Predmet.OstaliListFormatedWithAdressOIB>
  <DomainObject.Predmet.OstaliListNazivFormated>
    <izvorni_sadrzaj>
      <item>Tomo Tadić</item>
      <item>FINA ZAGREB</item>
      <item>Goran Srebačić</item>
      <item>RH, MF, Porezna uprava</item>
      <item>Mićo Ljubenko- otkaz punomoći</item>
      <item>Maroje Stjepović</item>
    </izvorni_sadrzaj>
    <derivirana_varijabla naziv="DomainObject.Predmet.OstaliListNazivFormated_1">
      <item>Tomo Tadić</item>
      <item>FINA ZAGREB</item>
      <item>Goran Srebačić</item>
      <item>RH, MF, Porezna uprava</item>
      <item>Mićo Ljubenko- otkaz punomoći</item>
      <item>Maroje Stjepović</item>
    </derivirana_varijabla>
  </DomainObject.Predmet.OstaliListNazivFormated>
  <DomainObject.Predmet.OstaliListNazivFormatedOIB>
    <izvorni_sadrzaj>
      <item>Tomo Tadić</item>
      <item>FINA ZAGREB</item>
      <item>Goran Srebačić</item>
      <item>RH, MF, Porezna uprava</item>
      <item>Mićo Ljubenko- otkaz punomoći</item>
      <item>Maroje Stjepović, OIB 57640555089</item>
    </izvorni_sadrzaj>
    <derivirana_varijabla naziv="DomainObject.Predmet.OstaliListNazivFormatedOIB_1">
      <item>Tomo Tadić</item>
      <item>FINA ZAGREB</item>
      <item>Goran Srebačić</item>
      <item>RH, MF, Porezna uprava</item>
      <item>Mićo Ljubenko- otkaz punomoći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INEM-ELECTRONIC d.o.o. i dr.</izvorni_sadrzaj>
    <derivirana_varijabla naziv="DomainObject.Predmet.StrankaIDrugi_1">INEM-ELECTRONIC d.o.o. i dr.</derivirana_varijabla>
  </DomainObject.Predmet.StrankaIDrugi>
  <DomainObject.Predmet.ProtustrankaIDrugi>
    <izvorni_sadrzaj>F.K.T. d.o.o.</izvorni_sadrzaj>
    <derivirana_varijabla naziv="DomainObject.Predmet.ProtustrankaIDrugi_1">F.K.T. d.o.o.</derivirana_varijabla>
  </DomainObject.Predmet.ProtustrankaIDrugi>
  <DomainObject.Predmet.StrankaIDrugiAdressOIB>
    <izvorni_sadrzaj>INEM-ELECTRONIC d.o.o., OIB 14217610653, Kovinska 28, 10000 Zagreb i dr.</izvorni_sadrzaj>
    <derivirana_varijabla naziv="DomainObject.Predmet.StrankaIDrugiAdressOIB_1">INEM-ELECTRONIC d.o.o., OIB 14217610653, Kovinska 28, 10000 Zagreb i dr.</derivirana_varijabla>
  </DomainObject.Predmet.StrankaIDrugiAdressOIB>
  <DomainObject.Predmet.ProtustrankaIDrugiAdressOIB>
    <izvorni_sadrzaj>F.K.T. d.o.o., OIB 18269744758, Kralja Tomislava 40, 10310 Ivanić-Grad</izvorni_sadrzaj>
    <derivirana_varijabla naziv="DomainObject.Predmet.ProtustrankaIDrugiAdressOIB_1">F.K.T. d.o.o., OIB 18269744758, Kralja Tomislava 40,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izvorni_sadrzaj>
    <derivirana_varijabla naziv="DomainObject.Predmet.SudioniciListNaziv_1">
      <item>F.K.T. d.o.o.</item>
      <item>INEM-ELECTRONIC d.o.o.</item>
      <item>Tomo Tadić</item>
      <item>FINA ZAGREB</item>
      <item>FINA ZAGREB</item>
      <item>Goran Srebačić</item>
      <item>RH, MF, Porezna uprava</item>
      <item>Mićo Ljubenko- otkaz punomoći</item>
      <item>Maroje Stjepović</item>
      <item>MAKSIMIR EXPORT IMPORT</item>
      <item>NINAMONT d.o.o.</item>
      <item>VARGON d.o.o.</item>
      <item>HUSARIĆ d.o.o.</item>
      <item>AUTO SAFIR d.o.o.</item>
      <item>VODOOPSKRBA I ODVODNJA</item>
    </derivirana_varijabla>
  </DomainObject.Predmet.SudioniciListNaziv>
  <DomainObject.Predmet.SudioniciListAdressOIB>
    <izvorni_sadrzaj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izvorni_sadrzaj>
    <derivirana_varijabla naziv="DomainObject.Predmet.SudioniciListAdressOIB_1">
      <item>F.K.T. d.o.o., OIB 18269744758, Kralja Tomislava 40,10310 Ivanić-Grad</item>
      <item>INEM-ELECTRONIC d.o.o., OIB 14217610653, Kovinska 28,10000 Zagreb</item>
      <item>Tomo Tadić, Kralja Tomislava 40,10310 Ivanić-Grad</item>
      <item>FINA ZAGREB, OIB 85821130368, 10000 Zagreb</item>
      <item>FINA ZAGREB, 10000 Zagreb</item>
      <item>Goran Srebačić, Lj. Posavskog 4,10000 Zagreb</item>
      <item>RH, MF, Porezna uprava, Av. Dubrovnik 32,10000 Zagreb</item>
      <item>Mićo Ljubenko- otkaz punomoći, Branimirova 29,10000 Zagreb</item>
      <item>Maroje Stjepović, OIB 57640555089, NIKOLE PAVIĆA 26,10000 Zagreb</item>
      <item>MAKSIMIR EXPORT IMPORT</item>
      <item>NINAMONT d.o.o., OIB 92181938263</item>
      <item>VARGON d.o.o., OIB 38702839092</item>
      <item>HUSARIĆ d.o.o., OIB 65731104774</item>
      <item>AUTO SAFIR d.o.o., OIB 33548604975</item>
      <item>VODOOPSKRBA I ODVODNJA, OIB 83416546499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izvorni_sadrzaj>
    <derivirana_varijabla naziv="DomainObject.Predmet.SudioniciListNazivOIB_1">
      <item>, OIB 18269744758</item>
      <item>, OIB 14217610653</item>
      <item>, OIB null</item>
      <item>, OIB 85821130368</item>
      <item>, OIB null</item>
      <item>, OIB null</item>
      <item>, OIB null</item>
      <item>, OIB null</item>
      <item>, OIB 57640555089</item>
      <item>, OIB null</item>
      <item>, OIB 92181938263</item>
      <item>, OIB 38702839092</item>
      <item>, OIB 65731104774</item>
      <item>, OIB 33548604975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3141</properties:Characters>
  <properties:Lines>89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2017-07-18T06:15:00Z</dcterms:created>
  <dc:creator>MK</dc:creator>
  <cp:lastModifiedBy>Sonja Pilić</cp:lastModifiedBy>
  <cp:lastPrinted>2017-07-18T06:18:00Z</cp:lastPrinted>
  <dcterms:modified xmlns:xsi="http://www.w3.org/2001/XMLSchema-instance" xsi:type="dcterms:W3CDTF">2017-07-18T06:20:00Z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