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3ef" w14:paraId="338f3e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46010">
        <w:t>1741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46010" w:rsidRPr="00346010">
        <w:t>SATIO UGOSTITELJSTVO d.o.o., Avenija Dubrovnik 16/7, Zagreb, OIB: 28741584833</w:t>
      </w:r>
      <w:r>
        <w:t xml:space="preserve">, dana  </w:t>
      </w:r>
      <w:r w:rsidR="00346010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46010" w:rsidRPr="00346010">
        <w:t>SATIO UGOSTITELJSTVO d.o.o., Avenija Dubrovnik 16/7, Zagreb, OIB: 28741584833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346010">
        <w:t xml:space="preserve"> 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700889">
        <w:t xml:space="preserve"> MIRJANA DUJMOVIĆ iz Zagreba, Božidara Magovca 48, OIB: </w:t>
      </w:r>
      <w:r w:rsidR="00700889" w:rsidRPr="00700889">
        <w:t>30711927799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46010" w:rsidRPr="00346010">
        <w:t>SATIO UGOSTITELJSTVO d.o.o., Avenija Dubrovnik 16/7, Zagreb, OIB: 28741584833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6B00AE">
        <w:t xml:space="preserve"> 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97E55">
        <w:t>, v.r.</w:t>
      </w:r>
    </w:p>
    <w:p w:rsidRDefault="00397E55" w:rsidP="00047C0E" w:rsidR="00397E55">
      <w:pPr>
        <w:pStyle w:val="Bezproreda"/>
        <w:jc w:val="right"/>
      </w:pPr>
    </w:p>
    <w:p w:rsidRDefault="00397E55" w:rsidP="00047C0E" w:rsidR="00397E55">
      <w:pPr>
        <w:pStyle w:val="Bezproreda"/>
        <w:jc w:val="right"/>
      </w:pPr>
      <w:r>
        <w:t xml:space="preserve">Za točnost otpravka-ovlašteni službenik: </w:t>
      </w:r>
    </w:p>
    <w:p w:rsidRDefault="00397E55" w:rsidP="00047C0E" w:rsidR="00397E55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324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46010" w:rsidRPr="00346010">
          <w:t>1741/2015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29218D"/>
    <w:rsid w:val="00346010"/>
    <w:rsid w:val="00397E55"/>
    <w:rsid w:val="003A3366"/>
    <w:rsid w:val="004E266D"/>
    <w:rsid w:val="00677951"/>
    <w:rsid w:val="006B00AE"/>
    <w:rsid w:val="00700889"/>
    <w:rsid w:val="00A32DA8"/>
    <w:rsid w:val="00AA7B27"/>
    <w:rsid w:val="00AE11D4"/>
    <w:rsid w:val="00BC1874"/>
    <w:rsid w:val="00C136F3"/>
    <w:rsid w:val="00DC0AA2"/>
    <w:rsid w:val="00DE059B"/>
    <w:rsid w:val="00DF1FFF"/>
    <w:rsid w:val="00E37324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37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37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St-1741/2015</izvorni_sadrzaj>
    <derivirana_varijabla naziv="DomainObject.Predmet.OznakaBroj_1">St-1741/2015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SATIO UGOSTITELJSTVO d.o.o.</izvorni_sadrzaj>
    <derivirana_varijabla naziv="DomainObject.Predmet.ProtustrankaFormated_1">  SATIO UGOSTITELJSTVO d.o.o.</derivirana_varijabla>
  </DomainObject.Predmet.ProtustrankaFormated>
  <DomainObject.Predmet.ProtustrankaFormatedOIB>
    <izvorni_sadrzaj>  SATIO UGOSTITELJSTVO d.o.o., OIB 28741584833</izvorni_sadrzaj>
    <derivirana_varijabla naziv="DomainObject.Predmet.ProtustrankaFormatedOIB_1">  SATIO UGOSTITELJSTVO d.o.o., OIB 28741584833</derivirana_varijabla>
  </DomainObject.Predmet.ProtustrankaFormatedOIB>
  <DomainObject.Predmet.ProtustrankaFormatedWithAdress>
    <izvorni_sadrzaj> SATIO UGOSTITELJSTVO d.o.o., Avenija Dubrovnik 16/7, 10000 Zagreb</izvorni_sadrzaj>
    <derivirana_varijabla naziv="DomainObject.Predmet.ProtustrankaFormatedWithAdress_1"> SATIO UGOSTITELJSTVO d.o.o., Avenija Dubrovnik 16/7, 10000 Zagreb</derivirana_varijabla>
  </DomainObject.Predmet.ProtustrankaFormatedWithAdress>
  <DomainObject.Predmet.ProtustrankaFormatedWithAdressOIB>
    <izvorni_sadrzaj> SATIO UGOSTITELJSTVO d.o.o., OIB 28741584833, Avenija Dubrovnik 16/7, 10000 Zagreb</izvorni_sadrzaj>
    <derivirana_varijabla naziv="DomainObject.Predmet.ProtustrankaFormatedWithAdressOIB_1"> SATIO UGOSTITELJSTVO d.o.o., OIB 28741584833, Avenija Dubrovnik 16/7, 10000 Zagreb</derivirana_varijabla>
  </DomainObject.Predmet.ProtustrankaFormatedWithAdressOIB>
  <DomainObject.Predmet.ProtustrankaWithAdress>
    <izvorni_sadrzaj>SATIO UGOSTITELJSTVO d.o.o. Avenija Dubrovnik 16/7, 10000 Zagreb</izvorni_sadrzaj>
    <derivirana_varijabla naziv="DomainObject.Predmet.ProtustrankaWithAdress_1">SATIO UGOSTITELJSTVO d.o.o. Avenija Dubrovnik 16/7, 10000 Zagreb</derivirana_varijabla>
  </DomainObject.Predmet.ProtustrankaWithAdress>
  <DomainObject.Predmet.ProtustrankaWithAdressOIB>
    <izvorni_sadrzaj>SATIO UGOSTITELJSTVO d.o.o., OIB 28741584833, Avenija Dubrovnik 16/7, 10000 Zagreb</izvorni_sadrzaj>
    <derivirana_varijabla naziv="DomainObject.Predmet.ProtustrankaWithAdressOIB_1">SATIO UGOSTITELJSTVO d.o.o., OIB 28741584833, Avenija Dubrovnik 16/7, 10000 Zagreb</derivirana_varijabla>
  </DomainObject.Predmet.ProtustrankaWithAdressOIB>
  <DomainObject.Predmet.ProtustrankaNazivFormated>
    <izvorni_sadrzaj>SATIO UGOSTITELJSTVO d.o.o.</izvorni_sadrzaj>
    <derivirana_varijabla naziv="DomainObject.Predmet.ProtustrankaNazivFormated_1">SATIO UGOSTITELJSTVO d.o.o.</derivirana_varijabla>
  </DomainObject.Predmet.ProtustrankaNazivFormated>
  <DomainObject.Predmet.ProtustrankaNazivFormatedOIB>
    <izvorni_sadrzaj>SATIO UGOSTITELJSTVO d.o.o., OIB 28741584833</izvorni_sadrzaj>
    <derivirana_varijabla naziv="DomainObject.Predmet.ProtustrankaNazivFormatedOIB_1">SATIO UGOSTITELJSTVO d.o.o., OIB 28741584833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SATIO UGOSTITELJSTVO d.o.o.</item>
    </izvorni_sadrzaj>
    <derivirana_varijabla naziv="DomainObject.Predmet.ProtuStrankaListFormated_1">
      <item>SATIO UGOSTITELJSTVO d.o.o.</item>
    </derivirana_varijabla>
  </DomainObject.Predmet.ProtuStrankaListFormated>
  <DomainObject.Predmet.ProtuStrankaListFormatedOIB>
    <izvorni_sadrzaj>
      <item>SATIO UGOSTITELJSTVO d.o.o., OIB 28741584833</item>
    </izvorni_sadrzaj>
    <derivirana_varijabla naziv="DomainObject.Predmet.ProtuStrankaListFormatedOIB_1">
      <item>SATIO UGOSTITELJSTVO d.o.o., OIB 28741584833</item>
    </derivirana_varijabla>
  </DomainObject.Predmet.ProtuStrankaListFormatedOIB>
  <DomainObject.Predmet.ProtuStrankaListFormatedWithAdress>
    <izvorni_sadrzaj>
      <item>SATIO UGOSTITELJSTVO d.o.o., Avenija Dubrovnik 16/7, 10000 Zagreb</item>
    </izvorni_sadrzaj>
    <derivirana_varijabla naziv="DomainObject.Predmet.ProtuStrankaListFormatedWithAdress_1">
      <item>SATIO UGOSTITELJSTVO d.o.o., Avenija Dubrovnik 16/7, 10000 Zagreb</item>
    </derivirana_varijabla>
  </DomainObject.Predmet.ProtuStrankaListFormatedWithAdress>
  <DomainObject.Predmet.ProtuStrankaListFormatedWithAdressOIB>
    <izvorni_sadrzaj>
      <item>SATIO UGOSTITELJSTVO d.o.o., OIB 28741584833, Avenija Dubrovnik 16/7, 10000 Zagreb</item>
    </izvorni_sadrzaj>
    <derivirana_varijabla naziv="DomainObject.Predmet.ProtuStrankaListFormatedWithAdressOIB_1">
      <item>SATIO UGOSTITELJSTVO d.o.o., OIB 28741584833, Avenija Dubrovnik 16/7, 10000 Zagreb</item>
    </derivirana_varijabla>
  </DomainObject.Predmet.ProtuStrankaListFormatedWithAdressOIB>
  <DomainObject.Predmet.ProtuStrankaListNazivFormated>
    <izvorni_sadrzaj>
      <item>SATIO UGOSTITELJSTVO d.o.o.</item>
    </izvorni_sadrzaj>
    <derivirana_varijabla naziv="DomainObject.Predmet.ProtuStrankaListNazivFormated_1">
      <item>SATIO UGOSTITELJSTVO d.o.o.</item>
    </derivirana_varijabla>
  </DomainObject.Predmet.ProtuStrankaListNazivFormated>
  <DomainObject.Predmet.ProtuStrankaListNazivFormatedOIB>
    <izvorni_sadrzaj>
      <item>SATIO UGOSTITELJSTVO d.o.o., OIB 28741584833</item>
    </izvorni_sadrzaj>
    <derivirana_varijabla naziv="DomainObject.Predmet.ProtuStrankaListNazivFormatedOIB_1">
      <item>SATIO UGOSTITELJSTVO d.o.o., OIB 28741584833</item>
    </derivirana_varijabla>
  </DomainObject.Predmet.ProtuStrankaListNazivFormatedOIB>
  <DomainObject.Predmet.OstaliListFormated>
    <izvorni_sadrzaj>
      <item>Mirjana Dujmović</item>
    </izvorni_sadrzaj>
    <derivirana_varijabla naziv="DomainObject.Predmet.OstaliListFormated_1">
      <item>Mirjana Dujmović</item>
    </derivirana_varijabla>
  </DomainObject.Predmet.OstaliListFormated>
  <DomainObject.Predmet.OstaliListFormatedOIB>
    <izvorni_sadrzaj>
      <item>Mirjana Dujmović, OIB 30711927799</item>
    </izvorni_sadrzaj>
    <derivirana_varijabla naziv="DomainObject.Predmet.OstaliListFormatedOIB_1">
      <item>Mirjana Dujmović, OIB 30711927799</item>
    </derivirana_varijabla>
  </DomainObject.Predmet.OstaliListFormatedOIB>
  <DomainObject.Predmet.OstaliListFormatedWithAdress>
    <izvorni_sadrzaj>
      <item>Mirjana Dujmović, Božidara Magovca 48, 10000 Zagreb</item>
    </izvorni_sadrzaj>
    <derivirana_varijabla naziv="DomainObject.Predmet.OstaliListFormatedWithAdress_1">
      <item>Mirjana Dujmović, Božidara Magovca 48, 10000 Zagreb</item>
    </derivirana_varijabla>
  </DomainObject.Predmet.OstaliListFormatedWithAdress>
  <DomainObject.Predmet.OstaliListFormatedWithAdressOIB>
    <izvorni_sadrzaj>
      <item>Mirjana Dujmović, OIB 30711927799, Božidara Magovca 48, 10000 Zagreb</item>
    </izvorni_sadrzaj>
    <derivirana_varijabla naziv="DomainObject.Predmet.OstaliListFormatedWithAdressOIB_1">
      <item>Mirjana Dujmović, OIB 30711927799, Božidara Magovca 48, 10000 Zagreb</item>
    </derivirana_varijabla>
  </DomainObject.Predmet.OstaliListFormatedWithAdressOIB>
  <DomainObject.Predmet.OstaliListNazivFormated>
    <izvorni_sadrzaj>
      <item>Mirjana Dujmović</item>
    </izvorni_sadrzaj>
    <derivirana_varijabla naziv="DomainObject.Predmet.OstaliListNazivFormated_1">
      <item>Mirjana Dujmović</item>
    </derivirana_varijabla>
  </DomainObject.Predmet.OstaliListNazivFormated>
  <DomainObject.Predmet.OstaliListNazivFormatedOIB>
    <izvorni_sadrzaj>
      <item>Mirjana Dujmović, OIB 30711927799</item>
    </izvorni_sadrzaj>
    <derivirana_varijabla naziv="DomainObject.Predmet.OstaliListNazivFormatedOIB_1"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SATIO UGOSTITELJSTVO d.o.o.</izvorni_sadrzaj>
    <derivirana_varijabla naziv="DomainObject.Predmet.ProtustrankaIDrugi_1">SATIO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SATIO UGOSTITELJSTVO d.o.o., OIB 28741584833, Avenija Dubrovnik 16/7, 10000 Zagreb</izvorni_sadrzaj>
    <derivirana_varijabla naziv="DomainObject.Predmet.ProtustrankaIDrugiAdressOIB_1">SATIO UGOSTITELJSTVO d.o.o., OIB 28741584833, Avenija Dubrovnik 16/7,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SATIO UGOSTITELJSTVO d.o.o.</item>
      <item>Mirjana Dujmović</item>
    </izvorni_sadrzaj>
    <derivirana_varijabla naziv="DomainObject.Predmet.SudioniciListNaziv_1">
      <item>FINA Regionalni centar Zagreb</item>
      <item>SATIO UGOSTITELJSTVO d.o.o.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SATIO UGOSTITELJSTVO d.o.o., OIB 28741584833, Avenija Dubrovnik 16/7,10000 Zagreb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SATIO UGOSTITELJSTVO d.o.o., OIB 28741584833, Avenija Dubrovnik 16/7,10000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28741584833</item>
      <item>, OIB 30711927799</item>
    </izvorni_sadrzaj>
    <derivirana_varijabla naziv="DomainObject.Predmet.SudioniciListNazivOIB_1">
      <item>, OIB 85821130368</item>
      <item>, OIB 28741584833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2036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2016-04-12T11:26:00Z</dcterms:created>
  <dc:creator>Sandra Rotar Vogrin</dc:creator>
  <cp:lastModifiedBy>Tanja Štraubert</cp:lastModifiedBy>
  <cp:lastPrinted>2016-04-12T11:26:00Z</cp:lastPrinted>
  <dcterms:modified xmlns:xsi="http://www.w3.org/2001/XMLSchema-instance" xsi:type="dcterms:W3CDTF">2016-04-12T11:30:00Z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