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a819a6d" w14:paraId="a819a6d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860596" w:rsidRPr="00047B49">
        <w:t xml:space="preserve"> </w:t>
      </w:r>
      <w:r w:rsidR="00047B49" w:rsidRPr="00047B49">
        <w:t xml:space="preserve">ANAR d.o.o., </w:t>
      </w:r>
      <w:r w:rsidR="000B7480">
        <w:t>Zadar, Hrvatskog Sabora 8D, OIB:</w:t>
      </w:r>
      <w:r w:rsidR="00047B49" w:rsidRPr="00047B49">
        <w:t>29993023161</w:t>
      </w:r>
      <w:r w:rsidR="00047B49">
        <w:t xml:space="preserve"> </w:t>
      </w:r>
      <w:r w:rsidRPr="00047B49">
        <w:t xml:space="preserve">potrebno je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dostaviti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>to podatke na dan izdavanja Potvrde</w:t>
      </w:r>
      <w:r w:rsidR="003F1470">
        <w:t>, a ne na dan podnošenja prijedloga sudu za otvaranje stečajnog postupka, koje je u konkretnom slučaju bilo 13. srpnja 2018</w:t>
      </w:r>
      <w:r w:rsidR="003F1470" w:rsidRPr="006C6FED">
        <w:rPr>
          <w:b/>
        </w:rPr>
        <w:t>.</w:t>
      </w:r>
    </w:p>
    <w:p w:rsidRDefault="000471FB" w:rsidP="00C77A83" w:rsidR="000471FB" w:rsidRPr="00047B49">
      <w:pPr>
        <w:ind w:firstLine="708"/>
        <w:jc w:val="both"/>
      </w:pP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0B7480">
        <w:t xml:space="preserve">23. kolovoza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047B49" w:rsidRPr="00047B49">
        <w:t>1</w:t>
      </w:r>
      <w:r w:rsidR="000B7480">
        <w:t>7</w:t>
      </w:r>
      <w:r w:rsidR="00C77A83" w:rsidRPr="00047B49">
        <w:t xml:space="preserve">. srpnja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D610E5" w:rsidP="00D610E5" w:rsidR="00D610E5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D610E5" w:rsidP="00D610E5" w:rsidR="00D610E5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5B795B" w:rsidP="00D610E5" w:rsidR="005B795B" w:rsidRPr="00047B49">
      <w:pPr>
        <w:jc w:val="center"/>
      </w:pPr>
    </w:p>
    <w:p w:rsidRDefault="005B795B" w:rsidP="005B795B" w:rsidR="005B795B" w:rsidRPr="00047B49"/>
    <w:p w:rsidRDefault="005B795B" w:rsidP="005B795B" w:rsidR="005B795B" w:rsidRPr="00047B49"/>
    <w:p w:rsidRDefault="00AB7880" w:rsidP="00B019B7" w:rsidR="00AB7880" w:rsidRPr="00047B49"/>
    <w:sectPr w:rsidR="00AB7880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047B49">
      <w:t>241</w:t>
    </w:r>
    <w:r w:rsidR="000471FB">
      <w:t>/</w:t>
    </w:r>
    <w:r w:rsidR="00C2454B">
      <w:t>2018</w:t>
    </w:r>
    <w:r w:rsidR="000B748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62FFD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2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FF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62FFD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62FFD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62FFD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2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FF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62FFD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62FFD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62FFD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St-241/2018</izvorni_sadrzaj>
    <derivirana_varijabla naziv="DomainObject.Predmet.OznakaBroj_1">St-241/2018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ANAR, d. o. o. za građenje, turizam i usluge</izvorni_sadrzaj>
    <derivirana_varijabla naziv="DomainObject.Predmet.ProtustrankaFormated_1">  ANAR, d. o. o. za građenje, turizam i usluge</derivirana_varijabla>
  </DomainObject.Predmet.ProtustrankaFormated>
  <DomainObject.Predmet.ProtustrankaFormatedOIB>
    <izvorni_sadrzaj>  ANAR, d. o. o. za građenje, turizam i usluge, OIB 29993023161</izvorni_sadrzaj>
    <derivirana_varijabla naziv="DomainObject.Predmet.ProtustrankaFormatedOIB_1">  ANAR, d. o. o. za građenje, turizam i usluge, OIB 29993023161</derivirana_varijabla>
  </DomainObject.Predmet.ProtustrankaFormatedOIB>
  <DomainObject.Predmet.ProtustrankaFormatedWithAdress>
    <izvorni_sadrzaj> ANAR, d. o. o. za građenje, turizam i usluge, Hrvatskog Sabora 8 D, 23000 Zadar</izvorni_sadrzaj>
    <derivirana_varijabla naziv="DomainObject.Predmet.ProtustrankaFormatedWithAdress_1"> ANAR, d. o. o. za građenje, turizam i usluge, Hrvatskog Sabora 8 D, 23000 Zadar</derivirana_varijabla>
  </DomainObject.Predmet.ProtustrankaFormatedWithAdress>
  <DomainObject.Predmet.ProtustrankaFormatedWithAdressOIB>
    <izvorni_sadrzaj> ANAR, d. o. o. za građenje, turizam i usluge, OIB 29993023161, Hrvatskog Sabora 8 D, 23000 Zadar</izvorni_sadrzaj>
    <derivirana_varijabla naziv="DomainObject.Predmet.ProtustrankaFormatedWithAdressOIB_1"> ANAR, d. o. o. za građenje, turizam i usluge, OIB 29993023161, Hrvatskog Sabora 8 D, 23000 Zadar</derivirana_varijabla>
  </DomainObject.Predmet.ProtustrankaFormatedWithAdressOIB>
  <DomainObject.Predmet.ProtustrankaWithAdress>
    <izvorni_sadrzaj>ANAR, d. o. o. za građenje, turizam i usluge Hrvatskog Sabora 8 D, 23000 Zadar</izvorni_sadrzaj>
    <derivirana_varijabla naziv="DomainObject.Predmet.ProtustrankaWithAdress_1">ANAR, d. o. o. za građenje, turizam i usluge Hrvatskog Sabora 8 D, 23000 Zadar</derivirana_varijabla>
  </DomainObject.Predmet.ProtustrankaWithAdress>
  <DomainObject.Predmet.ProtustrankaWithAdressOIB>
    <izvorni_sadrzaj>ANAR, d. o. o. za građenje, turizam i usluge, OIB 29993023161, Hrvatskog Sabora 8 D, 23000 Zadar</izvorni_sadrzaj>
    <derivirana_varijabla naziv="DomainObject.Predmet.ProtustrankaWithAdressOIB_1">ANAR, d. o. o. za građenje, turizam i usluge, OIB 29993023161, Hrvatskog Sabora 8 D, 23000 Zadar</derivirana_varijabla>
  </DomainObject.Predmet.ProtustrankaWithAdressOIB>
  <DomainObject.Predmet.ProtustrankaNazivFormated>
    <izvorni_sadrzaj>ANAR, d. o. o. za građenje, turizam i usluge</izvorni_sadrzaj>
    <derivirana_varijabla naziv="DomainObject.Predmet.ProtustrankaNazivFormated_1">ANAR, d. o. o. za građenje, turizam i usluge</derivirana_varijabla>
  </DomainObject.Predmet.ProtustrankaNazivFormated>
  <DomainObject.Predmet.ProtustrankaNazivFormatedOIB>
    <izvorni_sadrzaj>ANAR, d. o. o. za građenje, turizam i usluge, OIB 29993023161</izvorni_sadrzaj>
    <derivirana_varijabla naziv="DomainObject.Predmet.ProtustrankaNazivFormatedOIB_1">ANAR, d. o. o. za građenje, turizam i usluge, OIB 29993023161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ANAR, d. o. o. za građenje, turizam i usluge</item>
    </izvorni_sadrzaj>
    <derivirana_varijabla naziv="DomainObject.Predmet.ProtuStrankaListFormated_1">
      <item>ANAR, d. o. o. za građenje, turizam i usluge</item>
    </derivirana_varijabla>
  </DomainObject.Predmet.ProtuStrankaListFormated>
  <DomainObject.Predmet.ProtuStrankaListFormatedOIB>
    <izvorni_sadrzaj>
      <item>ANAR, d. o. o. za građenje, turizam i usluge, OIB 29993023161</item>
    </izvorni_sadrzaj>
    <derivirana_varijabla naziv="DomainObject.Predmet.ProtuStrankaListFormatedOIB_1">
      <item>ANAR, d. o. o. za građenje, turizam i usluge, OIB 29993023161</item>
    </derivirana_varijabla>
  </DomainObject.Predmet.ProtuStrankaListFormatedOIB>
  <DomainObject.Predmet.ProtuStrankaListFormatedWithAdress>
    <izvorni_sadrzaj>
      <item>ANAR, d. o. o. za građenje, turizam i usluge, Hrvatskog Sabora 8 D, 23000 Zadar</item>
    </izvorni_sadrzaj>
    <derivirana_varijabla naziv="DomainObject.Predmet.ProtuStrankaListFormatedWithAdress_1">
      <item>ANAR, d. o. o. za građenje, turizam i usluge, Hrvatskog Sabora 8 D, 23000 Zadar</item>
    </derivirana_varijabla>
  </DomainObject.Predmet.ProtuStrankaListFormatedWithAdress>
  <DomainObject.Predmet.ProtuStrankaListFormatedWithAdressOIB>
    <izvorni_sadrzaj>
      <item>ANAR, d. o. o. za građenje, turizam i usluge, OIB 29993023161, Hrvatskog Sabora 8 D, 23000 Zadar</item>
    </izvorni_sadrzaj>
    <derivirana_varijabla naziv="DomainObject.Predmet.ProtuStrankaListFormatedWithAdressOIB_1">
      <item>ANAR, d. o. o. za građenje, turizam i usluge, OIB 29993023161, Hrvatskog Sabora 8 D, 23000 Zadar</item>
    </derivirana_varijabla>
  </DomainObject.Predmet.ProtuStrankaListFormatedWithAdressOIB>
  <DomainObject.Predmet.ProtuStrankaListNazivFormated>
    <izvorni_sadrzaj>
      <item>ANAR, d. o. o. za građenje, turizam i usluge</item>
    </izvorni_sadrzaj>
    <derivirana_varijabla naziv="DomainObject.Predmet.ProtuStrankaListNazivFormated_1">
      <item>ANAR, d. o. o. za građenje, turizam i usluge</item>
    </derivirana_varijabla>
  </DomainObject.Predmet.ProtuStrankaListNazivFormated>
  <DomainObject.Predmet.ProtuStrankaListNazivFormatedOIB>
    <izvorni_sadrzaj>
      <item>ANAR, d. o. o. za građenje, turizam i usluge, OIB 29993023161</item>
    </izvorni_sadrzaj>
    <derivirana_varijabla naziv="DomainObject.Predmet.ProtuStrankaListNazivFormatedOIB_1">
      <item>ANAR, d. o. o. za građenje, turizam i usluge, OIB 29993023161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ANAR, d. o. o. za građenje, turizam i usluge</izvorni_sadrzaj>
    <derivirana_varijabla naziv="DomainObject.Predmet.ProtustrankaIDrugi_1">ANAR, d. o. o. za građenje, turizam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ANAR, d. o. o. za građenje, turizam i usluge, OIB 29993023161, Hrvatskog Sabora 8 D, 23000 Zadar</izvorni_sadrzaj>
    <derivirana_varijabla naziv="DomainObject.Predmet.ProtustrankaIDrugiAdressOIB_1">ANAR, d. o. o. za građenje, turizam i usluge, OIB 29993023161, Hrvatskog Sabora 8 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ANAR, d. o. o. za građenje, turizam i usluge</item>
    </izvorni_sadrzaj>
    <derivirana_varijabla naziv="DomainObject.Predmet.SudioniciListNaziv_1">
      <item>FINA</item>
      <item>ANAR, d. o. o. za građenje, turizam i usluge</item>
    </derivirana_varijabla>
  </DomainObject.Predmet.SudioniciListNaziv>
  <DomainObject.Predmet.SudioniciListAdressOIB>
    <izvorni_sadrzaj>
      <item>FINA, OIB 85821130368, Ivana Danila 4,23000 Zadar</item>
      <item>ANAR, d. o. o. za građenje, turizam i usluge, OIB 29993023161, Hrvatskog Sabora 8 D,23000 Zadar</item>
    </izvorni_sadrzaj>
    <derivirana_varijabla naziv="DomainObject.Predmet.SudioniciListAdressOIB_1">
      <item>FINA, OIB 85821130368, Ivana Danila 4,23000 Zadar</item>
      <item>ANAR, d. o. o. za građenje, turizam i usluge, OIB 29993023161, Hrvatskog Sabora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29993023161</item>
    </izvorni_sadrzaj>
    <derivirana_varijabla naziv="DomainObject.Predmet.SudioniciListNazivOIB_1">
      <item>, OIB 85821130368</item>
      <item>, OIB 29993023161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3EFFC-FFE9-43C0-957B-CD267BFCE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117</properties:Words>
  <properties:Characters>692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2018-07-13T10:56:00Z</dcterms:created>
  <dc:creator>Administrator</dc:creator>
  <cp:lastModifiedBy>Merlina Klišmanić</cp:lastModifiedBy>
  <cp:lastPrinted>2018-07-16T09:31:00Z</cp:lastPrinted>
  <dcterms:modified xmlns:xsi="http://www.w3.org/2001/XMLSchema-instance" xsi:type="dcterms:W3CDTF">2018-07-17T09:40:00Z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(St-241-18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